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77" w:rsidRDefault="00B97777">
      <w:pPr>
        <w:jc w:val="center"/>
        <w:rPr>
          <w:b/>
          <w:bCs/>
          <w:sz w:val="32"/>
          <w:szCs w:val="32"/>
        </w:rPr>
      </w:pPr>
      <w:r>
        <w:rPr>
          <w:rFonts w:hint="eastAsia"/>
          <w:b/>
          <w:bCs/>
          <w:sz w:val="32"/>
          <w:szCs w:val="32"/>
        </w:rPr>
        <w:t>黑旋风</w:t>
      </w:r>
      <w:r>
        <w:rPr>
          <w:b/>
          <w:bCs/>
          <w:sz w:val="32"/>
          <w:szCs w:val="32"/>
        </w:rPr>
        <w:t xml:space="preserve">2015 </w:t>
      </w:r>
      <w:r>
        <w:rPr>
          <w:rFonts w:hint="eastAsia"/>
          <w:b/>
          <w:bCs/>
          <w:sz w:val="32"/>
          <w:szCs w:val="32"/>
        </w:rPr>
        <w:t>英语专业</w:t>
      </w:r>
      <w:r>
        <w:rPr>
          <w:b/>
          <w:bCs/>
          <w:sz w:val="32"/>
          <w:szCs w:val="32"/>
        </w:rPr>
        <w:t>4</w:t>
      </w:r>
      <w:r>
        <w:rPr>
          <w:rFonts w:hint="eastAsia"/>
          <w:b/>
          <w:bCs/>
          <w:sz w:val="32"/>
          <w:szCs w:val="32"/>
        </w:rPr>
        <w:t>级预测试卷</w:t>
      </w:r>
    </w:p>
    <w:p w:rsidR="00B97777" w:rsidRDefault="00B97777">
      <w:pPr>
        <w:rPr>
          <w:b/>
          <w:bCs/>
          <w:sz w:val="28"/>
          <w:szCs w:val="28"/>
        </w:rPr>
      </w:pPr>
      <w:r>
        <w:rPr>
          <w:b/>
          <w:bCs/>
          <w:sz w:val="28"/>
          <w:szCs w:val="28"/>
        </w:rPr>
        <w:t>Model Test One:</w:t>
      </w:r>
    </w:p>
    <w:p w:rsidR="00B97777" w:rsidRDefault="00B97777">
      <w:r>
        <w:t xml:space="preserve">Part </w:t>
      </w:r>
      <w:r>
        <w:rPr>
          <w:rFonts w:ascii="宋体" w:hAnsi="宋体" w:hint="eastAsia"/>
        </w:rPr>
        <w:t>Ⅲ</w:t>
      </w:r>
      <w:r>
        <w:rPr>
          <w:rFonts w:ascii="Times New Roman" w:hAnsi="Times New Roman"/>
        </w:rPr>
        <w:t xml:space="preserve"> Cloze </w:t>
      </w:r>
    </w:p>
    <w:p w:rsidR="00B97777" w:rsidRDefault="00B97777">
      <w:pPr>
        <w:rPr>
          <w:b/>
          <w:i/>
        </w:rPr>
      </w:pPr>
      <w:r>
        <w:t xml:space="preserve">  </w:t>
      </w:r>
      <w:r>
        <w:rPr>
          <w:b/>
          <w:i/>
        </w:rPr>
        <w:t>Decide which of the choices given below would best complete the passage if inserted in the corresponding blanks. Mark the best choice for each blank on Answer Sheet Two.</w:t>
      </w:r>
    </w:p>
    <w:p w:rsidR="00B97777" w:rsidRDefault="00B97777">
      <w:pPr>
        <w:rPr>
          <w:rFonts w:ascii="Times New Roman" w:hAnsi="Times New Roman"/>
        </w:rPr>
      </w:pPr>
      <w:r>
        <w:t xml:space="preserve">   </w:t>
      </w:r>
      <w:r>
        <w:rPr>
          <w:rFonts w:ascii="Times New Roman" w:hAnsi="Times New Roman"/>
        </w:rPr>
        <w:t>A facial expression results from one or more motions or positions of the muscles of the face. These movements (31) _____the emotional state of the individual to observers. Facial expressions are a form of nonverbal communication. They are a (32) _______ means of expressing social information among humans, but also occur (33) __________ most other mammals and some other animal species. Facial expressions and their significance in the (34) _______ can, to some extent, vary between cultures. People’s expressions are often shaped by artists. Through this method, one’s spirit can be showed (35) ________.</w:t>
      </w:r>
    </w:p>
    <w:p w:rsidR="00B97777" w:rsidRDefault="00B97777">
      <w:pPr>
        <w:ind w:firstLine="435"/>
        <w:rPr>
          <w:rFonts w:ascii="Times New Roman" w:hAnsi="Times New Roman"/>
        </w:rPr>
      </w:pPr>
      <w:r>
        <w:rPr>
          <w:rFonts w:ascii="Times New Roman" w:hAnsi="Times New Roman"/>
        </w:rPr>
        <w:t>Humans can (36) _______ a facial expression as a voluntary action. However, because expressions are closely (37) _______ to emotion, they are more often involuntary. It can be nearly impossible to avoid expressions for certain emotions. Even when it would be strongly (38) _____ to do so; a person who is trying to avoid (39) ________ to an individual he or she finds highly unattractive might (40) _____ show a brief expression of disgust before being able to reassume a (41) _____ expression. The close link between emotion and expression can also work in other direction. (42) ______ some researchers have observed in some cases, voluntarily assuming an expression can actually cause the associated emotion.</w:t>
      </w:r>
    </w:p>
    <w:p w:rsidR="00B97777" w:rsidRDefault="00B97777">
      <w:pPr>
        <w:ind w:firstLine="435"/>
        <w:rPr>
          <w:rFonts w:ascii="Times New Roman" w:hAnsi="Times New Roman"/>
        </w:rPr>
      </w:pPr>
      <w:r>
        <w:rPr>
          <w:rFonts w:ascii="Times New Roman" w:hAnsi="Times New Roman"/>
        </w:rPr>
        <w:t>Some expressions can be accurately (43) _______ even between members of different species—anger and extreme contentment (44) ________ the primary examples. Others, however, are difficult to understand even in familiar individuals. For instance, disgust and fear can be tough to tell (45) ________.</w:t>
      </w:r>
    </w:p>
    <w:p w:rsidR="00B97777" w:rsidRDefault="00B97777">
      <w:pPr>
        <w:ind w:firstLine="435"/>
        <w:rPr>
          <w:rFonts w:ascii="Times New Roman" w:hAnsi="Times New Roman"/>
        </w:rPr>
      </w:pPr>
      <w:r>
        <w:rPr>
          <w:rFonts w:ascii="Times New Roman" w:hAnsi="Times New Roman"/>
        </w:rPr>
        <w:t>Because faces have only a limited range of movement expressions (46) _______ fairly minuscule differences in the proportion and relative position of facial features, and reading them required considerable (47) _______ to same. Some faces are often (48) ________ read as expressing some emotion, even when they are neutral, because their proportions naturally (49) ________ those another face would (50) _______ assume when emoting.</w:t>
      </w:r>
    </w:p>
    <w:p w:rsidR="00B97777" w:rsidRDefault="00B97777">
      <w:pPr>
        <w:ind w:firstLine="435"/>
        <w:rPr>
          <w:rFonts w:ascii="Times New Roman" w:hAnsi="Times New Roman"/>
        </w:rPr>
      </w:pP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30"/>
        <w:gridCol w:w="2130"/>
        <w:gridCol w:w="2131"/>
        <w:gridCol w:w="2131"/>
      </w:tblGrid>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31 A. convert</w:t>
            </w:r>
          </w:p>
        </w:tc>
        <w:tc>
          <w:tcPr>
            <w:tcW w:w="2130" w:type="dxa"/>
          </w:tcPr>
          <w:p w:rsidR="00B97777" w:rsidRPr="00F52673" w:rsidRDefault="00B97777">
            <w:pPr>
              <w:rPr>
                <w:rFonts w:ascii="Times New Roman" w:hAnsi="Times New Roman"/>
              </w:rPr>
            </w:pPr>
            <w:r w:rsidRPr="00F52673">
              <w:rPr>
                <w:rFonts w:ascii="Times New Roman" w:hAnsi="Times New Roman"/>
              </w:rPr>
              <w:t>B. convey</w:t>
            </w:r>
          </w:p>
        </w:tc>
        <w:tc>
          <w:tcPr>
            <w:tcW w:w="2131" w:type="dxa"/>
          </w:tcPr>
          <w:p w:rsidR="00B97777" w:rsidRPr="00F52673" w:rsidRDefault="00B97777">
            <w:pPr>
              <w:rPr>
                <w:rFonts w:ascii="Times New Roman" w:hAnsi="Times New Roman"/>
              </w:rPr>
            </w:pPr>
            <w:r w:rsidRPr="00F52673">
              <w:rPr>
                <w:rFonts w:ascii="Times New Roman" w:hAnsi="Times New Roman"/>
              </w:rPr>
              <w:t>C. conduct</w:t>
            </w:r>
          </w:p>
        </w:tc>
        <w:tc>
          <w:tcPr>
            <w:tcW w:w="2131" w:type="dxa"/>
          </w:tcPr>
          <w:p w:rsidR="00B97777" w:rsidRPr="00F52673" w:rsidRDefault="00B97777">
            <w:pPr>
              <w:rPr>
                <w:rFonts w:ascii="Times New Roman" w:hAnsi="Times New Roman"/>
              </w:rPr>
            </w:pPr>
            <w:r w:rsidRPr="00F52673">
              <w:rPr>
                <w:rFonts w:ascii="Times New Roman" w:hAnsi="Times New Roman"/>
              </w:rPr>
              <w:t>D. confine</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32 A. prior</w:t>
            </w:r>
          </w:p>
        </w:tc>
        <w:tc>
          <w:tcPr>
            <w:tcW w:w="2130" w:type="dxa"/>
          </w:tcPr>
          <w:p w:rsidR="00B97777" w:rsidRPr="00F52673" w:rsidRDefault="00B97777">
            <w:pPr>
              <w:rPr>
                <w:rFonts w:ascii="Times New Roman" w:hAnsi="Times New Roman"/>
              </w:rPr>
            </w:pPr>
            <w:r w:rsidRPr="00F52673">
              <w:rPr>
                <w:rFonts w:ascii="Times New Roman" w:hAnsi="Times New Roman"/>
              </w:rPr>
              <w:t>B. primitive</w:t>
            </w:r>
          </w:p>
        </w:tc>
        <w:tc>
          <w:tcPr>
            <w:tcW w:w="2131" w:type="dxa"/>
          </w:tcPr>
          <w:p w:rsidR="00B97777" w:rsidRPr="00F52673" w:rsidRDefault="00B97777">
            <w:pPr>
              <w:rPr>
                <w:rFonts w:ascii="Times New Roman" w:hAnsi="Times New Roman"/>
              </w:rPr>
            </w:pPr>
            <w:r w:rsidRPr="00F52673">
              <w:rPr>
                <w:rFonts w:ascii="Times New Roman" w:hAnsi="Times New Roman"/>
              </w:rPr>
              <w:t>C. primary</w:t>
            </w:r>
          </w:p>
        </w:tc>
        <w:tc>
          <w:tcPr>
            <w:tcW w:w="2131" w:type="dxa"/>
          </w:tcPr>
          <w:p w:rsidR="00B97777" w:rsidRPr="00F52673" w:rsidRDefault="00B97777">
            <w:pPr>
              <w:rPr>
                <w:rFonts w:ascii="Times New Roman" w:hAnsi="Times New Roman"/>
              </w:rPr>
            </w:pPr>
            <w:r w:rsidRPr="00F52673">
              <w:rPr>
                <w:rFonts w:ascii="Times New Roman" w:hAnsi="Times New Roman"/>
              </w:rPr>
              <w:t>D. preferable</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33 A. to</w:t>
            </w:r>
          </w:p>
        </w:tc>
        <w:tc>
          <w:tcPr>
            <w:tcW w:w="2130" w:type="dxa"/>
          </w:tcPr>
          <w:p w:rsidR="00B97777" w:rsidRPr="00F52673" w:rsidRDefault="00B97777">
            <w:pPr>
              <w:rPr>
                <w:rFonts w:ascii="Times New Roman" w:hAnsi="Times New Roman"/>
              </w:rPr>
            </w:pPr>
            <w:r w:rsidRPr="00F52673">
              <w:rPr>
                <w:rFonts w:ascii="Times New Roman" w:hAnsi="Times New Roman"/>
              </w:rPr>
              <w:t>B. for</w:t>
            </w:r>
          </w:p>
        </w:tc>
        <w:tc>
          <w:tcPr>
            <w:tcW w:w="2131" w:type="dxa"/>
          </w:tcPr>
          <w:p w:rsidR="00B97777" w:rsidRPr="00F52673" w:rsidRDefault="00B97777">
            <w:pPr>
              <w:rPr>
                <w:rFonts w:ascii="Times New Roman" w:hAnsi="Times New Roman"/>
              </w:rPr>
            </w:pPr>
            <w:r w:rsidRPr="00F52673">
              <w:rPr>
                <w:rFonts w:ascii="Times New Roman" w:hAnsi="Times New Roman"/>
              </w:rPr>
              <w:t>C. in</w:t>
            </w:r>
          </w:p>
        </w:tc>
        <w:tc>
          <w:tcPr>
            <w:tcW w:w="2131" w:type="dxa"/>
          </w:tcPr>
          <w:p w:rsidR="00B97777" w:rsidRPr="00F52673" w:rsidRDefault="00B97777">
            <w:pPr>
              <w:rPr>
                <w:rFonts w:ascii="Times New Roman" w:hAnsi="Times New Roman"/>
              </w:rPr>
            </w:pPr>
            <w:r w:rsidRPr="00F52673">
              <w:rPr>
                <w:rFonts w:ascii="Times New Roman" w:hAnsi="Times New Roman"/>
              </w:rPr>
              <w:t>D. as</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34 A. perceiver</w:t>
            </w:r>
          </w:p>
        </w:tc>
        <w:tc>
          <w:tcPr>
            <w:tcW w:w="2130" w:type="dxa"/>
          </w:tcPr>
          <w:p w:rsidR="00B97777" w:rsidRPr="00F52673" w:rsidRDefault="00B97777">
            <w:pPr>
              <w:rPr>
                <w:rFonts w:ascii="Times New Roman" w:hAnsi="Times New Roman"/>
              </w:rPr>
            </w:pPr>
            <w:r w:rsidRPr="00F52673">
              <w:rPr>
                <w:rFonts w:ascii="Times New Roman" w:hAnsi="Times New Roman"/>
              </w:rPr>
              <w:t>B. observer</w:t>
            </w:r>
          </w:p>
        </w:tc>
        <w:tc>
          <w:tcPr>
            <w:tcW w:w="2131" w:type="dxa"/>
          </w:tcPr>
          <w:p w:rsidR="00B97777" w:rsidRPr="00F52673" w:rsidRDefault="00B97777">
            <w:pPr>
              <w:rPr>
                <w:rFonts w:ascii="Times New Roman" w:hAnsi="Times New Roman"/>
              </w:rPr>
            </w:pPr>
            <w:r w:rsidRPr="00F52673">
              <w:rPr>
                <w:rFonts w:ascii="Times New Roman" w:hAnsi="Times New Roman"/>
              </w:rPr>
              <w:t>C. supervisor</w:t>
            </w:r>
          </w:p>
        </w:tc>
        <w:tc>
          <w:tcPr>
            <w:tcW w:w="2131" w:type="dxa"/>
          </w:tcPr>
          <w:p w:rsidR="00B97777" w:rsidRPr="00F52673" w:rsidRDefault="00B97777">
            <w:pPr>
              <w:rPr>
                <w:rFonts w:ascii="Times New Roman" w:hAnsi="Times New Roman"/>
              </w:rPr>
            </w:pPr>
            <w:r w:rsidRPr="00F52673">
              <w:rPr>
                <w:rFonts w:ascii="Times New Roman" w:hAnsi="Times New Roman"/>
              </w:rPr>
              <w:t>D. investigator</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35 A. generally</w:t>
            </w:r>
          </w:p>
        </w:tc>
        <w:tc>
          <w:tcPr>
            <w:tcW w:w="2130" w:type="dxa"/>
          </w:tcPr>
          <w:p w:rsidR="00B97777" w:rsidRPr="00F52673" w:rsidRDefault="00B97777">
            <w:pPr>
              <w:rPr>
                <w:rFonts w:ascii="Times New Roman" w:hAnsi="Times New Roman"/>
              </w:rPr>
            </w:pPr>
            <w:r w:rsidRPr="00F52673">
              <w:rPr>
                <w:rFonts w:ascii="Times New Roman" w:hAnsi="Times New Roman"/>
              </w:rPr>
              <w:t>B. vividly</w:t>
            </w:r>
          </w:p>
        </w:tc>
        <w:tc>
          <w:tcPr>
            <w:tcW w:w="2131" w:type="dxa"/>
          </w:tcPr>
          <w:p w:rsidR="00B97777" w:rsidRPr="00F52673" w:rsidRDefault="00B97777">
            <w:pPr>
              <w:rPr>
                <w:rFonts w:ascii="Times New Roman" w:hAnsi="Times New Roman"/>
              </w:rPr>
            </w:pPr>
            <w:r w:rsidRPr="00F52673">
              <w:rPr>
                <w:rFonts w:ascii="Times New Roman" w:hAnsi="Times New Roman"/>
              </w:rPr>
              <w:t>C. fluently</w:t>
            </w:r>
          </w:p>
        </w:tc>
        <w:tc>
          <w:tcPr>
            <w:tcW w:w="2131" w:type="dxa"/>
          </w:tcPr>
          <w:p w:rsidR="00B97777" w:rsidRPr="00F52673" w:rsidRDefault="00B97777">
            <w:pPr>
              <w:rPr>
                <w:rFonts w:ascii="Times New Roman" w:hAnsi="Times New Roman"/>
              </w:rPr>
            </w:pPr>
            <w:r w:rsidRPr="00F52673">
              <w:rPr>
                <w:rFonts w:ascii="Times New Roman" w:hAnsi="Times New Roman"/>
              </w:rPr>
              <w:t>D. accurately</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36 A. adapt</w:t>
            </w:r>
          </w:p>
        </w:tc>
        <w:tc>
          <w:tcPr>
            <w:tcW w:w="2130" w:type="dxa"/>
          </w:tcPr>
          <w:p w:rsidR="00B97777" w:rsidRPr="00F52673" w:rsidRDefault="00B97777">
            <w:pPr>
              <w:rPr>
                <w:rFonts w:ascii="Times New Roman" w:hAnsi="Times New Roman"/>
              </w:rPr>
            </w:pPr>
            <w:r w:rsidRPr="00F52673">
              <w:rPr>
                <w:rFonts w:ascii="Times New Roman" w:hAnsi="Times New Roman"/>
              </w:rPr>
              <w:t>B. adjust</w:t>
            </w:r>
          </w:p>
        </w:tc>
        <w:tc>
          <w:tcPr>
            <w:tcW w:w="2131" w:type="dxa"/>
          </w:tcPr>
          <w:p w:rsidR="00B97777" w:rsidRPr="00F52673" w:rsidRDefault="00B97777">
            <w:pPr>
              <w:rPr>
                <w:rFonts w:ascii="Times New Roman" w:hAnsi="Times New Roman"/>
              </w:rPr>
            </w:pPr>
            <w:r w:rsidRPr="00F52673">
              <w:rPr>
                <w:rFonts w:ascii="Times New Roman" w:hAnsi="Times New Roman"/>
              </w:rPr>
              <w:t>C. absorb</w:t>
            </w:r>
          </w:p>
        </w:tc>
        <w:tc>
          <w:tcPr>
            <w:tcW w:w="2131" w:type="dxa"/>
          </w:tcPr>
          <w:p w:rsidR="00B97777" w:rsidRPr="00F52673" w:rsidRDefault="00B97777">
            <w:pPr>
              <w:rPr>
                <w:rFonts w:ascii="Times New Roman" w:hAnsi="Times New Roman"/>
              </w:rPr>
            </w:pPr>
            <w:r w:rsidRPr="00F52673">
              <w:rPr>
                <w:rFonts w:ascii="Times New Roman" w:hAnsi="Times New Roman"/>
              </w:rPr>
              <w:t>D. adopt</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37 A. attached</w:t>
            </w:r>
          </w:p>
        </w:tc>
        <w:tc>
          <w:tcPr>
            <w:tcW w:w="2130" w:type="dxa"/>
          </w:tcPr>
          <w:p w:rsidR="00B97777" w:rsidRPr="00F52673" w:rsidRDefault="00B97777">
            <w:pPr>
              <w:rPr>
                <w:rFonts w:ascii="Times New Roman" w:hAnsi="Times New Roman"/>
              </w:rPr>
            </w:pPr>
            <w:r w:rsidRPr="00F52673">
              <w:rPr>
                <w:rFonts w:ascii="Times New Roman" w:hAnsi="Times New Roman"/>
              </w:rPr>
              <w:t>B. stuck</w:t>
            </w:r>
          </w:p>
        </w:tc>
        <w:tc>
          <w:tcPr>
            <w:tcW w:w="2131" w:type="dxa"/>
          </w:tcPr>
          <w:p w:rsidR="00B97777" w:rsidRPr="00F52673" w:rsidRDefault="00B97777">
            <w:pPr>
              <w:rPr>
                <w:rFonts w:ascii="Times New Roman" w:hAnsi="Times New Roman"/>
              </w:rPr>
            </w:pPr>
            <w:r w:rsidRPr="00F52673">
              <w:rPr>
                <w:rFonts w:ascii="Times New Roman" w:hAnsi="Times New Roman"/>
              </w:rPr>
              <w:t>C. pasted</w:t>
            </w:r>
          </w:p>
        </w:tc>
        <w:tc>
          <w:tcPr>
            <w:tcW w:w="2131" w:type="dxa"/>
          </w:tcPr>
          <w:p w:rsidR="00B97777" w:rsidRPr="00F52673" w:rsidRDefault="00B97777">
            <w:pPr>
              <w:rPr>
                <w:rFonts w:ascii="Times New Roman" w:hAnsi="Times New Roman"/>
              </w:rPr>
            </w:pPr>
            <w:r w:rsidRPr="00F52673">
              <w:rPr>
                <w:rFonts w:ascii="Times New Roman" w:hAnsi="Times New Roman"/>
              </w:rPr>
              <w:t>D. tied</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38 A. desirable</w:t>
            </w:r>
          </w:p>
        </w:tc>
        <w:tc>
          <w:tcPr>
            <w:tcW w:w="2130" w:type="dxa"/>
          </w:tcPr>
          <w:p w:rsidR="00B97777" w:rsidRPr="00F52673" w:rsidRDefault="00B97777">
            <w:pPr>
              <w:rPr>
                <w:rFonts w:ascii="Times New Roman" w:hAnsi="Times New Roman"/>
              </w:rPr>
            </w:pPr>
            <w:r w:rsidRPr="00F52673">
              <w:rPr>
                <w:rFonts w:ascii="Times New Roman" w:hAnsi="Times New Roman"/>
              </w:rPr>
              <w:t>B. plausible</w:t>
            </w:r>
          </w:p>
        </w:tc>
        <w:tc>
          <w:tcPr>
            <w:tcW w:w="2131" w:type="dxa"/>
          </w:tcPr>
          <w:p w:rsidR="00B97777" w:rsidRPr="00F52673" w:rsidRDefault="00B97777">
            <w:pPr>
              <w:rPr>
                <w:rFonts w:ascii="Times New Roman" w:hAnsi="Times New Roman"/>
              </w:rPr>
            </w:pPr>
            <w:r w:rsidRPr="00F52673">
              <w:rPr>
                <w:rFonts w:ascii="Times New Roman" w:hAnsi="Times New Roman"/>
              </w:rPr>
              <w:t>C. commendable</w:t>
            </w:r>
          </w:p>
        </w:tc>
        <w:tc>
          <w:tcPr>
            <w:tcW w:w="2131" w:type="dxa"/>
          </w:tcPr>
          <w:p w:rsidR="00B97777" w:rsidRPr="00F52673" w:rsidRDefault="00B97777">
            <w:pPr>
              <w:rPr>
                <w:rFonts w:ascii="Times New Roman" w:hAnsi="Times New Roman"/>
              </w:rPr>
            </w:pPr>
            <w:r w:rsidRPr="00F52673">
              <w:rPr>
                <w:rFonts w:ascii="Times New Roman" w:hAnsi="Times New Roman"/>
              </w:rPr>
              <w:t>D. remarkable</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39 A. attack</w:t>
            </w:r>
          </w:p>
        </w:tc>
        <w:tc>
          <w:tcPr>
            <w:tcW w:w="2130" w:type="dxa"/>
          </w:tcPr>
          <w:p w:rsidR="00B97777" w:rsidRPr="00F52673" w:rsidRDefault="00B97777">
            <w:pPr>
              <w:rPr>
                <w:rFonts w:ascii="Times New Roman" w:hAnsi="Times New Roman"/>
              </w:rPr>
            </w:pPr>
            <w:r w:rsidRPr="00F52673">
              <w:rPr>
                <w:rFonts w:ascii="Times New Roman" w:hAnsi="Times New Roman"/>
              </w:rPr>
              <w:t>B. insult</w:t>
            </w:r>
          </w:p>
        </w:tc>
        <w:tc>
          <w:tcPr>
            <w:tcW w:w="2131" w:type="dxa"/>
          </w:tcPr>
          <w:p w:rsidR="00B97777" w:rsidRPr="00F52673" w:rsidRDefault="00B97777">
            <w:pPr>
              <w:rPr>
                <w:rFonts w:ascii="Times New Roman" w:hAnsi="Times New Roman"/>
              </w:rPr>
            </w:pPr>
            <w:r w:rsidRPr="00F52673">
              <w:rPr>
                <w:rFonts w:ascii="Times New Roman" w:hAnsi="Times New Roman"/>
              </w:rPr>
              <w:t>C. menace</w:t>
            </w:r>
          </w:p>
        </w:tc>
        <w:tc>
          <w:tcPr>
            <w:tcW w:w="2131" w:type="dxa"/>
          </w:tcPr>
          <w:p w:rsidR="00B97777" w:rsidRPr="00F52673" w:rsidRDefault="00B97777">
            <w:pPr>
              <w:rPr>
                <w:rFonts w:ascii="Times New Roman" w:hAnsi="Times New Roman"/>
              </w:rPr>
            </w:pPr>
            <w:r w:rsidRPr="00F52673">
              <w:rPr>
                <w:rFonts w:ascii="Times New Roman" w:hAnsi="Times New Roman"/>
              </w:rPr>
              <w:t>D. interrupt</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40 A. therefore</w:t>
            </w:r>
          </w:p>
        </w:tc>
        <w:tc>
          <w:tcPr>
            <w:tcW w:w="2130" w:type="dxa"/>
          </w:tcPr>
          <w:p w:rsidR="00B97777" w:rsidRPr="00F52673" w:rsidRDefault="00B97777">
            <w:pPr>
              <w:rPr>
                <w:rFonts w:ascii="Times New Roman" w:hAnsi="Times New Roman"/>
              </w:rPr>
            </w:pPr>
            <w:r w:rsidRPr="00F52673">
              <w:rPr>
                <w:rFonts w:ascii="Times New Roman" w:hAnsi="Times New Roman"/>
              </w:rPr>
              <w:t>B. hence</w:t>
            </w:r>
          </w:p>
        </w:tc>
        <w:tc>
          <w:tcPr>
            <w:tcW w:w="2131" w:type="dxa"/>
          </w:tcPr>
          <w:p w:rsidR="00B97777" w:rsidRPr="00F52673" w:rsidRDefault="00B97777">
            <w:pPr>
              <w:rPr>
                <w:rFonts w:ascii="Times New Roman" w:hAnsi="Times New Roman"/>
              </w:rPr>
            </w:pPr>
            <w:r w:rsidRPr="00F52673">
              <w:rPr>
                <w:rFonts w:ascii="Times New Roman" w:hAnsi="Times New Roman"/>
              </w:rPr>
              <w:t>C. accordingly</w:t>
            </w:r>
          </w:p>
        </w:tc>
        <w:tc>
          <w:tcPr>
            <w:tcW w:w="2131" w:type="dxa"/>
          </w:tcPr>
          <w:p w:rsidR="00B97777" w:rsidRPr="00F52673" w:rsidRDefault="00B97777">
            <w:pPr>
              <w:rPr>
                <w:rFonts w:ascii="Times New Roman" w:hAnsi="Times New Roman"/>
              </w:rPr>
            </w:pPr>
            <w:r w:rsidRPr="00F52673">
              <w:rPr>
                <w:rFonts w:ascii="Times New Roman" w:hAnsi="Times New Roman"/>
              </w:rPr>
              <w:t>D. nevertheless</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41 A. grim</w:t>
            </w:r>
          </w:p>
        </w:tc>
        <w:tc>
          <w:tcPr>
            <w:tcW w:w="2130" w:type="dxa"/>
          </w:tcPr>
          <w:p w:rsidR="00B97777" w:rsidRPr="00F52673" w:rsidRDefault="00B97777">
            <w:pPr>
              <w:rPr>
                <w:rFonts w:ascii="Times New Roman" w:hAnsi="Times New Roman"/>
              </w:rPr>
            </w:pPr>
            <w:r w:rsidRPr="00F52673">
              <w:rPr>
                <w:rFonts w:ascii="Times New Roman" w:hAnsi="Times New Roman"/>
              </w:rPr>
              <w:t>B. scornful</w:t>
            </w:r>
          </w:p>
        </w:tc>
        <w:tc>
          <w:tcPr>
            <w:tcW w:w="2131" w:type="dxa"/>
          </w:tcPr>
          <w:p w:rsidR="00B97777" w:rsidRPr="00F52673" w:rsidRDefault="00B97777">
            <w:pPr>
              <w:rPr>
                <w:rFonts w:ascii="Times New Roman" w:hAnsi="Times New Roman"/>
              </w:rPr>
            </w:pPr>
            <w:r w:rsidRPr="00F52673">
              <w:rPr>
                <w:rFonts w:ascii="Times New Roman" w:hAnsi="Times New Roman"/>
              </w:rPr>
              <w:t>C. neutral</w:t>
            </w:r>
          </w:p>
        </w:tc>
        <w:tc>
          <w:tcPr>
            <w:tcW w:w="2131" w:type="dxa"/>
          </w:tcPr>
          <w:p w:rsidR="00B97777" w:rsidRPr="00F52673" w:rsidRDefault="00B97777">
            <w:pPr>
              <w:rPr>
                <w:rFonts w:ascii="Times New Roman" w:hAnsi="Times New Roman"/>
              </w:rPr>
            </w:pPr>
            <w:r w:rsidRPr="00F52673">
              <w:rPr>
                <w:rFonts w:ascii="Times New Roman" w:hAnsi="Times New Roman"/>
              </w:rPr>
              <w:t>D. artificial</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42 A. Since</w:t>
            </w:r>
          </w:p>
        </w:tc>
        <w:tc>
          <w:tcPr>
            <w:tcW w:w="2130" w:type="dxa"/>
          </w:tcPr>
          <w:p w:rsidR="00B97777" w:rsidRPr="00F52673" w:rsidRDefault="00B97777">
            <w:pPr>
              <w:rPr>
                <w:rFonts w:ascii="Times New Roman" w:hAnsi="Times New Roman"/>
              </w:rPr>
            </w:pPr>
            <w:r w:rsidRPr="00F52673">
              <w:rPr>
                <w:rFonts w:ascii="Times New Roman" w:hAnsi="Times New Roman"/>
              </w:rPr>
              <w:t>B. As</w:t>
            </w:r>
          </w:p>
        </w:tc>
        <w:tc>
          <w:tcPr>
            <w:tcW w:w="2131" w:type="dxa"/>
          </w:tcPr>
          <w:p w:rsidR="00B97777" w:rsidRPr="00F52673" w:rsidRDefault="00B97777">
            <w:pPr>
              <w:rPr>
                <w:rFonts w:ascii="Times New Roman" w:hAnsi="Times New Roman"/>
              </w:rPr>
            </w:pPr>
            <w:r w:rsidRPr="00F52673">
              <w:rPr>
                <w:rFonts w:ascii="Times New Roman" w:hAnsi="Times New Roman"/>
              </w:rPr>
              <w:t>C. While</w:t>
            </w:r>
          </w:p>
        </w:tc>
        <w:tc>
          <w:tcPr>
            <w:tcW w:w="2131" w:type="dxa"/>
          </w:tcPr>
          <w:p w:rsidR="00B97777" w:rsidRPr="00F52673" w:rsidRDefault="00B97777">
            <w:pPr>
              <w:rPr>
                <w:rFonts w:ascii="Times New Roman" w:hAnsi="Times New Roman"/>
              </w:rPr>
            </w:pPr>
            <w:r w:rsidRPr="00F52673">
              <w:rPr>
                <w:rFonts w:ascii="Times New Roman" w:hAnsi="Times New Roman"/>
              </w:rPr>
              <w:t>D. What</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43 A. depicted</w:t>
            </w:r>
          </w:p>
        </w:tc>
        <w:tc>
          <w:tcPr>
            <w:tcW w:w="2130" w:type="dxa"/>
          </w:tcPr>
          <w:p w:rsidR="00B97777" w:rsidRPr="00F52673" w:rsidRDefault="00B97777">
            <w:pPr>
              <w:rPr>
                <w:rFonts w:ascii="Times New Roman" w:hAnsi="Times New Roman"/>
              </w:rPr>
            </w:pPr>
            <w:r w:rsidRPr="00F52673">
              <w:rPr>
                <w:rFonts w:ascii="Times New Roman" w:hAnsi="Times New Roman"/>
              </w:rPr>
              <w:t>B. interpreted</w:t>
            </w:r>
          </w:p>
        </w:tc>
        <w:tc>
          <w:tcPr>
            <w:tcW w:w="2131" w:type="dxa"/>
          </w:tcPr>
          <w:p w:rsidR="00B97777" w:rsidRPr="00F52673" w:rsidRDefault="00B97777">
            <w:pPr>
              <w:rPr>
                <w:rFonts w:ascii="Times New Roman" w:hAnsi="Times New Roman"/>
              </w:rPr>
            </w:pPr>
            <w:r w:rsidRPr="00F52673">
              <w:rPr>
                <w:rFonts w:ascii="Times New Roman" w:hAnsi="Times New Roman"/>
              </w:rPr>
              <w:t xml:space="preserve">C. expressed </w:t>
            </w:r>
          </w:p>
        </w:tc>
        <w:tc>
          <w:tcPr>
            <w:tcW w:w="2131" w:type="dxa"/>
          </w:tcPr>
          <w:p w:rsidR="00B97777" w:rsidRPr="00F52673" w:rsidRDefault="00B97777">
            <w:pPr>
              <w:rPr>
                <w:rFonts w:ascii="Times New Roman" w:hAnsi="Times New Roman"/>
              </w:rPr>
            </w:pPr>
            <w:r w:rsidRPr="00F52673">
              <w:rPr>
                <w:rFonts w:ascii="Times New Roman" w:hAnsi="Times New Roman"/>
              </w:rPr>
              <w:t>D. confirmed</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44 A. be</w:t>
            </w:r>
          </w:p>
        </w:tc>
        <w:tc>
          <w:tcPr>
            <w:tcW w:w="2130" w:type="dxa"/>
          </w:tcPr>
          <w:p w:rsidR="00B97777" w:rsidRPr="00F52673" w:rsidRDefault="00B97777">
            <w:pPr>
              <w:rPr>
                <w:rFonts w:ascii="Times New Roman" w:hAnsi="Times New Roman"/>
              </w:rPr>
            </w:pPr>
            <w:r w:rsidRPr="00F52673">
              <w:rPr>
                <w:rFonts w:ascii="Times New Roman" w:hAnsi="Times New Roman"/>
              </w:rPr>
              <w:t>B. is</w:t>
            </w:r>
          </w:p>
        </w:tc>
        <w:tc>
          <w:tcPr>
            <w:tcW w:w="2131" w:type="dxa"/>
          </w:tcPr>
          <w:p w:rsidR="00B97777" w:rsidRPr="00F52673" w:rsidRDefault="00B97777">
            <w:pPr>
              <w:rPr>
                <w:rFonts w:ascii="Times New Roman" w:hAnsi="Times New Roman"/>
              </w:rPr>
            </w:pPr>
            <w:r w:rsidRPr="00F52673">
              <w:rPr>
                <w:rFonts w:ascii="Times New Roman" w:hAnsi="Times New Roman"/>
              </w:rPr>
              <w:t>C. to be</w:t>
            </w:r>
          </w:p>
        </w:tc>
        <w:tc>
          <w:tcPr>
            <w:tcW w:w="2131" w:type="dxa"/>
          </w:tcPr>
          <w:p w:rsidR="00B97777" w:rsidRPr="00F52673" w:rsidRDefault="00B97777">
            <w:pPr>
              <w:rPr>
                <w:rFonts w:ascii="Times New Roman" w:hAnsi="Times New Roman"/>
              </w:rPr>
            </w:pPr>
            <w:r w:rsidRPr="00F52673">
              <w:rPr>
                <w:rFonts w:ascii="Times New Roman" w:hAnsi="Times New Roman"/>
              </w:rPr>
              <w:t>D. being</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45 A. apart</w:t>
            </w:r>
          </w:p>
        </w:tc>
        <w:tc>
          <w:tcPr>
            <w:tcW w:w="2130" w:type="dxa"/>
          </w:tcPr>
          <w:p w:rsidR="00B97777" w:rsidRPr="00F52673" w:rsidRDefault="00B97777">
            <w:pPr>
              <w:rPr>
                <w:rFonts w:ascii="Times New Roman" w:hAnsi="Times New Roman"/>
              </w:rPr>
            </w:pPr>
            <w:r w:rsidRPr="00F52673">
              <w:rPr>
                <w:rFonts w:ascii="Times New Roman" w:hAnsi="Times New Roman"/>
              </w:rPr>
              <w:t>B. on</w:t>
            </w:r>
          </w:p>
        </w:tc>
        <w:tc>
          <w:tcPr>
            <w:tcW w:w="2131" w:type="dxa"/>
          </w:tcPr>
          <w:p w:rsidR="00B97777" w:rsidRPr="00F52673" w:rsidRDefault="00B97777">
            <w:pPr>
              <w:rPr>
                <w:rFonts w:ascii="Times New Roman" w:hAnsi="Times New Roman"/>
              </w:rPr>
            </w:pPr>
            <w:r w:rsidRPr="00F52673">
              <w:rPr>
                <w:rFonts w:ascii="Times New Roman" w:hAnsi="Times New Roman"/>
              </w:rPr>
              <w:t xml:space="preserve">C. off </w:t>
            </w:r>
          </w:p>
        </w:tc>
        <w:tc>
          <w:tcPr>
            <w:tcW w:w="2131" w:type="dxa"/>
          </w:tcPr>
          <w:p w:rsidR="00B97777" w:rsidRPr="00F52673" w:rsidRDefault="00B97777">
            <w:pPr>
              <w:rPr>
                <w:rFonts w:ascii="Times New Roman" w:hAnsi="Times New Roman"/>
              </w:rPr>
            </w:pPr>
            <w:r w:rsidRPr="00F52673">
              <w:rPr>
                <w:rFonts w:ascii="Times New Roman" w:hAnsi="Times New Roman"/>
              </w:rPr>
              <w:t>D. about</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 xml:space="preserve">46 A. attach to </w:t>
            </w:r>
          </w:p>
        </w:tc>
        <w:tc>
          <w:tcPr>
            <w:tcW w:w="2130" w:type="dxa"/>
          </w:tcPr>
          <w:p w:rsidR="00B97777" w:rsidRPr="00F52673" w:rsidRDefault="00B97777">
            <w:pPr>
              <w:rPr>
                <w:rFonts w:ascii="Times New Roman" w:hAnsi="Times New Roman"/>
              </w:rPr>
            </w:pPr>
            <w:r w:rsidRPr="00F52673">
              <w:rPr>
                <w:rFonts w:ascii="Times New Roman" w:hAnsi="Times New Roman"/>
              </w:rPr>
              <w:t>B. burst out</w:t>
            </w:r>
          </w:p>
        </w:tc>
        <w:tc>
          <w:tcPr>
            <w:tcW w:w="2131" w:type="dxa"/>
          </w:tcPr>
          <w:p w:rsidR="00B97777" w:rsidRPr="00F52673" w:rsidRDefault="00B97777">
            <w:pPr>
              <w:rPr>
                <w:rFonts w:ascii="Times New Roman" w:hAnsi="Times New Roman"/>
              </w:rPr>
            </w:pPr>
            <w:r w:rsidRPr="00F52673">
              <w:rPr>
                <w:rFonts w:ascii="Times New Roman" w:hAnsi="Times New Roman"/>
              </w:rPr>
              <w:t>C. lead to</w:t>
            </w:r>
          </w:p>
        </w:tc>
        <w:tc>
          <w:tcPr>
            <w:tcW w:w="2131" w:type="dxa"/>
          </w:tcPr>
          <w:p w:rsidR="00B97777" w:rsidRPr="00F52673" w:rsidRDefault="00B97777">
            <w:pPr>
              <w:rPr>
                <w:rFonts w:ascii="Times New Roman" w:hAnsi="Times New Roman"/>
              </w:rPr>
            </w:pPr>
            <w:r w:rsidRPr="00F52673">
              <w:rPr>
                <w:rFonts w:ascii="Times New Roman" w:hAnsi="Times New Roman"/>
              </w:rPr>
              <w:t>D. rely upon</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47 A. sensitivity</w:t>
            </w:r>
          </w:p>
        </w:tc>
        <w:tc>
          <w:tcPr>
            <w:tcW w:w="2130" w:type="dxa"/>
          </w:tcPr>
          <w:p w:rsidR="00B97777" w:rsidRPr="00F52673" w:rsidRDefault="00B97777">
            <w:pPr>
              <w:rPr>
                <w:rFonts w:ascii="Times New Roman" w:hAnsi="Times New Roman"/>
              </w:rPr>
            </w:pPr>
            <w:r w:rsidRPr="00F52673">
              <w:rPr>
                <w:rFonts w:ascii="Times New Roman" w:hAnsi="Times New Roman"/>
              </w:rPr>
              <w:t>B. creativity</w:t>
            </w:r>
          </w:p>
        </w:tc>
        <w:tc>
          <w:tcPr>
            <w:tcW w:w="2131" w:type="dxa"/>
          </w:tcPr>
          <w:p w:rsidR="00B97777" w:rsidRPr="00F52673" w:rsidRDefault="00B97777">
            <w:pPr>
              <w:rPr>
                <w:rFonts w:ascii="Times New Roman" w:hAnsi="Times New Roman"/>
              </w:rPr>
            </w:pPr>
            <w:r w:rsidRPr="00F52673">
              <w:rPr>
                <w:rFonts w:ascii="Times New Roman" w:hAnsi="Times New Roman"/>
              </w:rPr>
              <w:t>C. activity</w:t>
            </w:r>
          </w:p>
        </w:tc>
        <w:tc>
          <w:tcPr>
            <w:tcW w:w="2131" w:type="dxa"/>
          </w:tcPr>
          <w:p w:rsidR="00B97777" w:rsidRPr="00F52673" w:rsidRDefault="00B97777">
            <w:pPr>
              <w:rPr>
                <w:rFonts w:ascii="Times New Roman" w:hAnsi="Times New Roman"/>
              </w:rPr>
            </w:pPr>
            <w:r w:rsidRPr="00F52673">
              <w:rPr>
                <w:rFonts w:ascii="Times New Roman" w:hAnsi="Times New Roman"/>
              </w:rPr>
              <w:t>D. ideality</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48 A. faithfully</w:t>
            </w:r>
          </w:p>
        </w:tc>
        <w:tc>
          <w:tcPr>
            <w:tcW w:w="2130" w:type="dxa"/>
          </w:tcPr>
          <w:p w:rsidR="00B97777" w:rsidRPr="00F52673" w:rsidRDefault="00B97777">
            <w:pPr>
              <w:rPr>
                <w:rFonts w:ascii="Times New Roman" w:hAnsi="Times New Roman"/>
              </w:rPr>
            </w:pPr>
            <w:r w:rsidRPr="00F52673">
              <w:rPr>
                <w:rFonts w:ascii="Times New Roman" w:hAnsi="Times New Roman"/>
              </w:rPr>
              <w:t>B. intentionally</w:t>
            </w:r>
          </w:p>
        </w:tc>
        <w:tc>
          <w:tcPr>
            <w:tcW w:w="2131" w:type="dxa"/>
          </w:tcPr>
          <w:p w:rsidR="00B97777" w:rsidRPr="00F52673" w:rsidRDefault="00B97777">
            <w:pPr>
              <w:rPr>
                <w:rFonts w:ascii="Times New Roman" w:hAnsi="Times New Roman"/>
              </w:rPr>
            </w:pPr>
            <w:r w:rsidRPr="00F52673">
              <w:rPr>
                <w:rFonts w:ascii="Times New Roman" w:hAnsi="Times New Roman"/>
              </w:rPr>
              <w:t>C. delicately</w:t>
            </w:r>
          </w:p>
        </w:tc>
        <w:tc>
          <w:tcPr>
            <w:tcW w:w="2131" w:type="dxa"/>
          </w:tcPr>
          <w:p w:rsidR="00B97777" w:rsidRPr="00F52673" w:rsidRDefault="00B97777">
            <w:pPr>
              <w:rPr>
                <w:rFonts w:ascii="Times New Roman" w:hAnsi="Times New Roman"/>
              </w:rPr>
            </w:pPr>
            <w:r w:rsidRPr="00F52673">
              <w:rPr>
                <w:rFonts w:ascii="Times New Roman" w:hAnsi="Times New Roman"/>
              </w:rPr>
              <w:t>D. falsely</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49 A. reconcile</w:t>
            </w:r>
          </w:p>
        </w:tc>
        <w:tc>
          <w:tcPr>
            <w:tcW w:w="2130" w:type="dxa"/>
          </w:tcPr>
          <w:p w:rsidR="00B97777" w:rsidRPr="00F52673" w:rsidRDefault="00B97777">
            <w:pPr>
              <w:rPr>
                <w:rFonts w:ascii="Times New Roman" w:hAnsi="Times New Roman"/>
              </w:rPr>
            </w:pPr>
            <w:r w:rsidRPr="00F52673">
              <w:rPr>
                <w:rFonts w:ascii="Times New Roman" w:hAnsi="Times New Roman"/>
              </w:rPr>
              <w:t>B. assemble</w:t>
            </w:r>
          </w:p>
        </w:tc>
        <w:tc>
          <w:tcPr>
            <w:tcW w:w="2131" w:type="dxa"/>
          </w:tcPr>
          <w:p w:rsidR="00B97777" w:rsidRPr="00F52673" w:rsidRDefault="00B97777">
            <w:pPr>
              <w:rPr>
                <w:rFonts w:ascii="Times New Roman" w:hAnsi="Times New Roman"/>
              </w:rPr>
            </w:pPr>
            <w:r w:rsidRPr="00F52673">
              <w:rPr>
                <w:rFonts w:ascii="Times New Roman" w:hAnsi="Times New Roman"/>
              </w:rPr>
              <w:t>C. resemble</w:t>
            </w:r>
          </w:p>
        </w:tc>
        <w:tc>
          <w:tcPr>
            <w:tcW w:w="2131" w:type="dxa"/>
          </w:tcPr>
          <w:p w:rsidR="00B97777" w:rsidRPr="00F52673" w:rsidRDefault="00B97777">
            <w:pPr>
              <w:rPr>
                <w:rFonts w:ascii="Times New Roman" w:hAnsi="Times New Roman"/>
              </w:rPr>
            </w:pPr>
            <w:r w:rsidRPr="00F52673">
              <w:rPr>
                <w:rFonts w:ascii="Times New Roman" w:hAnsi="Times New Roman"/>
              </w:rPr>
              <w:t>D. replace</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50 A. temporarily</w:t>
            </w:r>
          </w:p>
        </w:tc>
        <w:tc>
          <w:tcPr>
            <w:tcW w:w="2130" w:type="dxa"/>
          </w:tcPr>
          <w:p w:rsidR="00B97777" w:rsidRPr="00F52673" w:rsidRDefault="00B97777">
            <w:pPr>
              <w:rPr>
                <w:rFonts w:ascii="Times New Roman" w:hAnsi="Times New Roman"/>
              </w:rPr>
            </w:pPr>
            <w:r w:rsidRPr="00F52673">
              <w:rPr>
                <w:rFonts w:ascii="Times New Roman" w:hAnsi="Times New Roman"/>
              </w:rPr>
              <w:t>B. sustainably</w:t>
            </w:r>
          </w:p>
        </w:tc>
        <w:tc>
          <w:tcPr>
            <w:tcW w:w="2131" w:type="dxa"/>
          </w:tcPr>
          <w:p w:rsidR="00B97777" w:rsidRPr="00F52673" w:rsidRDefault="00B97777">
            <w:pPr>
              <w:rPr>
                <w:rFonts w:ascii="Times New Roman" w:hAnsi="Times New Roman"/>
              </w:rPr>
            </w:pPr>
            <w:r w:rsidRPr="00F52673">
              <w:rPr>
                <w:rFonts w:ascii="Times New Roman" w:hAnsi="Times New Roman"/>
              </w:rPr>
              <w:t>C. permanently</w:t>
            </w:r>
          </w:p>
        </w:tc>
        <w:tc>
          <w:tcPr>
            <w:tcW w:w="2131" w:type="dxa"/>
          </w:tcPr>
          <w:p w:rsidR="00B97777" w:rsidRPr="00F52673" w:rsidRDefault="00B97777">
            <w:pPr>
              <w:rPr>
                <w:rFonts w:ascii="Times New Roman" w:hAnsi="Times New Roman"/>
              </w:rPr>
            </w:pPr>
            <w:r w:rsidRPr="00F52673">
              <w:rPr>
                <w:rFonts w:ascii="Times New Roman" w:hAnsi="Times New Roman"/>
              </w:rPr>
              <w:t>D. casually</w:t>
            </w:r>
          </w:p>
        </w:tc>
      </w:tr>
    </w:tbl>
    <w:p w:rsidR="00B97777" w:rsidRDefault="00B97777">
      <w:pPr>
        <w:rPr>
          <w:rFonts w:ascii="Times New Roman" w:hAnsi="Times New Roman"/>
        </w:rPr>
      </w:pPr>
    </w:p>
    <w:p w:rsidR="00B97777" w:rsidRDefault="00B97777">
      <w:pPr>
        <w:rPr>
          <w:rFonts w:ascii="Times New Roman" w:hAnsi="Times New Roman"/>
        </w:rPr>
      </w:pPr>
      <w:r>
        <w:t xml:space="preserve">Part </w:t>
      </w:r>
      <w:r>
        <w:rPr>
          <w:rFonts w:ascii="宋体" w:hAnsi="宋体" w:hint="eastAsia"/>
        </w:rPr>
        <w:t>Ⅳ</w:t>
      </w:r>
      <w:r>
        <w:rPr>
          <w:rFonts w:ascii="Times New Roman" w:hAnsi="Times New Roman"/>
        </w:rPr>
        <w:t xml:space="preserve"> Grammar &amp; Vocabulary</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 xml:space="preserve"> There are thirty sentences in this section. Beneath each sentence there are four words, phrases or statements marked A,B,C and D. Choose one word, phrase or statement that best completes the sentence.</w:t>
      </w:r>
    </w:p>
    <w:p w:rsidR="00B97777" w:rsidRDefault="00B97777">
      <w:pPr>
        <w:rPr>
          <w:rFonts w:ascii="Times New Roman" w:hAnsi="Times New Roman"/>
          <w:b/>
          <w:i/>
        </w:rPr>
      </w:pPr>
      <w:r>
        <w:rPr>
          <w:rFonts w:ascii="Times New Roman" w:hAnsi="Times New Roman"/>
          <w:b/>
          <w:i/>
        </w:rPr>
        <w:t xml:space="preserve">   Mark your answers on Answer Sheet Two.</w:t>
      </w:r>
    </w:p>
    <w:p w:rsidR="00B97777" w:rsidRDefault="00B97777">
      <w:pPr>
        <w:rPr>
          <w:rFonts w:ascii="Times New Roman" w:hAnsi="Times New Roman"/>
        </w:rPr>
      </w:pPr>
      <w:r>
        <w:rPr>
          <w:rFonts w:ascii="Times New Roman" w:hAnsi="Times New Roman"/>
        </w:rPr>
        <w:t>51. All the following sentences definitely indicate the perfect tense EXCEPT_______.</w:t>
      </w:r>
    </w:p>
    <w:p w:rsidR="00B97777" w:rsidRDefault="00B97777">
      <w:pPr>
        <w:rPr>
          <w:rFonts w:ascii="Times New Roman" w:hAnsi="Times New Roman"/>
        </w:rPr>
      </w:pPr>
      <w:r>
        <w:rPr>
          <w:rFonts w:ascii="Times New Roman" w:hAnsi="Times New Roman"/>
        </w:rPr>
        <w:t xml:space="preserve">   A. I shouldn’t have been to school for today is the weekend.</w:t>
      </w:r>
    </w:p>
    <w:p w:rsidR="00B97777" w:rsidRDefault="00B97777">
      <w:pPr>
        <w:rPr>
          <w:rFonts w:ascii="Times New Roman" w:hAnsi="Times New Roman"/>
        </w:rPr>
      </w:pPr>
      <w:r>
        <w:rPr>
          <w:rFonts w:ascii="Times New Roman" w:hAnsi="Times New Roman"/>
        </w:rPr>
        <w:t xml:space="preserve">   B. I have never thought that my work could be accepted.</w:t>
      </w:r>
    </w:p>
    <w:p w:rsidR="00B97777" w:rsidRDefault="00B97777">
      <w:pPr>
        <w:rPr>
          <w:rFonts w:ascii="Times New Roman" w:hAnsi="Times New Roman"/>
        </w:rPr>
      </w:pPr>
      <w:r>
        <w:rPr>
          <w:rFonts w:ascii="Times New Roman" w:hAnsi="Times New Roman"/>
        </w:rPr>
        <w:t xml:space="preserve">   C. I had left this place when my father lost his job.</w:t>
      </w:r>
    </w:p>
    <w:p w:rsidR="00B97777" w:rsidRDefault="00B97777">
      <w:pPr>
        <w:rPr>
          <w:rFonts w:ascii="Times New Roman" w:hAnsi="Times New Roman"/>
        </w:rPr>
      </w:pPr>
      <w:r>
        <w:rPr>
          <w:rFonts w:ascii="Times New Roman" w:hAnsi="Times New Roman"/>
        </w:rPr>
        <w:t xml:space="preserve">   D. I have seldom heard from my sister and this is what I concern most.</w:t>
      </w:r>
    </w:p>
    <w:p w:rsidR="00B97777" w:rsidRDefault="00B97777">
      <w:pPr>
        <w:rPr>
          <w:rFonts w:ascii="Times New Roman" w:hAnsi="Times New Roman"/>
        </w:rPr>
      </w:pPr>
      <w:r>
        <w:rPr>
          <w:rFonts w:ascii="Times New Roman" w:hAnsi="Times New Roman"/>
        </w:rPr>
        <w:t>52. Which of the following sentence is an elliptical sentence (</w:t>
      </w:r>
      <w:r>
        <w:rPr>
          <w:rFonts w:ascii="Times New Roman" w:hAnsi="Times New Roman" w:hint="eastAsia"/>
        </w:rPr>
        <w:t>省略句</w:t>
      </w:r>
      <w:r>
        <w:rPr>
          <w:rFonts w:ascii="Times New Roman" w:hAnsi="Times New Roman"/>
        </w:rPr>
        <w:t>)</w:t>
      </w:r>
      <w:r>
        <w:rPr>
          <w:rFonts w:ascii="Times New Roman" w:hAnsi="Times New Roman" w:hint="eastAsia"/>
        </w:rPr>
        <w:t>？</w:t>
      </w:r>
    </w:p>
    <w:p w:rsidR="00B97777" w:rsidRDefault="00B97777">
      <w:pPr>
        <w:rPr>
          <w:rFonts w:ascii="Times New Roman" w:hAnsi="Times New Roman"/>
        </w:rPr>
      </w:pPr>
      <w:r>
        <w:rPr>
          <w:rFonts w:ascii="Times New Roman" w:hAnsi="Times New Roman"/>
        </w:rPr>
        <w:t xml:space="preserve">   A. On the top of the trees were some birds.</w:t>
      </w:r>
    </w:p>
    <w:p w:rsidR="00B97777" w:rsidRDefault="00B97777">
      <w:pPr>
        <w:rPr>
          <w:rFonts w:ascii="Times New Roman" w:hAnsi="Times New Roman"/>
        </w:rPr>
      </w:pPr>
      <w:r>
        <w:rPr>
          <w:rFonts w:ascii="Times New Roman" w:hAnsi="Times New Roman"/>
        </w:rPr>
        <w:t xml:space="preserve">   B. The police found a large box under his bed, in which I concern most.</w:t>
      </w:r>
    </w:p>
    <w:p w:rsidR="00B97777" w:rsidRDefault="00B97777">
      <w:pPr>
        <w:rPr>
          <w:rFonts w:ascii="Times New Roman" w:hAnsi="Times New Roman"/>
        </w:rPr>
      </w:pPr>
      <w:r>
        <w:rPr>
          <w:rFonts w:ascii="Times New Roman" w:hAnsi="Times New Roman"/>
        </w:rPr>
        <w:t xml:space="preserve">   C. He didn’t sell half as many apples as he thought he would.</w:t>
      </w:r>
    </w:p>
    <w:p w:rsidR="00B97777" w:rsidRDefault="00B97777">
      <w:pPr>
        <w:rPr>
          <w:rFonts w:ascii="Times New Roman" w:hAnsi="Times New Roman"/>
        </w:rPr>
      </w:pPr>
      <w:r>
        <w:rPr>
          <w:rFonts w:ascii="Times New Roman" w:hAnsi="Times New Roman"/>
        </w:rPr>
        <w:t xml:space="preserve">   D. I can’t remember which city he comes from.</w:t>
      </w:r>
    </w:p>
    <w:p w:rsidR="00B97777" w:rsidRDefault="00B97777">
      <w:pPr>
        <w:rPr>
          <w:rFonts w:ascii="Times New Roman" w:hAnsi="Times New Roman"/>
        </w:rPr>
      </w:pPr>
      <w:r>
        <w:rPr>
          <w:rFonts w:ascii="Times New Roman" w:hAnsi="Times New Roman"/>
        </w:rPr>
        <w:t>53. Other commitments remain sparse despite the plan ______since 2007.</w:t>
      </w:r>
    </w:p>
    <w:p w:rsidR="00B97777" w:rsidRDefault="00B97777">
      <w:pPr>
        <w:rPr>
          <w:rFonts w:ascii="Times New Roman" w:hAnsi="Times New Roman"/>
        </w:rPr>
      </w:pPr>
      <w:r>
        <w:rPr>
          <w:rFonts w:ascii="Times New Roman" w:hAnsi="Times New Roman"/>
        </w:rPr>
        <w:t xml:space="preserve">   A. floated      B. having been floated     C. having floated       D. was floated</w:t>
      </w:r>
    </w:p>
    <w:p w:rsidR="00B97777" w:rsidRDefault="00B97777">
      <w:pPr>
        <w:rPr>
          <w:rFonts w:ascii="Times New Roman" w:hAnsi="Times New Roman"/>
        </w:rPr>
      </w:pPr>
      <w:r>
        <w:rPr>
          <w:rFonts w:ascii="Times New Roman" w:hAnsi="Times New Roman"/>
        </w:rPr>
        <w:t>54. Don’t go across the road now, _____?</w:t>
      </w:r>
    </w:p>
    <w:p w:rsidR="00B97777" w:rsidRDefault="00B97777">
      <w:pPr>
        <w:rPr>
          <w:rFonts w:ascii="Times New Roman" w:hAnsi="Times New Roman"/>
        </w:rPr>
      </w:pPr>
      <w:r>
        <w:rPr>
          <w:rFonts w:ascii="Times New Roman" w:hAnsi="Times New Roman"/>
        </w:rPr>
        <w:t xml:space="preserve">   A. do you       B. don’t we       C. will you     D. shall we</w:t>
      </w:r>
    </w:p>
    <w:p w:rsidR="00B97777" w:rsidRDefault="00B97777">
      <w:pPr>
        <w:rPr>
          <w:rFonts w:ascii="Times New Roman" w:hAnsi="Times New Roman"/>
        </w:rPr>
      </w:pPr>
      <w:r>
        <w:rPr>
          <w:rFonts w:ascii="Times New Roman" w:hAnsi="Times New Roman"/>
        </w:rPr>
        <w:t>55. Which of the following contains an adverbial clause of time?</w:t>
      </w:r>
    </w:p>
    <w:p w:rsidR="00B97777" w:rsidRDefault="00B97777">
      <w:pPr>
        <w:rPr>
          <w:rFonts w:ascii="Times New Roman" w:hAnsi="Times New Roman"/>
        </w:rPr>
      </w:pPr>
      <w:r>
        <w:rPr>
          <w:rFonts w:ascii="Times New Roman" w:hAnsi="Times New Roman"/>
        </w:rPr>
        <w:t xml:space="preserve">   A. No sooner had I got home than it began to rain.</w:t>
      </w:r>
    </w:p>
    <w:p w:rsidR="00B97777" w:rsidRDefault="00B97777">
      <w:pPr>
        <w:rPr>
          <w:rFonts w:ascii="Times New Roman" w:hAnsi="Times New Roman"/>
        </w:rPr>
      </w:pPr>
      <w:r>
        <w:rPr>
          <w:rFonts w:ascii="Times New Roman" w:hAnsi="Times New Roman"/>
        </w:rPr>
        <w:t xml:space="preserve">   B. I do remember, now that you mention it.</w:t>
      </w:r>
    </w:p>
    <w:p w:rsidR="00B97777" w:rsidRDefault="00B97777">
      <w:pPr>
        <w:rPr>
          <w:rFonts w:ascii="Times New Roman" w:hAnsi="Times New Roman"/>
        </w:rPr>
      </w:pPr>
      <w:r>
        <w:rPr>
          <w:rFonts w:ascii="Times New Roman" w:hAnsi="Times New Roman"/>
        </w:rPr>
        <w:t xml:space="preserve">   C. You’ll be late unless you hurry.</w:t>
      </w:r>
    </w:p>
    <w:p w:rsidR="00B97777" w:rsidRDefault="00B97777">
      <w:pPr>
        <w:rPr>
          <w:rFonts w:ascii="Times New Roman" w:hAnsi="Times New Roman"/>
        </w:rPr>
      </w:pPr>
      <w:r>
        <w:rPr>
          <w:rFonts w:ascii="Times New Roman" w:hAnsi="Times New Roman"/>
        </w:rPr>
        <w:t xml:space="preserve">   D. Much as I’d like to, I can’t come.</w:t>
      </w:r>
    </w:p>
    <w:p w:rsidR="00B97777" w:rsidRDefault="00B97777">
      <w:pPr>
        <w:rPr>
          <w:rFonts w:ascii="Times New Roman" w:hAnsi="Times New Roman"/>
        </w:rPr>
      </w:pPr>
      <w:r>
        <w:rPr>
          <w:rFonts w:ascii="Times New Roman" w:hAnsi="Times New Roman"/>
        </w:rPr>
        <w:t>56. Which of the following sentence is NOT an elliptical sentence (</w:t>
      </w:r>
      <w:r>
        <w:rPr>
          <w:rFonts w:ascii="Times New Roman" w:hAnsi="Times New Roman" w:hint="eastAsia"/>
        </w:rPr>
        <w:t>省略句</w:t>
      </w:r>
      <w:r>
        <w:rPr>
          <w:rFonts w:ascii="Times New Roman" w:hAnsi="Times New Roman"/>
        </w:rPr>
        <w:t>)</w:t>
      </w:r>
      <w:r>
        <w:rPr>
          <w:rFonts w:ascii="Times New Roman" w:hAnsi="Times New Roman" w:hint="eastAsia"/>
        </w:rPr>
        <w:t>？</w:t>
      </w:r>
    </w:p>
    <w:p w:rsidR="00B97777" w:rsidRDefault="00B97777">
      <w:pPr>
        <w:rPr>
          <w:rFonts w:ascii="Times New Roman" w:hAnsi="Times New Roman"/>
        </w:rPr>
      </w:pPr>
      <w:r>
        <w:rPr>
          <w:rFonts w:ascii="Times New Roman" w:hAnsi="Times New Roman"/>
        </w:rPr>
        <w:t xml:space="preserve">   A. I want to improve my French bit I don’t know how.</w:t>
      </w:r>
    </w:p>
    <w:p w:rsidR="00B97777" w:rsidRDefault="00B97777">
      <w:pPr>
        <w:rPr>
          <w:rFonts w:ascii="Times New Roman" w:hAnsi="Times New Roman"/>
        </w:rPr>
      </w:pPr>
      <w:r>
        <w:rPr>
          <w:rFonts w:ascii="Times New Roman" w:hAnsi="Times New Roman"/>
        </w:rPr>
        <w:t xml:space="preserve">   B. Some of the answers were correct while I don’t know which.</w:t>
      </w:r>
    </w:p>
    <w:p w:rsidR="00B97777" w:rsidRDefault="00B97777">
      <w:pPr>
        <w:rPr>
          <w:rFonts w:ascii="Times New Roman" w:hAnsi="Times New Roman"/>
        </w:rPr>
      </w:pPr>
      <w:r>
        <w:rPr>
          <w:rFonts w:ascii="Times New Roman" w:hAnsi="Times New Roman"/>
        </w:rPr>
        <w:t xml:space="preserve">   C. This is what I want to say and I hope that you can follow me.</w:t>
      </w:r>
    </w:p>
    <w:p w:rsidR="00B97777" w:rsidRDefault="00B97777">
      <w:pPr>
        <w:rPr>
          <w:rFonts w:ascii="Times New Roman" w:hAnsi="Times New Roman"/>
        </w:rPr>
      </w:pPr>
      <w:r>
        <w:rPr>
          <w:rFonts w:ascii="Times New Roman" w:hAnsi="Times New Roman"/>
        </w:rPr>
        <w:t xml:space="preserve">   D. I touched the door to see if the dirt on it could be eliminated, and it surely could.</w:t>
      </w:r>
    </w:p>
    <w:p w:rsidR="00B97777" w:rsidRDefault="00B97777">
      <w:pPr>
        <w:rPr>
          <w:rFonts w:ascii="Times New Roman" w:hAnsi="Times New Roman"/>
        </w:rPr>
      </w:pPr>
      <w:r>
        <w:rPr>
          <w:rFonts w:ascii="Times New Roman" w:hAnsi="Times New Roman"/>
        </w:rPr>
        <w:t>57. It is said no rose grows without a thorn. The italicized part functions as a(n) ______ in the sentence.</w:t>
      </w:r>
    </w:p>
    <w:p w:rsidR="00B97777" w:rsidRDefault="00B97777">
      <w:pPr>
        <w:rPr>
          <w:rFonts w:ascii="Times New Roman" w:hAnsi="Times New Roman"/>
        </w:rPr>
      </w:pPr>
      <w:r>
        <w:rPr>
          <w:rFonts w:ascii="Times New Roman" w:hAnsi="Times New Roman"/>
        </w:rPr>
        <w:t xml:space="preserve">   A. appositive (</w:t>
      </w:r>
      <w:r>
        <w:rPr>
          <w:rFonts w:ascii="Times New Roman" w:hAnsi="Times New Roman" w:hint="eastAsia"/>
        </w:rPr>
        <w:t>同位语</w:t>
      </w:r>
      <w:r>
        <w:rPr>
          <w:rFonts w:ascii="Times New Roman" w:hAnsi="Times New Roman"/>
        </w:rPr>
        <w:t>)     B. attributive       C. adverbial       D. adjective</w:t>
      </w:r>
    </w:p>
    <w:p w:rsidR="00B97777" w:rsidRDefault="00B97777">
      <w:pPr>
        <w:rPr>
          <w:rFonts w:ascii="Times New Roman" w:hAnsi="Times New Roman"/>
        </w:rPr>
      </w:pPr>
      <w:r>
        <w:rPr>
          <w:rFonts w:ascii="Times New Roman" w:hAnsi="Times New Roman"/>
        </w:rPr>
        <w:t>58. Which of the following is NOT a suffix?</w:t>
      </w:r>
    </w:p>
    <w:p w:rsidR="00B97777" w:rsidRDefault="00B97777">
      <w:pPr>
        <w:rPr>
          <w:rFonts w:ascii="Times New Roman" w:hAnsi="Times New Roman"/>
        </w:rPr>
      </w:pPr>
      <w:r>
        <w:rPr>
          <w:rFonts w:ascii="Times New Roman" w:hAnsi="Times New Roman"/>
        </w:rPr>
        <w:t xml:space="preserve">   A. On         B. Tion       C. Ly          D. Tive</w:t>
      </w:r>
    </w:p>
    <w:p w:rsidR="00B97777" w:rsidRDefault="00B97777">
      <w:pPr>
        <w:rPr>
          <w:rFonts w:ascii="Times New Roman" w:hAnsi="Times New Roman"/>
        </w:rPr>
      </w:pPr>
      <w:r>
        <w:rPr>
          <w:rFonts w:ascii="Times New Roman" w:hAnsi="Times New Roman"/>
        </w:rPr>
        <w:t>59. Even as a girl, ______ to be her life, and theater audiences were to be her best teacher.</w:t>
      </w:r>
    </w:p>
    <w:p w:rsidR="00B97777" w:rsidRDefault="00B97777">
      <w:pPr>
        <w:rPr>
          <w:rFonts w:ascii="Times New Roman" w:hAnsi="Times New Roman"/>
        </w:rPr>
      </w:pPr>
      <w:r>
        <w:rPr>
          <w:rFonts w:ascii="Times New Roman" w:hAnsi="Times New Roman"/>
        </w:rPr>
        <w:t xml:space="preserve">  A. performing by Melissa were            </w:t>
      </w:r>
    </w:p>
    <w:p w:rsidR="00B97777" w:rsidRDefault="00B97777" w:rsidP="00A33E3F">
      <w:pPr>
        <w:ind w:firstLineChars="100" w:firstLine="31680"/>
        <w:rPr>
          <w:rFonts w:ascii="Times New Roman" w:hAnsi="Times New Roman"/>
        </w:rPr>
      </w:pPr>
      <w:r>
        <w:rPr>
          <w:rFonts w:ascii="Times New Roman" w:hAnsi="Times New Roman"/>
        </w:rPr>
        <w:t>B. it was known that Melissa’s performances were</w:t>
      </w:r>
    </w:p>
    <w:p w:rsidR="00B97777" w:rsidRDefault="00B97777">
      <w:pPr>
        <w:rPr>
          <w:rFonts w:ascii="Times New Roman" w:hAnsi="Times New Roman"/>
        </w:rPr>
      </w:pPr>
      <w:r>
        <w:rPr>
          <w:rFonts w:ascii="Times New Roman" w:hAnsi="Times New Roman"/>
        </w:rPr>
        <w:t xml:space="preserve">  C. knowing that Melissa’s performances were </w:t>
      </w:r>
    </w:p>
    <w:p w:rsidR="00B97777" w:rsidRDefault="00B97777">
      <w:pPr>
        <w:rPr>
          <w:rFonts w:ascii="Times New Roman" w:hAnsi="Times New Roman"/>
        </w:rPr>
      </w:pPr>
      <w:r>
        <w:rPr>
          <w:rFonts w:ascii="Times New Roman" w:hAnsi="Times New Roman"/>
        </w:rPr>
        <w:t xml:space="preserve">  D. Melissa knew that performing was</w:t>
      </w:r>
    </w:p>
    <w:p w:rsidR="00B97777" w:rsidRDefault="00B97777">
      <w:pPr>
        <w:rPr>
          <w:rFonts w:ascii="Times New Roman" w:hAnsi="Times New Roman"/>
        </w:rPr>
      </w:pPr>
      <w:r>
        <w:rPr>
          <w:rFonts w:ascii="Times New Roman" w:hAnsi="Times New Roman"/>
        </w:rPr>
        <w:t>60. In recent years, both Americans and Chinese have gained sight of the original vision that brought them together.</w:t>
      </w:r>
    </w:p>
    <w:p w:rsidR="00B97777" w:rsidRDefault="00B97777">
      <w:pPr>
        <w:rPr>
          <w:rFonts w:ascii="Times New Roman" w:hAnsi="Times New Roman"/>
        </w:rPr>
      </w:pPr>
      <w:r>
        <w:rPr>
          <w:rFonts w:ascii="Times New Roman" w:hAnsi="Times New Roman"/>
        </w:rPr>
        <w:t xml:space="preserve">   A. compound word       B. derivation       C. adverb      D. conjunction</w:t>
      </w:r>
    </w:p>
    <w:p w:rsidR="00B97777" w:rsidRDefault="00B97777">
      <w:pPr>
        <w:rPr>
          <w:rFonts w:ascii="Times New Roman" w:hAnsi="Times New Roman"/>
        </w:rPr>
      </w:pPr>
      <w:r>
        <w:rPr>
          <w:rFonts w:ascii="Times New Roman" w:hAnsi="Times New Roman"/>
        </w:rPr>
        <w:t>61. Which of the following sentences is grammatically CORRECT?</w:t>
      </w:r>
    </w:p>
    <w:p w:rsidR="00B97777" w:rsidRDefault="00B97777" w:rsidP="00A33E3F">
      <w:pPr>
        <w:ind w:left="31680" w:hangingChars="300" w:firstLine="31680"/>
        <w:rPr>
          <w:rFonts w:ascii="Times New Roman" w:hAnsi="Times New Roman"/>
        </w:rPr>
      </w:pPr>
      <w:r>
        <w:rPr>
          <w:rFonts w:ascii="Times New Roman" w:hAnsi="Times New Roman"/>
        </w:rPr>
        <w:t xml:space="preserve">   A. China will further intensify bilateral, multilateral and regional economic cooperation in a long burn.</w:t>
      </w:r>
    </w:p>
    <w:p w:rsidR="00B97777" w:rsidRDefault="00B97777">
      <w:pPr>
        <w:rPr>
          <w:rFonts w:ascii="Times New Roman" w:hAnsi="Times New Roman"/>
        </w:rPr>
      </w:pPr>
      <w:r>
        <w:rPr>
          <w:rFonts w:ascii="Times New Roman" w:hAnsi="Times New Roman"/>
        </w:rPr>
        <w:t xml:space="preserve">   B. My company is a big firm; there nearby is a big market for software in my city.</w:t>
      </w:r>
    </w:p>
    <w:p w:rsidR="00B97777" w:rsidRDefault="00B97777">
      <w:pPr>
        <w:rPr>
          <w:rFonts w:ascii="Times New Roman" w:hAnsi="Times New Roman"/>
        </w:rPr>
      </w:pPr>
      <w:r>
        <w:rPr>
          <w:rFonts w:ascii="Times New Roman" w:hAnsi="Times New Roman"/>
        </w:rPr>
        <w:t xml:space="preserve">   C. We will never stop less they give up at first.</w:t>
      </w:r>
    </w:p>
    <w:p w:rsidR="00B97777" w:rsidRDefault="00B97777">
      <w:pPr>
        <w:rPr>
          <w:rFonts w:ascii="Times New Roman" w:hAnsi="Times New Roman"/>
        </w:rPr>
      </w:pPr>
      <w:r>
        <w:rPr>
          <w:rFonts w:ascii="Times New Roman" w:hAnsi="Times New Roman"/>
        </w:rPr>
        <w:t xml:space="preserve">   D. Despite of his opposition, she worked in her own way and started her preparations.</w:t>
      </w:r>
    </w:p>
    <w:p w:rsidR="00B97777" w:rsidRDefault="00B97777">
      <w:pPr>
        <w:rPr>
          <w:rFonts w:ascii="Times New Roman" w:hAnsi="Times New Roman"/>
        </w:rPr>
      </w:pPr>
      <w:r>
        <w:rPr>
          <w:rFonts w:ascii="Times New Roman" w:hAnsi="Times New Roman"/>
        </w:rPr>
        <w:t>62. I wish you ____ Jim so much. He is still very depressed.</w:t>
      </w:r>
    </w:p>
    <w:p w:rsidR="00B97777" w:rsidRDefault="00B97777">
      <w:pPr>
        <w:rPr>
          <w:rFonts w:ascii="Times New Roman" w:hAnsi="Times New Roman"/>
        </w:rPr>
      </w:pPr>
      <w:r>
        <w:rPr>
          <w:rFonts w:ascii="Times New Roman" w:hAnsi="Times New Roman"/>
        </w:rPr>
        <w:t xml:space="preserve">   A. had not hurt      B. didn’t hurt      C. would not      D. not to hurt</w:t>
      </w:r>
    </w:p>
    <w:p w:rsidR="00B97777" w:rsidRDefault="00B97777">
      <w:pPr>
        <w:rPr>
          <w:rFonts w:ascii="Times New Roman" w:hAnsi="Times New Roman"/>
        </w:rPr>
      </w:pPr>
      <w:r>
        <w:rPr>
          <w:rFonts w:ascii="Times New Roman" w:hAnsi="Times New Roman"/>
        </w:rPr>
        <w:t>63. Which of the following italicized phrases indicates PURPOSES?</w:t>
      </w:r>
    </w:p>
    <w:p w:rsidR="00B97777" w:rsidRDefault="00B97777">
      <w:pPr>
        <w:rPr>
          <w:rFonts w:ascii="Times New Roman" w:hAnsi="Times New Roman"/>
        </w:rPr>
      </w:pPr>
      <w:r>
        <w:rPr>
          <w:rFonts w:ascii="Times New Roman" w:hAnsi="Times New Roman"/>
        </w:rPr>
        <w:t xml:space="preserve">   A. We worked round the clock to finish the job.</w:t>
      </w:r>
    </w:p>
    <w:p w:rsidR="00B97777" w:rsidRDefault="00B97777">
      <w:pPr>
        <w:rPr>
          <w:rFonts w:ascii="Times New Roman" w:hAnsi="Times New Roman"/>
        </w:rPr>
      </w:pPr>
      <w:r>
        <w:rPr>
          <w:rFonts w:ascii="Times New Roman" w:hAnsi="Times New Roman"/>
        </w:rPr>
        <w:t xml:space="preserve">   B. He is a witty man, and an inspiration to all of us.</w:t>
      </w:r>
    </w:p>
    <w:p w:rsidR="00B97777" w:rsidRDefault="00B97777">
      <w:pPr>
        <w:rPr>
          <w:rFonts w:ascii="Times New Roman" w:hAnsi="Times New Roman"/>
        </w:rPr>
      </w:pPr>
      <w:r>
        <w:rPr>
          <w:rFonts w:ascii="Times New Roman" w:hAnsi="Times New Roman"/>
        </w:rPr>
        <w:t xml:space="preserve">   C. It is important to cancel the order immediately.</w:t>
      </w:r>
    </w:p>
    <w:p w:rsidR="00B97777" w:rsidRDefault="00B97777">
      <w:pPr>
        <w:rPr>
          <w:rFonts w:ascii="Times New Roman" w:hAnsi="Times New Roman"/>
        </w:rPr>
      </w:pPr>
      <w:r>
        <w:rPr>
          <w:rFonts w:ascii="Times New Roman" w:hAnsi="Times New Roman"/>
        </w:rPr>
        <w:t xml:space="preserve">   D. Romeo left the stage, to enthusiastic applause.</w:t>
      </w:r>
    </w:p>
    <w:p w:rsidR="00B97777" w:rsidRDefault="00B97777">
      <w:pPr>
        <w:rPr>
          <w:rFonts w:ascii="Times New Roman" w:hAnsi="Times New Roman"/>
        </w:rPr>
      </w:pPr>
      <w:r>
        <w:rPr>
          <w:rFonts w:ascii="Times New Roman" w:hAnsi="Times New Roman"/>
        </w:rPr>
        <w:t>64. Fat cannot change into muscle _______muscle changes into fat.</w:t>
      </w:r>
    </w:p>
    <w:p w:rsidR="00B97777" w:rsidRDefault="00B97777">
      <w:pPr>
        <w:rPr>
          <w:rFonts w:ascii="Times New Roman" w:hAnsi="Times New Roman"/>
        </w:rPr>
      </w:pPr>
      <w:r>
        <w:rPr>
          <w:rFonts w:ascii="Times New Roman" w:hAnsi="Times New Roman"/>
        </w:rPr>
        <w:t xml:space="preserve">   A. any more than      B. no less than      C. no more than     D. much more than</w:t>
      </w:r>
    </w:p>
    <w:p w:rsidR="00B97777" w:rsidRDefault="00B97777">
      <w:pPr>
        <w:rPr>
          <w:rFonts w:ascii="Times New Roman" w:hAnsi="Times New Roman"/>
        </w:rPr>
      </w:pPr>
      <w:r>
        <w:rPr>
          <w:rFonts w:ascii="Times New Roman" w:hAnsi="Times New Roman"/>
        </w:rPr>
        <w:t>65. _________, he is ready to accept suggestions from different sources.</w:t>
      </w:r>
    </w:p>
    <w:p w:rsidR="00B97777" w:rsidRDefault="00B97777">
      <w:pPr>
        <w:rPr>
          <w:rFonts w:ascii="Times New Roman" w:hAnsi="Times New Roman"/>
        </w:rPr>
      </w:pPr>
      <w:r>
        <w:rPr>
          <w:rFonts w:ascii="Times New Roman" w:hAnsi="Times New Roman"/>
        </w:rPr>
        <w:t xml:space="preserve">   A. Instead of his contributions          B. For all his notable contributions</w:t>
      </w:r>
    </w:p>
    <w:p w:rsidR="00B97777" w:rsidRDefault="00B97777">
      <w:pPr>
        <w:rPr>
          <w:rFonts w:ascii="Times New Roman" w:hAnsi="Times New Roman"/>
        </w:rPr>
      </w:pPr>
      <w:r>
        <w:rPr>
          <w:rFonts w:ascii="Times New Roman" w:hAnsi="Times New Roman"/>
        </w:rPr>
        <w:t xml:space="preserve">   C. His making notable contributions     D. However his notable contributions</w:t>
      </w:r>
    </w:p>
    <w:p w:rsidR="00B97777" w:rsidRDefault="00B97777">
      <w:pPr>
        <w:rPr>
          <w:rFonts w:ascii="Times New Roman" w:hAnsi="Times New Roman"/>
        </w:rPr>
      </w:pPr>
      <w:r>
        <w:rPr>
          <w:rFonts w:ascii="Times New Roman" w:hAnsi="Times New Roman"/>
        </w:rPr>
        <w:t xml:space="preserve">66. The Central Bank is busy with estimating the </w:t>
      </w:r>
      <w:r>
        <w:rPr>
          <w:rFonts w:ascii="Times New Roman" w:hAnsi="Times New Roman"/>
          <w:u w:val="single"/>
        </w:rPr>
        <w:t>circulation</w:t>
      </w:r>
      <w:r>
        <w:rPr>
          <w:rFonts w:ascii="Times New Roman" w:hAnsi="Times New Roman"/>
        </w:rPr>
        <w:t xml:space="preserve"> of its currency in the economy. The underlined part means __________.</w:t>
      </w:r>
    </w:p>
    <w:p w:rsidR="00B97777" w:rsidRDefault="00B97777">
      <w:pPr>
        <w:rPr>
          <w:rFonts w:ascii="Times New Roman" w:hAnsi="Times New Roman"/>
        </w:rPr>
      </w:pPr>
      <w:r>
        <w:rPr>
          <w:rFonts w:ascii="Times New Roman" w:hAnsi="Times New Roman"/>
        </w:rPr>
        <w:t xml:space="preserve">   A. rotation       B. reserve      C. volume      D. cycling</w:t>
      </w:r>
    </w:p>
    <w:p w:rsidR="00B97777" w:rsidRDefault="00B97777">
      <w:pPr>
        <w:rPr>
          <w:rFonts w:ascii="Times New Roman" w:hAnsi="Times New Roman"/>
        </w:rPr>
      </w:pPr>
      <w:r>
        <w:rPr>
          <w:rFonts w:ascii="Times New Roman" w:hAnsi="Times New Roman"/>
        </w:rPr>
        <w:t xml:space="preserve">67. Decaying plant may do harm to its nearby </w:t>
      </w:r>
      <w:r>
        <w:rPr>
          <w:rFonts w:ascii="Times New Roman" w:hAnsi="Times New Roman"/>
          <w:u w:val="single"/>
        </w:rPr>
        <w:t>counterparts</w:t>
      </w:r>
      <w:r>
        <w:rPr>
          <w:rFonts w:ascii="Times New Roman" w:hAnsi="Times New Roman"/>
        </w:rPr>
        <w:t>. The underlined part means __________.</w:t>
      </w:r>
    </w:p>
    <w:p w:rsidR="00B97777" w:rsidRDefault="00B97777">
      <w:pPr>
        <w:rPr>
          <w:rFonts w:ascii="Times New Roman" w:hAnsi="Times New Roman"/>
        </w:rPr>
      </w:pPr>
      <w:r>
        <w:rPr>
          <w:rFonts w:ascii="Times New Roman" w:hAnsi="Times New Roman"/>
        </w:rPr>
        <w:t xml:space="preserve">   A. rivalry       B. healthy plant     C. its own organs      D. insects</w:t>
      </w:r>
    </w:p>
    <w:p w:rsidR="00B97777" w:rsidRDefault="00B97777">
      <w:pPr>
        <w:rPr>
          <w:rFonts w:ascii="Times New Roman" w:hAnsi="Times New Roman"/>
        </w:rPr>
      </w:pPr>
      <w:r>
        <w:rPr>
          <w:rFonts w:ascii="Times New Roman" w:hAnsi="Times New Roman"/>
        </w:rPr>
        <w:t>68. We’re already made it clear that we will not ______ to pressure.</w:t>
      </w:r>
    </w:p>
    <w:p w:rsidR="00B97777" w:rsidRDefault="00B97777">
      <w:pPr>
        <w:rPr>
          <w:rFonts w:ascii="Times New Roman" w:hAnsi="Times New Roman"/>
        </w:rPr>
      </w:pPr>
      <w:r>
        <w:rPr>
          <w:rFonts w:ascii="Times New Roman" w:hAnsi="Times New Roman"/>
        </w:rPr>
        <w:t xml:space="preserve">   A. twist        B. shrink       C. yield       D. settle</w:t>
      </w:r>
    </w:p>
    <w:p w:rsidR="00B97777" w:rsidRDefault="00B97777">
      <w:pPr>
        <w:rPr>
          <w:rFonts w:ascii="Times New Roman" w:hAnsi="Times New Roman"/>
        </w:rPr>
      </w:pPr>
      <w:r>
        <w:rPr>
          <w:rFonts w:ascii="Times New Roman" w:hAnsi="Times New Roman"/>
        </w:rPr>
        <w:t>69. He also suggested that Congress speed the process of obtaining _____ resident status for highly skilled workers.</w:t>
      </w:r>
    </w:p>
    <w:p w:rsidR="00B97777" w:rsidRDefault="00B97777">
      <w:pPr>
        <w:rPr>
          <w:rFonts w:ascii="Times New Roman" w:hAnsi="Times New Roman"/>
        </w:rPr>
      </w:pPr>
      <w:r>
        <w:rPr>
          <w:rFonts w:ascii="Times New Roman" w:hAnsi="Times New Roman"/>
        </w:rPr>
        <w:t xml:space="preserve">   A. permanent      B. perpetual      C. eternal      D. everlasting</w:t>
      </w:r>
    </w:p>
    <w:p w:rsidR="00B97777" w:rsidRDefault="00B97777">
      <w:pPr>
        <w:rPr>
          <w:rFonts w:ascii="Times New Roman" w:hAnsi="Times New Roman"/>
        </w:rPr>
      </w:pPr>
      <w:r>
        <w:rPr>
          <w:rFonts w:ascii="Times New Roman" w:hAnsi="Times New Roman"/>
        </w:rPr>
        <w:t>70. Equipment and technology upgrades do not _______ solve the problem either.</w:t>
      </w:r>
    </w:p>
    <w:p w:rsidR="00B97777" w:rsidRDefault="00B97777">
      <w:pPr>
        <w:rPr>
          <w:rFonts w:ascii="Times New Roman" w:hAnsi="Times New Roman"/>
        </w:rPr>
      </w:pPr>
      <w:r>
        <w:rPr>
          <w:rFonts w:ascii="Times New Roman" w:hAnsi="Times New Roman"/>
        </w:rPr>
        <w:t xml:space="preserve">   A. virtually        B. rarely       C. necessarily       D. practically</w:t>
      </w:r>
    </w:p>
    <w:p w:rsidR="00B97777" w:rsidRDefault="00B97777">
      <w:pPr>
        <w:rPr>
          <w:rFonts w:ascii="Times New Roman" w:hAnsi="Times New Roman"/>
        </w:rPr>
      </w:pPr>
      <w:r>
        <w:rPr>
          <w:rFonts w:ascii="Times New Roman" w:hAnsi="Times New Roman"/>
        </w:rPr>
        <w:t>71. I’d like to _____100 dollars from my savings account and put it in my cheque account.</w:t>
      </w:r>
    </w:p>
    <w:p w:rsidR="00B97777" w:rsidRDefault="00B97777">
      <w:pPr>
        <w:rPr>
          <w:rFonts w:ascii="Times New Roman" w:hAnsi="Times New Roman"/>
        </w:rPr>
      </w:pPr>
      <w:r>
        <w:rPr>
          <w:rFonts w:ascii="Times New Roman" w:hAnsi="Times New Roman"/>
        </w:rPr>
        <w:t xml:space="preserve">   A. revoke          B. shrink      C. withdraw       D. extract</w:t>
      </w:r>
    </w:p>
    <w:p w:rsidR="00B97777" w:rsidRDefault="00B97777">
      <w:pPr>
        <w:rPr>
          <w:rFonts w:ascii="Times New Roman" w:hAnsi="Times New Roman"/>
        </w:rPr>
      </w:pPr>
      <w:r>
        <w:rPr>
          <w:rFonts w:ascii="Times New Roman" w:hAnsi="Times New Roman"/>
        </w:rPr>
        <w:t>72. Counsel for the defense submitted that his client was clearly _____.</w:t>
      </w:r>
    </w:p>
    <w:p w:rsidR="00B97777" w:rsidRDefault="00B97777">
      <w:pPr>
        <w:rPr>
          <w:rFonts w:ascii="Times New Roman" w:hAnsi="Times New Roman"/>
        </w:rPr>
      </w:pPr>
      <w:r>
        <w:rPr>
          <w:rFonts w:ascii="Times New Roman" w:hAnsi="Times New Roman"/>
        </w:rPr>
        <w:t xml:space="preserve">   A. naïve       B. innocent       C. simple       D. liable</w:t>
      </w:r>
    </w:p>
    <w:p w:rsidR="00B97777" w:rsidRDefault="00B97777">
      <w:pPr>
        <w:rPr>
          <w:rFonts w:ascii="Times New Roman" w:hAnsi="Times New Roman"/>
        </w:rPr>
      </w:pPr>
      <w:r>
        <w:rPr>
          <w:rFonts w:ascii="Times New Roman" w:hAnsi="Times New Roman"/>
        </w:rPr>
        <w:t>73. The ______ made slow but sure progress along the main street.</w:t>
      </w:r>
    </w:p>
    <w:p w:rsidR="00B97777" w:rsidRDefault="00B97777">
      <w:pPr>
        <w:rPr>
          <w:rFonts w:ascii="Times New Roman" w:hAnsi="Times New Roman"/>
        </w:rPr>
      </w:pPr>
      <w:r>
        <w:rPr>
          <w:rFonts w:ascii="Times New Roman" w:hAnsi="Times New Roman"/>
        </w:rPr>
        <w:t xml:space="preserve">   A. procedure      B. profession      C. process       D. procession</w:t>
      </w:r>
    </w:p>
    <w:p w:rsidR="00B97777" w:rsidRDefault="00B97777">
      <w:pPr>
        <w:rPr>
          <w:rFonts w:ascii="Times New Roman" w:hAnsi="Times New Roman"/>
        </w:rPr>
      </w:pPr>
      <w:r>
        <w:rPr>
          <w:rFonts w:ascii="Times New Roman" w:hAnsi="Times New Roman"/>
        </w:rPr>
        <w:t xml:space="preserve">74. Control of these emissions by </w:t>
      </w:r>
      <w:r>
        <w:rPr>
          <w:rFonts w:ascii="Times New Roman" w:hAnsi="Times New Roman"/>
          <w:u w:val="single"/>
        </w:rPr>
        <w:t>adequate</w:t>
      </w:r>
      <w:r>
        <w:rPr>
          <w:rFonts w:ascii="Times New Roman" w:hAnsi="Times New Roman"/>
        </w:rPr>
        <w:t xml:space="preserve"> gas-cleaning processing is essential. The underlined part means __________.</w:t>
      </w:r>
    </w:p>
    <w:p w:rsidR="00B97777" w:rsidRDefault="00B97777">
      <w:pPr>
        <w:rPr>
          <w:rFonts w:ascii="Times New Roman" w:hAnsi="Times New Roman"/>
        </w:rPr>
      </w:pPr>
      <w:r>
        <w:rPr>
          <w:rFonts w:ascii="Times New Roman" w:hAnsi="Times New Roman"/>
        </w:rPr>
        <w:t xml:space="preserve">   A. abundant      B. sufficient      C. accurate     D. satisfactory</w:t>
      </w:r>
    </w:p>
    <w:p w:rsidR="00B97777" w:rsidRDefault="00B97777">
      <w:pPr>
        <w:rPr>
          <w:rFonts w:ascii="Times New Roman" w:hAnsi="Times New Roman"/>
        </w:rPr>
      </w:pPr>
      <w:r>
        <w:rPr>
          <w:rFonts w:ascii="Times New Roman" w:hAnsi="Times New Roman"/>
        </w:rPr>
        <w:t>75. He subscribes to a number of journals _____ his subject.</w:t>
      </w:r>
    </w:p>
    <w:p w:rsidR="00B97777" w:rsidRDefault="00B97777">
      <w:pPr>
        <w:rPr>
          <w:rFonts w:ascii="Times New Roman" w:hAnsi="Times New Roman"/>
        </w:rPr>
      </w:pPr>
      <w:r>
        <w:rPr>
          <w:rFonts w:ascii="Times New Roman" w:hAnsi="Times New Roman"/>
        </w:rPr>
        <w:t xml:space="preserve">   A. relating        B. over         C. concerning         D. around</w:t>
      </w:r>
    </w:p>
    <w:p w:rsidR="00B97777" w:rsidRDefault="00B97777">
      <w:pPr>
        <w:rPr>
          <w:rFonts w:ascii="Times New Roman" w:hAnsi="Times New Roman"/>
        </w:rPr>
      </w:pPr>
      <w:r>
        <w:rPr>
          <w:rFonts w:ascii="Times New Roman" w:hAnsi="Times New Roman"/>
        </w:rPr>
        <w:t>76. They encourage doctors to ______ cheaper generic drugs instead of more expensive brand names.</w:t>
      </w:r>
    </w:p>
    <w:p w:rsidR="00B97777" w:rsidRDefault="00B97777">
      <w:pPr>
        <w:rPr>
          <w:rFonts w:ascii="Times New Roman" w:hAnsi="Times New Roman"/>
        </w:rPr>
      </w:pPr>
      <w:r>
        <w:rPr>
          <w:rFonts w:ascii="Times New Roman" w:hAnsi="Times New Roman"/>
        </w:rPr>
        <w:t xml:space="preserve">   A. recommend       B. advocate      C, specify        D. prescribe</w:t>
      </w:r>
    </w:p>
    <w:p w:rsidR="00B97777" w:rsidRDefault="00B97777">
      <w:pPr>
        <w:rPr>
          <w:rFonts w:ascii="Times New Roman" w:hAnsi="Times New Roman"/>
        </w:rPr>
      </w:pPr>
      <w:r>
        <w:rPr>
          <w:rFonts w:ascii="Times New Roman" w:hAnsi="Times New Roman"/>
        </w:rPr>
        <w:t>77. The profits rise was achieved __________ a backdrop of falling costs.</w:t>
      </w:r>
    </w:p>
    <w:p w:rsidR="00B97777" w:rsidRDefault="00B97777">
      <w:pPr>
        <w:rPr>
          <w:rFonts w:ascii="Times New Roman" w:hAnsi="Times New Roman"/>
        </w:rPr>
      </w:pPr>
      <w:r>
        <w:rPr>
          <w:rFonts w:ascii="Times New Roman" w:hAnsi="Times New Roman"/>
        </w:rPr>
        <w:t xml:space="preserve">   A. with       B. against       C. in        D. above</w:t>
      </w:r>
    </w:p>
    <w:p w:rsidR="00B97777" w:rsidRDefault="00B97777">
      <w:pPr>
        <w:rPr>
          <w:rFonts w:ascii="Times New Roman" w:hAnsi="Times New Roman"/>
        </w:rPr>
      </w:pPr>
      <w:r>
        <w:rPr>
          <w:rFonts w:ascii="Times New Roman" w:hAnsi="Times New Roman"/>
        </w:rPr>
        <w:t>78. ________ is the speed at which something moves in a particular direction.</w:t>
      </w:r>
    </w:p>
    <w:p w:rsidR="00B97777" w:rsidRDefault="00B97777">
      <w:pPr>
        <w:rPr>
          <w:rFonts w:ascii="Times New Roman" w:hAnsi="Times New Roman"/>
        </w:rPr>
      </w:pPr>
      <w:r>
        <w:rPr>
          <w:rFonts w:ascii="Times New Roman" w:hAnsi="Times New Roman"/>
        </w:rPr>
        <w:t xml:space="preserve">   A. Voltage         B. Velocity       C. Proportion      D. Frequency</w:t>
      </w:r>
    </w:p>
    <w:p w:rsidR="00B97777" w:rsidRDefault="00B97777">
      <w:pPr>
        <w:rPr>
          <w:rFonts w:ascii="Times New Roman" w:hAnsi="Times New Roman"/>
        </w:rPr>
      </w:pPr>
      <w:r>
        <w:rPr>
          <w:rFonts w:ascii="Times New Roman" w:hAnsi="Times New Roman"/>
        </w:rPr>
        <w:t xml:space="preserve">79. Some foreigner’s bold remarks against the authorities </w:t>
      </w:r>
      <w:r>
        <w:rPr>
          <w:rFonts w:ascii="Times New Roman" w:hAnsi="Times New Roman"/>
          <w:u w:val="single"/>
        </w:rPr>
        <w:t>raise everyone’s eyebrows</w:t>
      </w:r>
      <w:r>
        <w:rPr>
          <w:rFonts w:ascii="Times New Roman" w:hAnsi="Times New Roman"/>
        </w:rPr>
        <w:t>. The underlined part means __________.</w:t>
      </w:r>
    </w:p>
    <w:p w:rsidR="00B97777" w:rsidRDefault="00B97777">
      <w:pPr>
        <w:rPr>
          <w:rFonts w:ascii="Times New Roman" w:hAnsi="Times New Roman"/>
        </w:rPr>
      </w:pPr>
      <w:r>
        <w:rPr>
          <w:rFonts w:ascii="Times New Roman" w:hAnsi="Times New Roman"/>
        </w:rPr>
        <w:t xml:space="preserve">   A. convinced everyone            B. encouraged everyone</w:t>
      </w:r>
    </w:p>
    <w:p w:rsidR="00B97777" w:rsidRDefault="00B97777">
      <w:pPr>
        <w:rPr>
          <w:rFonts w:ascii="Times New Roman" w:hAnsi="Times New Roman"/>
        </w:rPr>
      </w:pPr>
      <w:r>
        <w:rPr>
          <w:rFonts w:ascii="Times New Roman" w:hAnsi="Times New Roman"/>
        </w:rPr>
        <w:t xml:space="preserve">   C. enlightened everyone           D. shocked everyone</w:t>
      </w:r>
    </w:p>
    <w:p w:rsidR="00B97777" w:rsidRDefault="00B97777">
      <w:pPr>
        <w:rPr>
          <w:rFonts w:ascii="Times New Roman" w:hAnsi="Times New Roman"/>
        </w:rPr>
      </w:pPr>
      <w:r>
        <w:rPr>
          <w:rFonts w:ascii="Times New Roman" w:hAnsi="Times New Roman"/>
        </w:rPr>
        <w:t>80. Their rival company is planning a _________ takeover.</w:t>
      </w:r>
    </w:p>
    <w:p w:rsidR="00B97777" w:rsidRDefault="00B97777">
      <w:pPr>
        <w:rPr>
          <w:rFonts w:ascii="Times New Roman" w:hAnsi="Times New Roman"/>
        </w:rPr>
      </w:pPr>
      <w:r>
        <w:rPr>
          <w:rFonts w:ascii="Times New Roman" w:hAnsi="Times New Roman"/>
        </w:rPr>
        <w:t xml:space="preserve">   A. vicious            B. spiteful           C. hostile           D. mean</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 xml:space="preserve">Part </w:t>
      </w:r>
      <w:r>
        <w:rPr>
          <w:rFonts w:ascii="宋体" w:hAnsi="宋体" w:hint="eastAsia"/>
        </w:rPr>
        <w:t>Ⅴ</w:t>
      </w:r>
      <w:r>
        <w:rPr>
          <w:rFonts w:ascii="Times New Roman" w:hAnsi="Times New Roman"/>
        </w:rPr>
        <w:t xml:space="preserve"> Reading Comprehension</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 xml:space="preserve"> In this section there four passages followed by questions or unfinished statements, each with four suggested answers marked A, B, C and D. Choose the one that you think is the best answer.</w:t>
      </w:r>
    </w:p>
    <w:p w:rsidR="00B97777" w:rsidRDefault="00B97777">
      <w:pPr>
        <w:rPr>
          <w:rFonts w:ascii="Times New Roman" w:hAnsi="Times New Roman"/>
          <w:b/>
          <w:i/>
        </w:rPr>
      </w:pPr>
      <w:r>
        <w:rPr>
          <w:rFonts w:ascii="Times New Roman" w:hAnsi="Times New Roman"/>
          <w:b/>
          <w:i/>
        </w:rPr>
        <w:t xml:space="preserve">   Mark your answers on Answer Sheet Two.</w:t>
      </w:r>
    </w:p>
    <w:p w:rsidR="00B97777" w:rsidRDefault="00B97777">
      <w:pPr>
        <w:rPr>
          <w:rFonts w:ascii="Times New Roman" w:hAnsi="Times New Roman"/>
        </w:rPr>
      </w:pPr>
      <w:r>
        <w:rPr>
          <w:rFonts w:ascii="Times New Roman" w:hAnsi="Times New Roman"/>
        </w:rPr>
        <w:t>Text A:</w:t>
      </w:r>
    </w:p>
    <w:p w:rsidR="00B97777" w:rsidRDefault="00B97777">
      <w:pPr>
        <w:rPr>
          <w:rFonts w:ascii="Times New Roman" w:hAnsi="Times New Roman"/>
        </w:rPr>
      </w:pPr>
      <w:r>
        <w:rPr>
          <w:rFonts w:ascii="Times New Roman" w:hAnsi="Times New Roman"/>
        </w:rPr>
        <w:t xml:space="preserve">   Being with Seamus Heaney was like being with two people at once. On the other hand, he was noble, statesmanlike, slightly formidable: That monumental head could happily have taken its place among the classical emperors that ring the Sheldonian Theatre in Oxford. On the other, with his shambling gait, unruly hair and bred-in-the-bone jocundity, he remained always the farmer’s son from Co.Derry.</w:t>
      </w:r>
    </w:p>
    <w:p w:rsidR="00B97777" w:rsidRDefault="00B97777">
      <w:pPr>
        <w:ind w:firstLine="435"/>
        <w:rPr>
          <w:rFonts w:ascii="Times New Roman" w:hAnsi="Times New Roman"/>
        </w:rPr>
      </w:pPr>
      <w:r>
        <w:rPr>
          <w:rFonts w:ascii="Times New Roman" w:hAnsi="Times New Roman"/>
        </w:rPr>
        <w:t xml:space="preserve">I met him first nearly 20 years ago, when I interviewed him for </w:t>
      </w:r>
      <w:r>
        <w:rPr>
          <w:rFonts w:ascii="Times New Roman" w:hAnsi="Times New Roman"/>
          <w:i/>
        </w:rPr>
        <w:t>Harpers</w:t>
      </w:r>
      <w:r>
        <w:rPr>
          <w:rFonts w:ascii="Times New Roman" w:hAnsi="Times New Roman"/>
        </w:rPr>
        <w:t xml:space="preserve"> &amp; </w:t>
      </w:r>
      <w:r>
        <w:rPr>
          <w:rFonts w:ascii="Times New Roman" w:hAnsi="Times New Roman"/>
          <w:i/>
        </w:rPr>
        <w:t>Queen</w:t>
      </w:r>
      <w:r>
        <w:rPr>
          <w:rFonts w:ascii="Times New Roman" w:hAnsi="Times New Roman"/>
        </w:rPr>
        <w:t xml:space="preserve"> on the publication of “Seeing Things”. He spoke about the duty he felt to respond to letters from admirers, and of how this maddened his wife--- “Marie always says, ‘For God’s sake!’, but the relationship between one’s ethical commands and one’s whole reality is vey complex.” He reflected on the need sometimes for a poet to be political, and stern: “Sometimes it’s immoral not to put the boot in and cause a bit of bother; sometimes acquiescence is a failure.” he mused on his Catholic upbringing which ---though hr was no longer a churchgoer—had left him feeling he had “a right to joy”.</w:t>
      </w:r>
    </w:p>
    <w:p w:rsidR="00B97777" w:rsidRDefault="00B97777">
      <w:pPr>
        <w:ind w:firstLine="435"/>
        <w:rPr>
          <w:rFonts w:ascii="Times New Roman" w:hAnsi="Times New Roman"/>
        </w:rPr>
      </w:pPr>
      <w:r>
        <w:rPr>
          <w:rFonts w:ascii="Times New Roman" w:hAnsi="Times New Roman"/>
        </w:rPr>
        <w:t>Ahead of the interview, I’d been terrified of getting out of my depth, so as well as buying all Heaney’s poetry; I’d bought a volume of A-level notes on his work. When we’d finished speaking, he offered to sign the books and, to my horror, at the bottom of the tower, he discovered my notes. He roared with laughter. I laughed too. We parted on the merriest Terms.</w:t>
      </w:r>
    </w:p>
    <w:p w:rsidR="00B97777" w:rsidRDefault="00B97777">
      <w:pPr>
        <w:ind w:firstLine="435"/>
        <w:rPr>
          <w:rFonts w:ascii="Times New Roman" w:hAnsi="Times New Roman"/>
        </w:rPr>
      </w:pPr>
      <w:r>
        <w:rPr>
          <w:rFonts w:ascii="Times New Roman" w:hAnsi="Times New Roman"/>
        </w:rPr>
        <w:t>But that evening, when he gave a reading at the Royal Society of Literature, he was recollected, and grave. Demonstrating Ted Hughes’s belief that “poetry derives from the place of ultimate suffering and decision”, he recited “Mid-Term Break”, about the tragic death of his younger brother, aged four:</w:t>
      </w:r>
    </w:p>
    <w:p w:rsidR="00B97777" w:rsidRDefault="00B97777">
      <w:pPr>
        <w:ind w:firstLine="435"/>
        <w:rPr>
          <w:rFonts w:ascii="Times New Roman" w:hAnsi="Times New Roman"/>
        </w:rPr>
      </w:pPr>
      <w:r>
        <w:rPr>
          <w:rFonts w:ascii="Times New Roman" w:hAnsi="Times New Roman"/>
        </w:rPr>
        <w:t>“In the porch I met my father crying___”</w:t>
      </w:r>
    </w:p>
    <w:p w:rsidR="00B97777" w:rsidRDefault="00B97777">
      <w:pPr>
        <w:ind w:firstLine="435"/>
        <w:rPr>
          <w:rFonts w:ascii="Times New Roman" w:hAnsi="Times New Roman"/>
        </w:rPr>
      </w:pPr>
      <w:r>
        <w:rPr>
          <w:rFonts w:ascii="Times New Roman" w:hAnsi="Times New Roman"/>
        </w:rPr>
        <w:t>We were brought together again by another poet, and mutual friend, George Mackay Brown. Embarking on Brown’s biography, I wrote to Heaney to ask whether he might share his memories and thoughts. He responded with a fax I will treasure forever: Four pages of precise, perfectly turned reflections that I stitched through my book like golden thread.</w:t>
      </w:r>
    </w:p>
    <w:p w:rsidR="00B97777" w:rsidRDefault="00B97777">
      <w:pPr>
        <w:ind w:firstLine="435"/>
        <w:rPr>
          <w:rFonts w:ascii="Times New Roman" w:hAnsi="Times New Roman"/>
        </w:rPr>
      </w:pPr>
      <w:r>
        <w:rPr>
          <w:rFonts w:ascii="Times New Roman" w:hAnsi="Times New Roman"/>
        </w:rPr>
        <w:t xml:space="preserve">Then, last September, Heaney gave a reading in Stirling. He allowed me to interview him for “Seven Wonders”, speaking in rich, graceful sentences that made their ay unedited from the recorder to the page. At a dinner in his honor, he told us how thrilled he’d been by the neighboring farmer who dropped on to see him after he returned from receiving the Nobel Prize. “Ah, Seamus,” the farmer said. “Welcome home. And congratulations on the winnings!” </w:t>
      </w:r>
    </w:p>
    <w:p w:rsidR="00B97777" w:rsidRDefault="00B97777">
      <w:pPr>
        <w:ind w:firstLine="435"/>
        <w:rPr>
          <w:rFonts w:ascii="Times New Roman" w:hAnsi="Times New Roman"/>
        </w:rPr>
      </w:pPr>
      <w:r>
        <w:rPr>
          <w:rFonts w:ascii="Times New Roman" w:hAnsi="Times New Roman"/>
        </w:rPr>
        <w:t>At the reading itself, he seemed frail, but radiant. He spoke of his desire “to rise up and make poetry move --- to make art and humanity worth something”.</w:t>
      </w:r>
    </w:p>
    <w:p w:rsidR="00B97777" w:rsidRDefault="00B97777">
      <w:pPr>
        <w:ind w:firstLine="435"/>
        <w:rPr>
          <w:rFonts w:ascii="Times New Roman" w:hAnsi="Times New Roman"/>
        </w:rPr>
      </w:pPr>
      <w:r>
        <w:rPr>
          <w:rFonts w:ascii="Times New Roman" w:hAnsi="Times New Roman"/>
        </w:rPr>
        <w:t>Then there were questions. A Stirling student, as awkward and shy as my 20-something self, asked whether Heaney had anything interesting left to say, now that he was so old. Unabashed, and twinkling with amusement, Heaney referred him to his early poem “Digging”. “I might not have too much more digging ahead,” he admitted, “but I hope there’s a good bit of hoeing’. If only there had been more.</w:t>
      </w:r>
    </w:p>
    <w:p w:rsidR="00B97777" w:rsidRDefault="00B97777">
      <w:pPr>
        <w:rPr>
          <w:rFonts w:ascii="Times New Roman" w:hAnsi="Times New Roman"/>
        </w:rPr>
      </w:pPr>
      <w:r>
        <w:rPr>
          <w:rFonts w:ascii="Times New Roman" w:hAnsi="Times New Roman"/>
        </w:rPr>
        <w:t>81. Which of the following can NOT be got from the first Paragraph?</w:t>
      </w:r>
    </w:p>
    <w:p w:rsidR="00B97777" w:rsidRDefault="00B97777">
      <w:pPr>
        <w:ind w:firstLine="420"/>
        <w:rPr>
          <w:rFonts w:ascii="Times New Roman" w:hAnsi="Times New Roman"/>
        </w:rPr>
      </w:pPr>
      <w:r>
        <w:rPr>
          <w:rFonts w:ascii="Times New Roman" w:hAnsi="Times New Roman"/>
        </w:rPr>
        <w:t>A. It is a memorable experience being with Seamus Heaney.</w:t>
      </w:r>
    </w:p>
    <w:p w:rsidR="00B97777" w:rsidRDefault="00B97777">
      <w:pPr>
        <w:ind w:firstLine="420"/>
        <w:rPr>
          <w:rFonts w:ascii="Times New Roman" w:hAnsi="Times New Roman"/>
        </w:rPr>
      </w:pPr>
      <w:r>
        <w:rPr>
          <w:rFonts w:ascii="Times New Roman" w:hAnsi="Times New Roman"/>
        </w:rPr>
        <w:t>B. Most poets are complex creatures with double personalities.</w:t>
      </w:r>
    </w:p>
    <w:p w:rsidR="00B97777" w:rsidRDefault="00B97777">
      <w:pPr>
        <w:ind w:firstLine="420"/>
        <w:rPr>
          <w:rFonts w:ascii="Times New Roman" w:hAnsi="Times New Roman"/>
        </w:rPr>
      </w:pPr>
      <w:r>
        <w:rPr>
          <w:rFonts w:ascii="Times New Roman" w:hAnsi="Times New Roman"/>
        </w:rPr>
        <w:t>C. Images of both an emperor and a farmer can be seen in Seamus Heaney.</w:t>
      </w:r>
    </w:p>
    <w:p w:rsidR="00B97777" w:rsidRDefault="00B97777">
      <w:pPr>
        <w:ind w:firstLine="420"/>
        <w:rPr>
          <w:rFonts w:ascii="Times New Roman" w:hAnsi="Times New Roman"/>
        </w:rPr>
      </w:pPr>
      <w:r>
        <w:rPr>
          <w:rFonts w:ascii="Times New Roman" w:hAnsi="Times New Roman"/>
        </w:rPr>
        <w:t>D. Seamus Heaney is an old man with optimistic spirit about life.</w:t>
      </w:r>
    </w:p>
    <w:p w:rsidR="00B97777" w:rsidRDefault="00B97777">
      <w:pPr>
        <w:rPr>
          <w:rFonts w:ascii="Times New Roman" w:hAnsi="Times New Roman"/>
        </w:rPr>
      </w:pPr>
      <w:r>
        <w:rPr>
          <w:rFonts w:ascii="Times New Roman" w:hAnsi="Times New Roman"/>
        </w:rPr>
        <w:t xml:space="preserve">82. The </w:t>
      </w:r>
      <w:r>
        <w:rPr>
          <w:rFonts w:ascii="Times New Roman" w:hAnsi="Times New Roman"/>
          <w:i/>
        </w:rPr>
        <w:t>interview</w:t>
      </w:r>
      <w:r>
        <w:rPr>
          <w:rFonts w:ascii="Times New Roman" w:hAnsi="Times New Roman"/>
        </w:rPr>
        <w:t xml:space="preserve"> on the publication of “Seeing Things” showed that _________.</w:t>
      </w:r>
    </w:p>
    <w:p w:rsidR="00B97777" w:rsidRDefault="00B97777">
      <w:pPr>
        <w:ind w:firstLine="420"/>
        <w:rPr>
          <w:rFonts w:ascii="Times New Roman" w:hAnsi="Times New Roman"/>
        </w:rPr>
      </w:pPr>
      <w:r>
        <w:rPr>
          <w:rFonts w:ascii="Times New Roman" w:hAnsi="Times New Roman"/>
        </w:rPr>
        <w:t>A.</w:t>
      </w:r>
      <w:r>
        <w:rPr>
          <w:rFonts w:ascii="Times New Roman" w:hAnsi="Times New Roman"/>
          <w:i/>
        </w:rPr>
        <w:t xml:space="preserve"> Harpers &amp;Queen </w:t>
      </w:r>
      <w:r>
        <w:rPr>
          <w:rFonts w:ascii="Times New Roman" w:hAnsi="Times New Roman"/>
        </w:rPr>
        <w:t>is one poem included in the collection—“Seeing Things”</w:t>
      </w:r>
    </w:p>
    <w:p w:rsidR="00B97777" w:rsidRDefault="00B97777">
      <w:pPr>
        <w:ind w:firstLine="420"/>
        <w:rPr>
          <w:rFonts w:ascii="Times New Roman" w:hAnsi="Times New Roman"/>
        </w:rPr>
      </w:pPr>
      <w:r>
        <w:rPr>
          <w:rFonts w:ascii="Times New Roman" w:hAnsi="Times New Roman"/>
        </w:rPr>
        <w:t>B. Seamus Heaney’s wife enjoyed answering letters from his admirers</w:t>
      </w:r>
    </w:p>
    <w:p w:rsidR="00B97777" w:rsidRDefault="00B97777">
      <w:pPr>
        <w:ind w:firstLine="420"/>
        <w:rPr>
          <w:rFonts w:ascii="Times New Roman" w:hAnsi="Times New Roman"/>
        </w:rPr>
      </w:pPr>
      <w:r>
        <w:rPr>
          <w:rFonts w:ascii="Times New Roman" w:hAnsi="Times New Roman"/>
        </w:rPr>
        <w:t>C. a poet should have serious thoughts before publically raising his/her opinions.</w:t>
      </w:r>
    </w:p>
    <w:p w:rsidR="00B97777" w:rsidRDefault="00B97777">
      <w:pPr>
        <w:ind w:firstLine="420"/>
        <w:rPr>
          <w:rFonts w:ascii="Times New Roman" w:hAnsi="Times New Roman"/>
        </w:rPr>
      </w:pPr>
      <w:r>
        <w:rPr>
          <w:rFonts w:ascii="Times New Roman" w:hAnsi="Times New Roman"/>
        </w:rPr>
        <w:t>D. Seamus Heaney was amused by the author’s preparation for the interview.</w:t>
      </w:r>
    </w:p>
    <w:p w:rsidR="00B97777" w:rsidRDefault="00B97777">
      <w:pPr>
        <w:rPr>
          <w:rFonts w:ascii="Times New Roman" w:hAnsi="Times New Roman"/>
        </w:rPr>
      </w:pPr>
      <w:r>
        <w:rPr>
          <w:rFonts w:ascii="Times New Roman" w:hAnsi="Times New Roman"/>
        </w:rPr>
        <w:t>83. Which of the following about Seamus Heaney’s poetry creation is TRUE?</w:t>
      </w:r>
    </w:p>
    <w:p w:rsidR="00B97777" w:rsidRDefault="00B97777">
      <w:pPr>
        <w:rPr>
          <w:rFonts w:ascii="Times New Roman" w:hAnsi="Times New Roman"/>
        </w:rPr>
      </w:pPr>
      <w:r>
        <w:rPr>
          <w:rFonts w:ascii="Times New Roman" w:hAnsi="Times New Roman"/>
        </w:rPr>
        <w:t xml:space="preserve">   A. His poems usually appear in poetry collection.</w:t>
      </w:r>
    </w:p>
    <w:p w:rsidR="00B97777" w:rsidRDefault="00B97777">
      <w:pPr>
        <w:rPr>
          <w:rFonts w:ascii="Times New Roman" w:hAnsi="Times New Roman"/>
        </w:rPr>
      </w:pPr>
      <w:r>
        <w:rPr>
          <w:rFonts w:ascii="Times New Roman" w:hAnsi="Times New Roman"/>
        </w:rPr>
        <w:t xml:space="preserve">   B. His poems mainly center on the darkness of life.</w:t>
      </w:r>
    </w:p>
    <w:p w:rsidR="00B97777" w:rsidRDefault="00B97777">
      <w:pPr>
        <w:rPr>
          <w:rFonts w:ascii="Times New Roman" w:hAnsi="Times New Roman"/>
        </w:rPr>
      </w:pPr>
      <w:r>
        <w:rPr>
          <w:rFonts w:ascii="Times New Roman" w:hAnsi="Times New Roman"/>
        </w:rPr>
        <w:t xml:space="preserve">   C. He gives poem readings in public sometimes</w:t>
      </w:r>
    </w:p>
    <w:p w:rsidR="00B97777" w:rsidRDefault="00B97777">
      <w:pPr>
        <w:rPr>
          <w:rFonts w:ascii="Times New Roman" w:hAnsi="Times New Roman"/>
        </w:rPr>
      </w:pPr>
      <w:r>
        <w:rPr>
          <w:rFonts w:ascii="Times New Roman" w:hAnsi="Times New Roman"/>
        </w:rPr>
        <w:t xml:space="preserve">   D. His poetry creation is improved after his winning of the Nobel Prize.</w:t>
      </w:r>
    </w:p>
    <w:p w:rsidR="00B97777" w:rsidRDefault="00B97777">
      <w:pPr>
        <w:rPr>
          <w:rFonts w:ascii="Times New Roman" w:hAnsi="Times New Roman"/>
        </w:rPr>
      </w:pPr>
      <w:r>
        <w:rPr>
          <w:rFonts w:ascii="Times New Roman" w:hAnsi="Times New Roman"/>
        </w:rPr>
        <w:t>84. In the author’s eyes, Seamus Heaney is a man of ________.</w:t>
      </w:r>
    </w:p>
    <w:p w:rsidR="00B97777" w:rsidRDefault="00B97777">
      <w:pPr>
        <w:ind w:firstLine="420"/>
        <w:rPr>
          <w:rFonts w:ascii="Times New Roman" w:hAnsi="Times New Roman"/>
        </w:rPr>
      </w:pPr>
      <w:r>
        <w:rPr>
          <w:rFonts w:ascii="Times New Roman" w:hAnsi="Times New Roman"/>
        </w:rPr>
        <w:t>A. short temper and quick tongue            B. moral integrity and uprightness</w:t>
      </w:r>
    </w:p>
    <w:p w:rsidR="00B97777" w:rsidRDefault="00B97777">
      <w:pPr>
        <w:ind w:firstLine="420"/>
        <w:rPr>
          <w:rFonts w:ascii="Times New Roman" w:hAnsi="Times New Roman"/>
        </w:rPr>
      </w:pPr>
      <w:r>
        <w:rPr>
          <w:rFonts w:ascii="Times New Roman" w:hAnsi="Times New Roman"/>
        </w:rPr>
        <w:t>C. romantic temperament                  D. severity and rigidity</w:t>
      </w:r>
    </w:p>
    <w:p w:rsidR="00B97777" w:rsidRDefault="00B97777">
      <w:pPr>
        <w:rPr>
          <w:rFonts w:ascii="Times New Roman" w:hAnsi="Times New Roman"/>
        </w:rPr>
      </w:pPr>
      <w:r>
        <w:rPr>
          <w:rFonts w:ascii="Times New Roman" w:hAnsi="Times New Roman"/>
        </w:rPr>
        <w:t>85. We can infer from the end of the passage that _________.</w:t>
      </w:r>
    </w:p>
    <w:p w:rsidR="00B97777" w:rsidRDefault="00B97777">
      <w:pPr>
        <w:ind w:firstLine="420"/>
        <w:rPr>
          <w:rFonts w:ascii="Times New Roman" w:hAnsi="Times New Roman"/>
        </w:rPr>
      </w:pPr>
      <w:r>
        <w:rPr>
          <w:rFonts w:ascii="Times New Roman" w:hAnsi="Times New Roman"/>
        </w:rPr>
        <w:t>A. a poet is usually insightful of and enthusiastic about life</w:t>
      </w:r>
    </w:p>
    <w:p w:rsidR="00B97777" w:rsidRDefault="00B97777">
      <w:pPr>
        <w:ind w:firstLine="420"/>
        <w:rPr>
          <w:rFonts w:ascii="Times New Roman" w:hAnsi="Times New Roman"/>
        </w:rPr>
      </w:pPr>
      <w:r>
        <w:rPr>
          <w:rFonts w:ascii="Times New Roman" w:hAnsi="Times New Roman"/>
        </w:rPr>
        <w:t>B. Seamus Heaney felt offended by the Stirling student’s question</w:t>
      </w:r>
    </w:p>
    <w:p w:rsidR="00B97777" w:rsidRDefault="00B97777">
      <w:pPr>
        <w:ind w:firstLine="420"/>
        <w:rPr>
          <w:rFonts w:ascii="Times New Roman" w:hAnsi="Times New Roman"/>
        </w:rPr>
      </w:pPr>
      <w:r>
        <w:rPr>
          <w:rFonts w:ascii="Times New Roman" w:hAnsi="Times New Roman"/>
        </w:rPr>
        <w:t>C. hoeing is a job requiring more physical labor than digging</w:t>
      </w:r>
    </w:p>
    <w:p w:rsidR="00B97777" w:rsidRDefault="00B97777">
      <w:pPr>
        <w:ind w:firstLine="420"/>
        <w:rPr>
          <w:rFonts w:ascii="Times New Roman" w:hAnsi="Times New Roman"/>
        </w:rPr>
      </w:pPr>
      <w:r>
        <w:rPr>
          <w:rFonts w:ascii="Times New Roman" w:hAnsi="Times New Roman"/>
        </w:rPr>
        <w:t>D. at an old age, Seamus Heaney hoped to contribute more to poetry creation</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Text B</w:t>
      </w:r>
    </w:p>
    <w:p w:rsidR="00B97777" w:rsidRDefault="00B97777">
      <w:pPr>
        <w:ind w:firstLine="435"/>
        <w:rPr>
          <w:rFonts w:ascii="Times New Roman" w:hAnsi="Times New Roman"/>
        </w:rPr>
      </w:pPr>
      <w:r>
        <w:rPr>
          <w:rFonts w:ascii="Times New Roman" w:hAnsi="Times New Roman"/>
        </w:rPr>
        <w:t>Everyone loves an underdog. The news of Detroit’s bankruptcy on July 18</w:t>
      </w:r>
      <w:r>
        <w:rPr>
          <w:rFonts w:ascii="Times New Roman" w:hAnsi="Times New Roman"/>
          <w:vertAlign w:val="superscript"/>
        </w:rPr>
        <w:t>th</w:t>
      </w:r>
      <w:r>
        <w:rPr>
          <w:rFonts w:ascii="Times New Roman" w:hAnsi="Times New Roman"/>
        </w:rPr>
        <w:t>, the largest ever field by an American city, made headlined everywhere. The story is one that people have been following intently for over half a century. Motown, America’s darling industrial conurbation, symbol of the automobile, the wealthy workingman, and all that seemed right with America, suffered a vicious decline. From a population of 1.8m in the early 1950s, only 700,000 inhabitants remain today. Its narrative is one of grandiose rise and fall, characteristic of a larger trend among  the so-called Rust Belt cities. To pessimists, it is another sign of the decline of America itself.</w:t>
      </w:r>
    </w:p>
    <w:p w:rsidR="00B97777" w:rsidRDefault="00B97777">
      <w:pPr>
        <w:ind w:firstLine="435"/>
        <w:rPr>
          <w:rFonts w:ascii="Times New Roman" w:hAnsi="Times New Roman"/>
        </w:rPr>
      </w:pPr>
      <w:r>
        <w:rPr>
          <w:rFonts w:ascii="Times New Roman" w:hAnsi="Times New Roman"/>
        </w:rPr>
        <w:t>Yet because of all this love of Detroit as romanticized and far removed from the city’s current difficulties. But it is being channeled. In recent years, civic crowd-funding has developed to allow ordinary citizens to direct their money to local civic projects. Platforms such as Citizinvestor, neighborly and Spacehive were designed specifically for such initiatives, complementing more general crowd-funding sites such as Kickstarter and Indiegogo. These have funded civic works around the world, including a community centre in Glyncoch in Wales, a free Wi-Fi network in downtown Mansfield, a former mining town in Nottinghamshire, a pedestrian bridge in Rotterdam and a bike share programme in Kansas City.</w:t>
      </w:r>
    </w:p>
    <w:p w:rsidR="00B97777" w:rsidRDefault="00B97777">
      <w:pPr>
        <w:ind w:firstLine="435"/>
        <w:rPr>
          <w:rFonts w:ascii="Times New Roman" w:hAnsi="Times New Roman"/>
        </w:rPr>
      </w:pPr>
      <w:r>
        <w:rPr>
          <w:rFonts w:ascii="Times New Roman" w:hAnsi="Times New Roman"/>
        </w:rPr>
        <w:t>Two years ago, Detroit mayor Dave Bing snubbed a Kickstarter project to build a Robocop statue and place it in downtown Detroit, despite the fact that its $50,000 funding target had been easily reached. Perhaps this was too quick a response. While one might debate the pros and cons of a statue commemorating a 1980s action hero, the idea of harnessing civic crowd-funding to benefit Detroit is vey compelling. Imagine a crowd-funded downtown training centre helping get youths out of gangs and into employment, a programme to provide laptops to inner city schools, or even a renovation of Michigan Central Station. And part of the attractiveness of the idea is that anyone can donate: new residents, old residents, or people around the world that have simply fallen in love with the city’s story.</w:t>
      </w:r>
    </w:p>
    <w:p w:rsidR="00B97777" w:rsidRDefault="00B97777">
      <w:pPr>
        <w:ind w:firstLine="435"/>
        <w:rPr>
          <w:rFonts w:ascii="Times New Roman" w:hAnsi="Times New Roman"/>
        </w:rPr>
      </w:pPr>
      <w:r>
        <w:rPr>
          <w:rFonts w:ascii="Times New Roman" w:hAnsi="Times New Roman"/>
        </w:rPr>
        <w:t>Through there are many hurdles to overcome, what civic crowd-funding represents is potential salvation for even the most-fiscally frail urban areas. Hollywood has shown us that the beloved undergo is not always victorious in the end. What always transpires, however, is a valiant 11</w:t>
      </w:r>
      <w:r>
        <w:rPr>
          <w:rFonts w:ascii="Times New Roman" w:hAnsi="Times New Roman"/>
          <w:vertAlign w:val="superscript"/>
        </w:rPr>
        <w:t>th</w:t>
      </w:r>
      <w:r>
        <w:rPr>
          <w:rFonts w:ascii="Times New Roman" w:hAnsi="Times New Roman"/>
        </w:rPr>
        <w:t xml:space="preserve"> hour attempt at overcoming all odds. Detroit may wish to give it a try.</w:t>
      </w:r>
    </w:p>
    <w:p w:rsidR="00B97777" w:rsidRDefault="00B97777">
      <w:pPr>
        <w:rPr>
          <w:rFonts w:ascii="Times New Roman" w:hAnsi="Times New Roman"/>
        </w:rPr>
      </w:pPr>
      <w:r>
        <w:rPr>
          <w:rFonts w:ascii="Times New Roman" w:hAnsi="Times New Roman"/>
        </w:rPr>
        <w:t>86. What of the following is TRUE according to the first paragraph?</w:t>
      </w:r>
    </w:p>
    <w:p w:rsidR="00B97777" w:rsidRDefault="00B97777">
      <w:pPr>
        <w:ind w:firstLine="420"/>
        <w:rPr>
          <w:rFonts w:ascii="Times New Roman" w:hAnsi="Times New Roman"/>
        </w:rPr>
      </w:pPr>
      <w:r>
        <w:rPr>
          <w:rFonts w:ascii="Times New Roman" w:hAnsi="Times New Roman"/>
        </w:rPr>
        <w:t>A. It is human nature displaying contempt for someone who id defeated.</w:t>
      </w:r>
    </w:p>
    <w:p w:rsidR="00B97777" w:rsidRDefault="00B97777">
      <w:pPr>
        <w:ind w:firstLine="420"/>
        <w:rPr>
          <w:rFonts w:ascii="Times New Roman" w:hAnsi="Times New Roman"/>
        </w:rPr>
      </w:pPr>
      <w:r>
        <w:rPr>
          <w:rFonts w:ascii="Times New Roman" w:hAnsi="Times New Roman"/>
        </w:rPr>
        <w:t>B. Detroit’s bankruptcy represents the decline of U.S. automobile industry.</w:t>
      </w:r>
    </w:p>
    <w:p w:rsidR="00B97777" w:rsidRDefault="00B97777">
      <w:pPr>
        <w:ind w:firstLine="420"/>
        <w:rPr>
          <w:rFonts w:ascii="Times New Roman" w:hAnsi="Times New Roman"/>
        </w:rPr>
      </w:pPr>
      <w:r>
        <w:rPr>
          <w:rFonts w:ascii="Times New Roman" w:hAnsi="Times New Roman"/>
        </w:rPr>
        <w:t>C. Rise and fall is a natural law from which no one can escape.</w:t>
      </w:r>
    </w:p>
    <w:p w:rsidR="00B97777" w:rsidRDefault="00B97777">
      <w:pPr>
        <w:ind w:firstLine="420"/>
        <w:rPr>
          <w:rFonts w:ascii="Times New Roman" w:hAnsi="Times New Roman"/>
        </w:rPr>
      </w:pPr>
      <w:r>
        <w:rPr>
          <w:rFonts w:ascii="Times New Roman" w:hAnsi="Times New Roman"/>
        </w:rPr>
        <w:t>D. Other Rust Belt cities are suffering similar dilemmas as Detroit is.</w:t>
      </w:r>
    </w:p>
    <w:p w:rsidR="00B97777" w:rsidRDefault="00B97777">
      <w:pPr>
        <w:rPr>
          <w:rFonts w:ascii="Times New Roman" w:hAnsi="Times New Roman"/>
        </w:rPr>
      </w:pPr>
      <w:r>
        <w:rPr>
          <w:rFonts w:ascii="Times New Roman" w:hAnsi="Times New Roman"/>
        </w:rPr>
        <w:t>87. The love for Detroit has pushed all the following actions forward EXCEPT_________.</w:t>
      </w:r>
    </w:p>
    <w:p w:rsidR="00B97777" w:rsidRDefault="00B97777">
      <w:pPr>
        <w:ind w:firstLine="420"/>
        <w:rPr>
          <w:rFonts w:ascii="Times New Roman" w:hAnsi="Times New Roman"/>
        </w:rPr>
      </w:pPr>
      <w:r>
        <w:rPr>
          <w:rFonts w:ascii="Times New Roman" w:hAnsi="Times New Roman"/>
        </w:rPr>
        <w:t>A. car lovers felt nostalgia about its glorious past</w:t>
      </w:r>
    </w:p>
    <w:p w:rsidR="00B97777" w:rsidRDefault="00B97777">
      <w:pPr>
        <w:ind w:firstLine="420"/>
        <w:rPr>
          <w:rFonts w:ascii="Times New Roman" w:hAnsi="Times New Roman"/>
        </w:rPr>
      </w:pPr>
      <w:r>
        <w:rPr>
          <w:rFonts w:ascii="Times New Roman" w:hAnsi="Times New Roman"/>
        </w:rPr>
        <w:t>B. urban planners engaged in finding the possible causes for its decline</w:t>
      </w:r>
    </w:p>
    <w:p w:rsidR="00B97777" w:rsidRDefault="00B97777">
      <w:pPr>
        <w:ind w:firstLine="420"/>
        <w:rPr>
          <w:rFonts w:ascii="Times New Roman" w:hAnsi="Times New Roman"/>
        </w:rPr>
      </w:pPr>
      <w:r>
        <w:rPr>
          <w:rFonts w:ascii="Times New Roman" w:hAnsi="Times New Roman"/>
        </w:rPr>
        <w:t>C. artists produced art works showing the falling moral standards in Detroit</w:t>
      </w:r>
    </w:p>
    <w:p w:rsidR="00B97777" w:rsidRDefault="00B97777">
      <w:pPr>
        <w:ind w:firstLine="420"/>
        <w:rPr>
          <w:rFonts w:ascii="Times New Roman" w:hAnsi="Times New Roman"/>
        </w:rPr>
      </w:pPr>
      <w:r>
        <w:rPr>
          <w:rFonts w:ascii="Times New Roman" w:hAnsi="Times New Roman"/>
        </w:rPr>
        <w:t>D. platforms for civic crowd-funding have been designed</w:t>
      </w:r>
    </w:p>
    <w:p w:rsidR="00B97777" w:rsidRDefault="00B97777">
      <w:pPr>
        <w:rPr>
          <w:rFonts w:ascii="Times New Roman" w:hAnsi="Times New Roman"/>
        </w:rPr>
      </w:pPr>
      <w:r>
        <w:rPr>
          <w:rFonts w:ascii="Times New Roman" w:hAnsi="Times New Roman"/>
        </w:rPr>
        <w:t>88. What can we know from the incident in Paragraph Four?</w:t>
      </w:r>
    </w:p>
    <w:p w:rsidR="00B97777" w:rsidRDefault="00B97777">
      <w:pPr>
        <w:ind w:firstLine="420"/>
        <w:rPr>
          <w:rFonts w:ascii="Times New Roman" w:hAnsi="Times New Roman"/>
        </w:rPr>
      </w:pPr>
      <w:r>
        <w:rPr>
          <w:rFonts w:ascii="Times New Roman" w:hAnsi="Times New Roman"/>
        </w:rPr>
        <w:t>A. Dave Bing cancelled the construction of the status due to budget problems.</w:t>
      </w:r>
    </w:p>
    <w:p w:rsidR="00B97777" w:rsidRDefault="00B97777">
      <w:pPr>
        <w:ind w:firstLine="420"/>
        <w:rPr>
          <w:rFonts w:ascii="Times New Roman" w:hAnsi="Times New Roman"/>
        </w:rPr>
      </w:pPr>
      <w:r>
        <w:rPr>
          <w:rFonts w:ascii="Times New Roman" w:hAnsi="Times New Roman"/>
        </w:rPr>
        <w:t>B. Detroit’s financial situation has been largely improved.</w:t>
      </w:r>
    </w:p>
    <w:p w:rsidR="00B97777" w:rsidRDefault="00B97777">
      <w:pPr>
        <w:ind w:firstLine="420"/>
        <w:rPr>
          <w:rFonts w:ascii="Times New Roman" w:hAnsi="Times New Roman"/>
        </w:rPr>
      </w:pPr>
      <w:r>
        <w:rPr>
          <w:rFonts w:ascii="Times New Roman" w:hAnsi="Times New Roman"/>
        </w:rPr>
        <w:t>C. Dave Bing responded too emotionally toward the project plan.</w:t>
      </w:r>
    </w:p>
    <w:p w:rsidR="00B97777" w:rsidRDefault="00B97777">
      <w:pPr>
        <w:ind w:firstLine="420"/>
        <w:rPr>
          <w:rFonts w:ascii="Times New Roman" w:hAnsi="Times New Roman"/>
        </w:rPr>
      </w:pPr>
      <w:r>
        <w:rPr>
          <w:rFonts w:ascii="Times New Roman" w:hAnsi="Times New Roman"/>
        </w:rPr>
        <w:t>D. Whether cancelling the status project is right or wrong is open to debate.</w:t>
      </w:r>
    </w:p>
    <w:p w:rsidR="00B97777" w:rsidRDefault="00B97777">
      <w:pPr>
        <w:rPr>
          <w:rFonts w:ascii="Times New Roman" w:hAnsi="Times New Roman"/>
        </w:rPr>
      </w:pPr>
      <w:r>
        <w:rPr>
          <w:rFonts w:ascii="Times New Roman" w:hAnsi="Times New Roman"/>
        </w:rPr>
        <w:t>89. According to the passage, civic crowd-funding _______.</w:t>
      </w:r>
    </w:p>
    <w:p w:rsidR="00B97777" w:rsidRDefault="00B97777">
      <w:pPr>
        <w:ind w:firstLine="420"/>
        <w:rPr>
          <w:rFonts w:ascii="Times New Roman" w:hAnsi="Times New Roman"/>
        </w:rPr>
      </w:pPr>
      <w:r>
        <w:rPr>
          <w:rFonts w:ascii="Times New Roman" w:hAnsi="Times New Roman"/>
        </w:rPr>
        <w:t>A. has saved many industries from shortage of funds</w:t>
      </w:r>
    </w:p>
    <w:p w:rsidR="00B97777" w:rsidRDefault="00B97777">
      <w:pPr>
        <w:ind w:firstLine="420"/>
        <w:rPr>
          <w:rFonts w:ascii="Times New Roman" w:hAnsi="Times New Roman"/>
        </w:rPr>
      </w:pPr>
      <w:r>
        <w:rPr>
          <w:rFonts w:ascii="Times New Roman" w:hAnsi="Times New Roman"/>
        </w:rPr>
        <w:t>B. involves ordinary criticizes to contribute to civic project</w:t>
      </w:r>
    </w:p>
    <w:p w:rsidR="00B97777" w:rsidRDefault="00B97777">
      <w:pPr>
        <w:ind w:firstLine="420"/>
        <w:rPr>
          <w:rFonts w:ascii="Times New Roman" w:hAnsi="Times New Roman"/>
        </w:rPr>
      </w:pPr>
      <w:r>
        <w:rPr>
          <w:rFonts w:ascii="Times New Roman" w:hAnsi="Times New Roman"/>
        </w:rPr>
        <w:t>C. has developed many website volunteers around the world</w:t>
      </w:r>
    </w:p>
    <w:p w:rsidR="00B97777" w:rsidRDefault="00B97777">
      <w:pPr>
        <w:ind w:firstLine="420"/>
        <w:rPr>
          <w:rFonts w:ascii="Times New Roman" w:hAnsi="Times New Roman"/>
        </w:rPr>
      </w:pPr>
      <w:r>
        <w:rPr>
          <w:rFonts w:ascii="Times New Roman" w:hAnsi="Times New Roman"/>
        </w:rPr>
        <w:t>D. has enhanced people’s love for their hometown.</w:t>
      </w:r>
    </w:p>
    <w:p w:rsidR="00B97777" w:rsidRDefault="00B97777">
      <w:pPr>
        <w:rPr>
          <w:rFonts w:ascii="Times New Roman" w:hAnsi="Times New Roman"/>
        </w:rPr>
      </w:pPr>
      <w:r>
        <w:rPr>
          <w:rFonts w:ascii="Times New Roman" w:hAnsi="Times New Roman"/>
        </w:rPr>
        <w:t>90. It can be inferred from the end of the passage that _________.</w:t>
      </w:r>
    </w:p>
    <w:p w:rsidR="00B97777" w:rsidRDefault="00B97777">
      <w:pPr>
        <w:ind w:firstLine="420"/>
        <w:rPr>
          <w:rFonts w:ascii="Times New Roman" w:hAnsi="Times New Roman"/>
        </w:rPr>
      </w:pPr>
      <w:r>
        <w:rPr>
          <w:rFonts w:ascii="Times New Roman" w:hAnsi="Times New Roman"/>
        </w:rPr>
        <w:t>A. civic crowd-funding may not be a long-term solution to relieve Detroit’s problem</w:t>
      </w:r>
    </w:p>
    <w:p w:rsidR="00B97777" w:rsidRDefault="00B97777">
      <w:pPr>
        <w:ind w:firstLine="420"/>
        <w:rPr>
          <w:rFonts w:ascii="Times New Roman" w:hAnsi="Times New Roman"/>
        </w:rPr>
      </w:pPr>
      <w:r>
        <w:rPr>
          <w:rFonts w:ascii="Times New Roman" w:hAnsi="Times New Roman"/>
        </w:rPr>
        <w:t>B. what is shown in Hollywood movies is often the reflection of the real world</w:t>
      </w:r>
    </w:p>
    <w:p w:rsidR="00B97777" w:rsidRDefault="00B97777">
      <w:pPr>
        <w:ind w:firstLine="420"/>
        <w:rPr>
          <w:rFonts w:ascii="Times New Roman" w:hAnsi="Times New Roman"/>
        </w:rPr>
      </w:pPr>
      <w:r>
        <w:rPr>
          <w:rFonts w:ascii="Times New Roman" w:hAnsi="Times New Roman"/>
        </w:rPr>
        <w:t>C. it is likely that Detroit would overcome its financial difficulties eventually</w:t>
      </w:r>
    </w:p>
    <w:p w:rsidR="00B97777" w:rsidRDefault="00B97777">
      <w:pPr>
        <w:ind w:firstLine="420"/>
        <w:rPr>
          <w:rFonts w:ascii="Times New Roman" w:hAnsi="Times New Roman"/>
        </w:rPr>
      </w:pPr>
      <w:r>
        <w:rPr>
          <w:rFonts w:ascii="Times New Roman" w:hAnsi="Times New Roman"/>
        </w:rPr>
        <w:t>D. Detroit would depend on some decisive figures to overcome its financial difficulties</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Text C</w:t>
      </w:r>
    </w:p>
    <w:p w:rsidR="00B97777" w:rsidRDefault="00B97777">
      <w:pPr>
        <w:ind w:firstLine="435"/>
        <w:rPr>
          <w:rFonts w:ascii="Times New Roman" w:hAnsi="Times New Roman"/>
        </w:rPr>
      </w:pPr>
      <w:r>
        <w:rPr>
          <w:rFonts w:ascii="Times New Roman" w:hAnsi="Times New Roman"/>
        </w:rPr>
        <w:t>If you find it hard to like James Inhofe—the Senator from Oklahoma who famously called climate change the “greatest hoax perpetrated on the American people” ---remember this: He was once five. That matters, because Inhofe wasn’t merely a lot younger back then, he was a lot wiser---at least where the environment is concerned. That, according to a study from the Teacher Training College in Bilbao Spain, is true not just of the gentleman from Oklahoma, but all of us.</w:t>
      </w:r>
    </w:p>
    <w:p w:rsidR="00B97777" w:rsidRDefault="00B97777">
      <w:pPr>
        <w:ind w:firstLine="435"/>
        <w:rPr>
          <w:rFonts w:ascii="Times New Roman" w:hAnsi="Times New Roman"/>
        </w:rPr>
      </w:pPr>
      <w:r>
        <w:rPr>
          <w:rFonts w:ascii="Times New Roman" w:hAnsi="Times New Roman"/>
        </w:rPr>
        <w:t>Educators and people who work with small children know that they’re anarchists by nature, but children also live in a world full of rules. Some of those rules are taught---raise your hand in class, don’t interrupt other people: some seem more innate—don’t hit other children, don’t hurt animals. As reported in a story, psychologists like to posit the difference between telling a kindergartener that the teacher has suspended the rule against eating snacks in class and telling the same child that the teacher has suspended the no-hitting rule. In the first case, the child will grab the nearest cookie. In the second, the child will typically hesitate and refuse to hit, and may even say the teacher is wrong.</w:t>
      </w:r>
    </w:p>
    <w:p w:rsidR="00B97777" w:rsidRDefault="00B97777">
      <w:pPr>
        <w:ind w:firstLine="435"/>
        <w:rPr>
          <w:rFonts w:ascii="Times New Roman" w:hAnsi="Times New Roman"/>
        </w:rPr>
      </w:pPr>
      <w:r>
        <w:rPr>
          <w:rFonts w:ascii="Times New Roman" w:hAnsi="Times New Roman"/>
        </w:rPr>
        <w:t>To test where living things fall on this do-no-harm spectrum, Training College researcher Jose Domingo Villaroel assembled a sample group of 118 boys and girls, ages 4 to 7, from local public schools. He started with the basics, showing the kids two sets of four pictures each—a dog, a tree, a bird and a flower; and the sun, clouds, a car and a motorcycle—and asked which of them was alive and which not. As it turned out, the youngest kids particularly would often exclude the tree from the living things category but include the car or the motorcycle.</w:t>
      </w:r>
    </w:p>
    <w:p w:rsidR="00B97777" w:rsidRDefault="00B97777">
      <w:pPr>
        <w:ind w:firstLine="435"/>
        <w:rPr>
          <w:rFonts w:ascii="Times New Roman" w:hAnsi="Times New Roman"/>
        </w:rPr>
      </w:pPr>
      <w:r>
        <w:rPr>
          <w:rFonts w:ascii="Times New Roman" w:hAnsi="Times New Roman"/>
        </w:rPr>
        <w:t>Villaroel next asked them to respond to two situations. In the first they were presented with a set of social rules (rules against nose-picking and eating sloppily) and a set of interpersonal rules (don’t take other kids’ toys or hurt other kids). In the second they were presented the same social rules and a set of environmental rules (don’t step on flowers, don’t carve your name into a tree with a knife). In both cases they were asked to pick which rules were the worse ones to break. In both cases the social rules were abandoned first.</w:t>
      </w:r>
    </w:p>
    <w:p w:rsidR="00B97777" w:rsidRDefault="00B97777">
      <w:pPr>
        <w:ind w:firstLine="435"/>
        <w:rPr>
          <w:rFonts w:ascii="Times New Roman" w:hAnsi="Times New Roman"/>
        </w:rPr>
      </w:pPr>
      <w:r>
        <w:rPr>
          <w:rFonts w:ascii="Times New Roman" w:hAnsi="Times New Roman"/>
        </w:rPr>
        <w:t>It was perhaps unsurprising that kids understand intuitively why harming other children is a worse offense than showing bad manners. Even at an early age children have a growing sense of empathy, and they understand what it would feel like to be hit themselves or have a toy taken away. But children aren’t flowers or trees, and yet they showed them equal concern---and that included the kids who didn’t realize that plant life is life at all.</w:t>
      </w:r>
    </w:p>
    <w:p w:rsidR="00B97777" w:rsidRDefault="00B97777">
      <w:pPr>
        <w:ind w:firstLine="435"/>
        <w:rPr>
          <w:rFonts w:ascii="Times New Roman" w:hAnsi="Times New Roman"/>
        </w:rPr>
      </w:pPr>
      <w:r>
        <w:rPr>
          <w:rFonts w:ascii="Times New Roman" w:hAnsi="Times New Roman"/>
        </w:rPr>
        <w:t>The study id hardly airtight. It’s possible that the children did not give a hoot about the flowers and were just parroting rules they</w:t>
      </w:r>
    </w:p>
    <w:p w:rsidR="00B97777" w:rsidRDefault="00B97777">
      <w:pPr>
        <w:ind w:firstLine="435"/>
        <w:rPr>
          <w:rFonts w:ascii="Times New Roman" w:hAnsi="Times New Roman"/>
        </w:rPr>
      </w:pPr>
      <w:r>
        <w:rPr>
          <w:rFonts w:ascii="Times New Roman" w:hAnsi="Times New Roman"/>
        </w:rPr>
        <w:t>D been taught or had observed. But they were taught the good-manners rule too. Villaroel wasn’t concerned with whether they understood right ad wrong as absolutes, but rather in degrees—which thing was more right or more wrong. And on that metric, nature scored a big win.</w:t>
      </w:r>
    </w:p>
    <w:p w:rsidR="00B97777" w:rsidRDefault="00B97777">
      <w:pPr>
        <w:ind w:firstLine="435"/>
        <w:rPr>
          <w:rFonts w:ascii="Times New Roman" w:hAnsi="Times New Roman"/>
        </w:rPr>
      </w:pPr>
      <w:r>
        <w:rPr>
          <w:rFonts w:ascii="Times New Roman" w:hAnsi="Times New Roman"/>
        </w:rPr>
        <w:t>There’s a whole lot of developmental ground covered between the time you’re a five-year-old pre-schooler and a 55-year-old policymaker, and our better angels don’t always survive the trip. But it’s encouraging to known we start out with them – and it’s worth trying to hang onto them as long as we can.</w:t>
      </w:r>
    </w:p>
    <w:p w:rsidR="00B97777" w:rsidRDefault="00B97777">
      <w:pPr>
        <w:rPr>
          <w:rFonts w:ascii="Times New Roman" w:hAnsi="Times New Roman"/>
        </w:rPr>
      </w:pPr>
      <w:r>
        <w:rPr>
          <w:rFonts w:ascii="Times New Roman" w:hAnsi="Times New Roman"/>
        </w:rPr>
        <w:t>91. The study from the Teacher Training College in Bilbao Spain shows that ________.</w:t>
      </w:r>
    </w:p>
    <w:p w:rsidR="00B97777" w:rsidRDefault="00B97777">
      <w:pPr>
        <w:rPr>
          <w:rFonts w:ascii="Times New Roman" w:hAnsi="Times New Roman"/>
        </w:rPr>
      </w:pPr>
      <w:r>
        <w:rPr>
          <w:rFonts w:ascii="Times New Roman" w:hAnsi="Times New Roman"/>
        </w:rPr>
        <w:t xml:space="preserve">   A. some people were much wiser when they were young</w:t>
      </w:r>
    </w:p>
    <w:p w:rsidR="00B97777" w:rsidRDefault="00B97777">
      <w:pPr>
        <w:rPr>
          <w:rFonts w:ascii="Times New Roman" w:hAnsi="Times New Roman"/>
        </w:rPr>
      </w:pPr>
      <w:r>
        <w:rPr>
          <w:rFonts w:ascii="Times New Roman" w:hAnsi="Times New Roman"/>
        </w:rPr>
        <w:t xml:space="preserve">   B. climate change is subject that affects every member of human society</w:t>
      </w:r>
    </w:p>
    <w:p w:rsidR="00B97777" w:rsidRDefault="00B97777">
      <w:pPr>
        <w:rPr>
          <w:rFonts w:ascii="Times New Roman" w:hAnsi="Times New Roman"/>
        </w:rPr>
      </w:pPr>
      <w:r>
        <w:rPr>
          <w:rFonts w:ascii="Times New Roman" w:hAnsi="Times New Roman"/>
        </w:rPr>
        <w:t xml:space="preserve">   C. climate change is the greatest hoax to people from all over the world</w:t>
      </w:r>
    </w:p>
    <w:p w:rsidR="00B97777" w:rsidRDefault="00B97777">
      <w:pPr>
        <w:rPr>
          <w:rFonts w:ascii="Times New Roman" w:hAnsi="Times New Roman"/>
        </w:rPr>
      </w:pPr>
      <w:r>
        <w:rPr>
          <w:rFonts w:ascii="Times New Roman" w:hAnsi="Times New Roman"/>
        </w:rPr>
        <w:t xml:space="preserve">   D. people pay less attention to the environment when they become older</w:t>
      </w:r>
    </w:p>
    <w:p w:rsidR="00B97777" w:rsidRDefault="00B97777">
      <w:pPr>
        <w:rPr>
          <w:rFonts w:ascii="Times New Roman" w:hAnsi="Times New Roman"/>
        </w:rPr>
      </w:pPr>
      <w:r>
        <w:rPr>
          <w:rFonts w:ascii="Times New Roman" w:hAnsi="Times New Roman"/>
        </w:rPr>
        <w:t>92. According to the passage, small children _________.</w:t>
      </w:r>
    </w:p>
    <w:p w:rsidR="00B97777" w:rsidRDefault="00B97777">
      <w:pPr>
        <w:rPr>
          <w:rFonts w:ascii="Times New Roman" w:hAnsi="Times New Roman"/>
        </w:rPr>
      </w:pPr>
      <w:r>
        <w:rPr>
          <w:rFonts w:ascii="Times New Roman" w:hAnsi="Times New Roman"/>
        </w:rPr>
        <w:t xml:space="preserve">   A. are natural rule-breakers and generally love new things</w:t>
      </w:r>
    </w:p>
    <w:p w:rsidR="00B97777" w:rsidRDefault="00B97777">
      <w:pPr>
        <w:rPr>
          <w:rFonts w:ascii="Times New Roman" w:hAnsi="Times New Roman"/>
        </w:rPr>
      </w:pPr>
      <w:r>
        <w:rPr>
          <w:rFonts w:ascii="Times New Roman" w:hAnsi="Times New Roman"/>
        </w:rPr>
        <w:t xml:space="preserve">   B. are inclined to observe some rules without being taught</w:t>
      </w:r>
    </w:p>
    <w:p w:rsidR="00B97777" w:rsidRDefault="00B97777">
      <w:pPr>
        <w:rPr>
          <w:rFonts w:ascii="Times New Roman" w:hAnsi="Times New Roman"/>
        </w:rPr>
      </w:pPr>
      <w:r>
        <w:rPr>
          <w:rFonts w:ascii="Times New Roman" w:hAnsi="Times New Roman"/>
        </w:rPr>
        <w:t xml:space="preserve">   C. obey rules after being repeated and enforced by adult</w:t>
      </w:r>
    </w:p>
    <w:p w:rsidR="00B97777" w:rsidRDefault="00B97777">
      <w:pPr>
        <w:rPr>
          <w:rFonts w:ascii="Times New Roman" w:hAnsi="Times New Roman"/>
        </w:rPr>
      </w:pPr>
      <w:r>
        <w:rPr>
          <w:rFonts w:ascii="Times New Roman" w:hAnsi="Times New Roman"/>
        </w:rPr>
        <w:t xml:space="preserve">   D. tend to hurt animals when the teacher stops the do-no-harm rule </w:t>
      </w:r>
    </w:p>
    <w:p w:rsidR="00B97777" w:rsidRDefault="00B97777">
      <w:pPr>
        <w:rPr>
          <w:rFonts w:ascii="Times New Roman" w:hAnsi="Times New Roman"/>
        </w:rPr>
      </w:pPr>
      <w:r>
        <w:rPr>
          <w:rFonts w:ascii="Times New Roman" w:hAnsi="Times New Roman"/>
        </w:rPr>
        <w:t>93. Which of the following is TRUE about the research conducted by jose Demingo Villaroel?</w:t>
      </w:r>
    </w:p>
    <w:p w:rsidR="00B97777" w:rsidRDefault="00B97777">
      <w:pPr>
        <w:rPr>
          <w:rFonts w:ascii="Times New Roman" w:hAnsi="Times New Roman"/>
        </w:rPr>
      </w:pPr>
      <w:r>
        <w:rPr>
          <w:rFonts w:ascii="Times New Roman" w:hAnsi="Times New Roman"/>
        </w:rPr>
        <w:t xml:space="preserve">   A. In the first set of experiments, the kids seemed to regard self-motion as the defining quality.</w:t>
      </w:r>
    </w:p>
    <w:p w:rsidR="00B97777" w:rsidRDefault="00B97777">
      <w:pPr>
        <w:rPr>
          <w:rFonts w:ascii="Times New Roman" w:hAnsi="Times New Roman"/>
        </w:rPr>
      </w:pPr>
      <w:r>
        <w:rPr>
          <w:rFonts w:ascii="Times New Roman" w:hAnsi="Times New Roman"/>
        </w:rPr>
        <w:t xml:space="preserve">   B. Jose Domingo Villaroel has got the desirable outcome from his experiments.</w:t>
      </w:r>
    </w:p>
    <w:p w:rsidR="00B97777" w:rsidRDefault="00B97777">
      <w:pPr>
        <w:rPr>
          <w:rFonts w:ascii="Times New Roman" w:hAnsi="Times New Roman"/>
        </w:rPr>
      </w:pPr>
      <w:r>
        <w:rPr>
          <w:rFonts w:ascii="Times New Roman" w:hAnsi="Times New Roman"/>
        </w:rPr>
        <w:t xml:space="preserve">   C. In the second set of experiments, the kids would generally hesitate before breaking social rules.</w:t>
      </w:r>
    </w:p>
    <w:p w:rsidR="00B97777" w:rsidRDefault="00B97777">
      <w:pPr>
        <w:rPr>
          <w:rFonts w:ascii="Times New Roman" w:hAnsi="Times New Roman"/>
        </w:rPr>
      </w:pPr>
      <w:r>
        <w:rPr>
          <w:rFonts w:ascii="Times New Roman" w:hAnsi="Times New Roman"/>
        </w:rPr>
        <w:t xml:space="preserve">   D. His research result is confirmed by the similar experiments conducted in other countries.</w:t>
      </w:r>
    </w:p>
    <w:p w:rsidR="00B97777" w:rsidRDefault="00B97777">
      <w:pPr>
        <w:rPr>
          <w:rFonts w:ascii="Times New Roman" w:hAnsi="Times New Roman"/>
        </w:rPr>
      </w:pPr>
      <w:r>
        <w:rPr>
          <w:rFonts w:ascii="Times New Roman" w:hAnsi="Times New Roman"/>
        </w:rPr>
        <w:t>94. The author’s attitude toward James Inhofe’s famous remark is _______.</w:t>
      </w:r>
    </w:p>
    <w:p w:rsidR="00B97777" w:rsidRDefault="00B97777">
      <w:pPr>
        <w:rPr>
          <w:rFonts w:ascii="Times New Roman" w:hAnsi="Times New Roman"/>
        </w:rPr>
      </w:pPr>
      <w:r>
        <w:rPr>
          <w:rFonts w:ascii="Times New Roman" w:hAnsi="Times New Roman"/>
        </w:rPr>
        <w:t xml:space="preserve">    A. enthusiastic       B. critical      C. cynical      D. apathetic</w:t>
      </w:r>
    </w:p>
    <w:p w:rsidR="00B97777" w:rsidRDefault="00B97777">
      <w:pPr>
        <w:rPr>
          <w:rFonts w:ascii="Times New Roman" w:hAnsi="Times New Roman"/>
        </w:rPr>
      </w:pPr>
      <w:r>
        <w:rPr>
          <w:rFonts w:ascii="Times New Roman" w:hAnsi="Times New Roman"/>
        </w:rPr>
        <w:t>95. Which of the following can NOT be inferred from the end of the passage?</w:t>
      </w:r>
    </w:p>
    <w:p w:rsidR="00B97777" w:rsidRDefault="00B97777">
      <w:pPr>
        <w:ind w:firstLine="435"/>
        <w:rPr>
          <w:rFonts w:ascii="Times New Roman" w:hAnsi="Times New Roman"/>
        </w:rPr>
      </w:pPr>
      <w:r>
        <w:rPr>
          <w:rFonts w:ascii="Times New Roman" w:hAnsi="Times New Roman"/>
        </w:rPr>
        <w:t>A. Though the research was not scientifically accurate, it pointed to some encouraging results.</w:t>
      </w:r>
    </w:p>
    <w:p w:rsidR="00B97777" w:rsidRDefault="00B97777">
      <w:pPr>
        <w:ind w:firstLine="435"/>
        <w:rPr>
          <w:rFonts w:ascii="Times New Roman" w:hAnsi="Times New Roman"/>
        </w:rPr>
      </w:pPr>
      <w:r>
        <w:rPr>
          <w:rFonts w:ascii="Times New Roman" w:hAnsi="Times New Roman"/>
        </w:rPr>
        <w:t>B. There are many factors influencing one’s outlook during his/her growing up.</w:t>
      </w:r>
    </w:p>
    <w:p w:rsidR="00B97777" w:rsidRDefault="00B97777">
      <w:pPr>
        <w:ind w:firstLine="435"/>
        <w:rPr>
          <w:rFonts w:ascii="Times New Roman" w:hAnsi="Times New Roman"/>
        </w:rPr>
      </w:pPr>
      <w:r>
        <w:rPr>
          <w:rFonts w:ascii="Times New Roman" w:hAnsi="Times New Roman"/>
        </w:rPr>
        <w:t>C. The virtuous die young, but the evil leave a stink for ten thousand years.</w:t>
      </w:r>
    </w:p>
    <w:p w:rsidR="00B97777" w:rsidRDefault="00B97777">
      <w:pPr>
        <w:ind w:firstLine="435"/>
        <w:rPr>
          <w:rFonts w:ascii="Times New Roman" w:hAnsi="Times New Roman"/>
        </w:rPr>
      </w:pPr>
      <w:r>
        <w:rPr>
          <w:rFonts w:ascii="Times New Roman" w:hAnsi="Times New Roman"/>
        </w:rPr>
        <w:t>D. The author urges us to become more environmentally-conscious as the society develops.</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Text D</w:t>
      </w:r>
    </w:p>
    <w:p w:rsidR="00B97777" w:rsidRDefault="00B97777">
      <w:pPr>
        <w:ind w:firstLine="435"/>
        <w:rPr>
          <w:rFonts w:ascii="Times New Roman" w:hAnsi="Times New Roman"/>
        </w:rPr>
      </w:pPr>
      <w:r>
        <w:rPr>
          <w:rFonts w:ascii="Times New Roman" w:hAnsi="Times New Roman"/>
        </w:rPr>
        <w:t>Today in mind-bendingly cool stuff that nanoparticles (</w:t>
      </w:r>
      <w:r>
        <w:rPr>
          <w:rFonts w:ascii="Times New Roman" w:hAnsi="Times New Roman" w:hint="eastAsia"/>
        </w:rPr>
        <w:t>纳米粒子</w:t>
      </w:r>
      <w:r>
        <w:rPr>
          <w:rFonts w:ascii="Times New Roman" w:hAnsi="Times New Roman"/>
        </w:rPr>
        <w:t xml:space="preserve">) can do: A team of researchers at Rice University in Texas has demonstrated a mechanism by which they can create steam in just seconds by focusing sunlight on a mixture of water nanoparticles. This isn’t just some artificial means of lowering boiling point either; this solar powered “boiler” can produce steam before the water even gets warm to the touch, without ever bringing the </w:t>
      </w:r>
      <w:r>
        <w:rPr>
          <w:rFonts w:ascii="Times New Roman" w:hAnsi="Times New Roman"/>
          <w:b/>
          <w:i/>
        </w:rPr>
        <w:t>aggregate</w:t>
      </w:r>
      <w:r>
        <w:rPr>
          <w:rFonts w:ascii="Times New Roman" w:hAnsi="Times New Roman"/>
        </w:rPr>
        <w:t xml:space="preserve"> water to a boil.</w:t>
      </w:r>
    </w:p>
    <w:p w:rsidR="00B97777" w:rsidRDefault="00B97777">
      <w:pPr>
        <w:ind w:firstLine="435"/>
        <w:rPr>
          <w:rFonts w:ascii="Times New Roman" w:hAnsi="Times New Roman"/>
        </w:rPr>
      </w:pPr>
      <w:r>
        <w:rPr>
          <w:rFonts w:ascii="Times New Roman" w:hAnsi="Times New Roman"/>
        </w:rPr>
        <w:t xml:space="preserve">Right now this research is very much still in the lab, and the researchers aren’t sure exactly how far they can push n. But it doesn’t take much to imagine the possibilities for a steam generator that runs solely on water and sunlight. </w:t>
      </w:r>
    </w:p>
    <w:p w:rsidR="00B97777" w:rsidRDefault="00B97777">
      <w:pPr>
        <w:ind w:firstLine="435"/>
        <w:rPr>
          <w:rFonts w:ascii="Times New Roman" w:hAnsi="Times New Roman"/>
        </w:rPr>
      </w:pPr>
      <w:r>
        <w:rPr>
          <w:rFonts w:ascii="Times New Roman" w:hAnsi="Times New Roman"/>
        </w:rPr>
        <w:t>The technology works by mixing a small amount of either carbon or gold-coated sillcon dioxide (</w:t>
      </w:r>
      <w:r>
        <w:rPr>
          <w:rFonts w:ascii="Times New Roman" w:hAnsi="Times New Roman" w:hint="eastAsia"/>
        </w:rPr>
        <w:t>二氧化硅</w:t>
      </w:r>
      <w:r>
        <w:rPr>
          <w:rFonts w:ascii="Times New Roman" w:hAnsi="Times New Roman"/>
        </w:rPr>
        <w:t>) nanoparticles, each just one-tenth the diameter of a single human hair, with water in a glass vessel. Their small diameters—smaller than the wavelength of visible light---means that they can absorb most of a light wave’s energy rather than scattering it. So when sunlight is focused on the vessel with a lens, the particles quickly become quiet hot—hot enough to vaporize (</w:t>
      </w:r>
      <w:r>
        <w:rPr>
          <w:rFonts w:ascii="Times New Roman" w:hAnsi="Times New Roman" w:hint="eastAsia"/>
        </w:rPr>
        <w:t>蒸发</w:t>
      </w:r>
      <w:r>
        <w:rPr>
          <w:rFonts w:ascii="Times New Roman" w:hAnsi="Times New Roman"/>
        </w:rPr>
        <w:t>) the water directly surrounding it.</w:t>
      </w:r>
    </w:p>
    <w:p w:rsidR="00B97777" w:rsidRDefault="00B97777">
      <w:pPr>
        <w:ind w:firstLine="435"/>
        <w:rPr>
          <w:rFonts w:ascii="Times New Roman" w:hAnsi="Times New Roman"/>
        </w:rPr>
      </w:pPr>
      <w:r>
        <w:rPr>
          <w:rFonts w:ascii="Times New Roman" w:hAnsi="Times New Roman"/>
        </w:rPr>
        <w:t>This creates a bubble of steam that envelopes the nanoparticle, which is now insulated from the cooler liquid water by the steam, which allows it to grow hotter still, vaporizing more of the water immediately around it. At some point the nanoparticle and its steam envelope become large enough to grow buoyant, at which point the whole steam bubble—particle and all—floats to the surface. The steam is released into the air, the particle falls back into the cooler water and sinks back down until it begins to absorb sunlight and heat again, at which point the process starts all over.</w:t>
      </w:r>
    </w:p>
    <w:p w:rsidR="00B97777" w:rsidRDefault="00B97777">
      <w:pPr>
        <w:ind w:firstLine="435"/>
        <w:rPr>
          <w:rFonts w:ascii="Times New Roman" w:hAnsi="Times New Roman"/>
        </w:rPr>
      </w:pPr>
      <w:r>
        <w:rPr>
          <w:rFonts w:ascii="Times New Roman" w:hAnsi="Times New Roman"/>
        </w:rPr>
        <w:t>Multiply that by the number of nanoparticles in the mixture, and you have something of a simulated boil, but one that doesn’t require the entire pot of water to research boiling point befoee the first steam bubbles head to the surface. You can think of it as a way of micromanaging the boiling process specifically heating some parts of the water (whether it touches the nanoperaticles) while leaving the rest of the water cool. And the particles themselves are completely durable—they keep absorbing, heating, cooling, and absorbing again, with no need to replace them.</w:t>
      </w:r>
    </w:p>
    <w:p w:rsidR="00B97777" w:rsidRDefault="00B97777">
      <w:pPr>
        <w:ind w:firstLine="435"/>
        <w:rPr>
          <w:rFonts w:ascii="Times New Roman" w:hAnsi="Times New Roman"/>
        </w:rPr>
      </w:pPr>
      <w:r>
        <w:rPr>
          <w:rFonts w:ascii="Times New Roman" w:hAnsi="Times New Roman"/>
        </w:rPr>
        <w:t>Pretty nuts, no? it spells an interesting future for solar power in general, but more specifically it’s easy to see how a cheap and abundant source of steam, even in low specific volumes, could be used to do anything from generate electricity and heat to lower the energy intensive nature of certain processes like water desalination(</w:t>
      </w:r>
      <w:r>
        <w:rPr>
          <w:rFonts w:ascii="Times New Roman" w:hAnsi="Times New Roman" w:hint="eastAsia"/>
        </w:rPr>
        <w:t>脱盐</w:t>
      </w:r>
      <w:r>
        <w:rPr>
          <w:rFonts w:ascii="Times New Roman" w:hAnsi="Times New Roman"/>
        </w:rPr>
        <w:t>). As the WaPo points out, the last someone came up with a cheap and easy way to generate and harness abundant steam it completely changed the world. So there’s that.</w:t>
      </w:r>
    </w:p>
    <w:p w:rsidR="00B97777" w:rsidRDefault="00B97777">
      <w:pPr>
        <w:rPr>
          <w:rFonts w:ascii="Times New Roman" w:hAnsi="Times New Roman"/>
        </w:rPr>
      </w:pPr>
      <w:r>
        <w:rPr>
          <w:rFonts w:ascii="Times New Roman" w:hAnsi="Times New Roman"/>
        </w:rPr>
        <w:t xml:space="preserve">96. The word </w:t>
      </w:r>
      <w:r>
        <w:rPr>
          <w:rFonts w:ascii="Times New Roman" w:hAnsi="Times New Roman"/>
          <w:b/>
          <w:i/>
        </w:rPr>
        <w:t>“aggregate”</w:t>
      </w:r>
      <w:r>
        <w:rPr>
          <w:rFonts w:ascii="Times New Roman" w:hAnsi="Times New Roman"/>
        </w:rPr>
        <w:t xml:space="preserve"> in Paragraph One probably means________.</w:t>
      </w:r>
    </w:p>
    <w:p w:rsidR="00B97777" w:rsidRDefault="00B97777">
      <w:pPr>
        <w:rPr>
          <w:rFonts w:ascii="Times New Roman" w:hAnsi="Times New Roman"/>
        </w:rPr>
      </w:pPr>
      <w:r>
        <w:rPr>
          <w:rFonts w:ascii="Times New Roman" w:hAnsi="Times New Roman"/>
        </w:rPr>
        <w:t xml:space="preserve">   A. separate        B. descending       C. entire          D. floating</w:t>
      </w:r>
    </w:p>
    <w:p w:rsidR="00B97777" w:rsidRDefault="00B97777">
      <w:pPr>
        <w:rPr>
          <w:rFonts w:ascii="Times New Roman" w:hAnsi="Times New Roman"/>
        </w:rPr>
      </w:pPr>
      <w:r>
        <w:rPr>
          <w:rFonts w:ascii="Times New Roman" w:hAnsi="Times New Roman"/>
        </w:rPr>
        <w:t>97. Which of the following is TRUE about the new mechanism of producing steam?</w:t>
      </w:r>
    </w:p>
    <w:p w:rsidR="00B97777" w:rsidRDefault="00B97777">
      <w:pPr>
        <w:rPr>
          <w:rFonts w:ascii="Times New Roman" w:hAnsi="Times New Roman"/>
        </w:rPr>
      </w:pPr>
      <w:r>
        <w:rPr>
          <w:rFonts w:ascii="Times New Roman" w:hAnsi="Times New Roman"/>
        </w:rPr>
        <w:t xml:space="preserve">   A. It is similar to bringing down the boiling point of water.</w:t>
      </w:r>
    </w:p>
    <w:p w:rsidR="00B97777" w:rsidRDefault="00B97777">
      <w:pPr>
        <w:rPr>
          <w:rFonts w:ascii="Times New Roman" w:hAnsi="Times New Roman"/>
        </w:rPr>
      </w:pPr>
      <w:r>
        <w:rPr>
          <w:rFonts w:ascii="Times New Roman" w:hAnsi="Times New Roman"/>
        </w:rPr>
        <w:t xml:space="preserve">   B. Steam generators running solely on water and sunlight are under research now.</w:t>
      </w:r>
    </w:p>
    <w:p w:rsidR="00B97777" w:rsidRDefault="00B97777">
      <w:pPr>
        <w:rPr>
          <w:rFonts w:ascii="Times New Roman" w:hAnsi="Times New Roman"/>
        </w:rPr>
      </w:pPr>
      <w:r>
        <w:rPr>
          <w:rFonts w:ascii="Times New Roman" w:hAnsi="Times New Roman"/>
        </w:rPr>
        <w:t xml:space="preserve">   C. It employs the use of nanoparticles to focus sunlight more efficiently.</w:t>
      </w:r>
    </w:p>
    <w:p w:rsidR="00B97777" w:rsidRDefault="00B97777">
      <w:pPr>
        <w:rPr>
          <w:rFonts w:ascii="Times New Roman" w:hAnsi="Times New Roman"/>
        </w:rPr>
      </w:pPr>
      <w:r>
        <w:rPr>
          <w:rFonts w:ascii="Times New Roman" w:hAnsi="Times New Roman"/>
        </w:rPr>
        <w:t xml:space="preserve">   D. The research is widely known in the academic circle but little known among the public.</w:t>
      </w:r>
    </w:p>
    <w:p w:rsidR="00B97777" w:rsidRDefault="00B97777">
      <w:pPr>
        <w:rPr>
          <w:rFonts w:ascii="Times New Roman" w:hAnsi="Times New Roman"/>
        </w:rPr>
      </w:pPr>
      <w:r>
        <w:rPr>
          <w:rFonts w:ascii="Times New Roman" w:hAnsi="Times New Roman"/>
        </w:rPr>
        <w:t>98. As to micromanaging the boiling process, the author has described all the following EXCEPT________.</w:t>
      </w:r>
    </w:p>
    <w:p w:rsidR="00B97777" w:rsidRDefault="00B97777">
      <w:pPr>
        <w:ind w:firstLine="420"/>
        <w:rPr>
          <w:rFonts w:ascii="Times New Roman" w:hAnsi="Times New Roman"/>
        </w:rPr>
      </w:pPr>
      <w:r>
        <w:rPr>
          <w:rFonts w:ascii="Times New Roman" w:hAnsi="Times New Roman"/>
        </w:rPr>
        <w:t>A. the conditions      B. the method      C. the principle      D. the materials</w:t>
      </w:r>
    </w:p>
    <w:p w:rsidR="00B97777" w:rsidRDefault="00B97777">
      <w:pPr>
        <w:rPr>
          <w:rFonts w:ascii="Times New Roman" w:hAnsi="Times New Roman"/>
        </w:rPr>
      </w:pPr>
      <w:r>
        <w:rPr>
          <w:rFonts w:ascii="Times New Roman" w:hAnsi="Times New Roman"/>
        </w:rPr>
        <w:t>99. We can infer from the passage that _________.</w:t>
      </w:r>
    </w:p>
    <w:p w:rsidR="00B97777" w:rsidRDefault="00B97777">
      <w:pPr>
        <w:ind w:firstLine="420"/>
        <w:rPr>
          <w:rFonts w:ascii="Times New Roman" w:hAnsi="Times New Roman"/>
        </w:rPr>
      </w:pPr>
      <w:r>
        <w:rPr>
          <w:rFonts w:ascii="Times New Roman" w:hAnsi="Times New Roman"/>
        </w:rPr>
        <w:t>A. when put into water, nanoparticles are highly active and hot enough to vaporize it.</w:t>
      </w:r>
    </w:p>
    <w:p w:rsidR="00B97777" w:rsidRDefault="00B97777">
      <w:pPr>
        <w:ind w:firstLine="420"/>
        <w:rPr>
          <w:rFonts w:ascii="Times New Roman" w:hAnsi="Times New Roman"/>
        </w:rPr>
      </w:pPr>
      <w:r>
        <w:rPr>
          <w:rFonts w:ascii="Times New Roman" w:hAnsi="Times New Roman"/>
        </w:rPr>
        <w:t>B. the steam bubble with some nanoparticles in it would float to the surface with steam released.</w:t>
      </w:r>
    </w:p>
    <w:p w:rsidR="00B97777" w:rsidRDefault="00B97777">
      <w:pPr>
        <w:ind w:firstLine="420"/>
        <w:rPr>
          <w:rFonts w:ascii="Times New Roman" w:hAnsi="Times New Roman"/>
        </w:rPr>
      </w:pPr>
      <w:r>
        <w:rPr>
          <w:rFonts w:ascii="Times New Roman" w:hAnsi="Times New Roman"/>
        </w:rPr>
        <w:t>C. once the nanoparticles are used up, new ones should be put into the water again.</w:t>
      </w:r>
    </w:p>
    <w:p w:rsidR="00B97777" w:rsidRDefault="00B97777">
      <w:pPr>
        <w:ind w:firstLine="420"/>
        <w:rPr>
          <w:rFonts w:ascii="Times New Roman" w:hAnsi="Times New Roman"/>
        </w:rPr>
      </w:pPr>
      <w:r>
        <w:rPr>
          <w:rFonts w:ascii="Times New Roman" w:hAnsi="Times New Roman"/>
        </w:rPr>
        <w:t>D. efficient use of steam may reduce the energy cost in some industrial process.</w:t>
      </w:r>
    </w:p>
    <w:p w:rsidR="00B97777" w:rsidRDefault="00B97777">
      <w:pPr>
        <w:rPr>
          <w:rFonts w:ascii="Times New Roman" w:hAnsi="Times New Roman"/>
        </w:rPr>
      </w:pPr>
      <w:r>
        <w:rPr>
          <w:rFonts w:ascii="Times New Roman" w:hAnsi="Times New Roman"/>
        </w:rPr>
        <w:t>100. The best title for the passage is _______.</w:t>
      </w:r>
    </w:p>
    <w:p w:rsidR="00B97777" w:rsidRDefault="00B97777">
      <w:pPr>
        <w:ind w:firstLine="420"/>
        <w:rPr>
          <w:rFonts w:ascii="Times New Roman" w:hAnsi="Times New Roman"/>
        </w:rPr>
      </w:pPr>
      <w:r>
        <w:rPr>
          <w:rFonts w:ascii="Times New Roman" w:hAnsi="Times New Roman"/>
        </w:rPr>
        <w:t>A. New Technology, Fresh Lifestyle         B. A New Boiling Process with Solar Power</w:t>
      </w:r>
    </w:p>
    <w:p w:rsidR="00B97777" w:rsidRDefault="00B97777">
      <w:pPr>
        <w:ind w:firstLine="420"/>
        <w:rPr>
          <w:rFonts w:ascii="Times New Roman" w:hAnsi="Times New Roman"/>
        </w:rPr>
      </w:pPr>
      <w:r>
        <w:rPr>
          <w:rFonts w:ascii="Times New Roman" w:hAnsi="Times New Roman"/>
        </w:rPr>
        <w:t>C. Nanoparticles and Steam Creation        D. Importance and Implications of Steam</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 xml:space="preserve">Part </w:t>
      </w:r>
      <w:r>
        <w:rPr>
          <w:rFonts w:ascii="宋体" w:hAnsi="宋体" w:hint="eastAsia"/>
        </w:rPr>
        <w:t>Ⅵ</w:t>
      </w:r>
      <w:r>
        <w:rPr>
          <w:rFonts w:ascii="Times New Roman" w:hAnsi="Times New Roman"/>
        </w:rPr>
        <w:t xml:space="preserve"> Writing</w:t>
      </w:r>
    </w:p>
    <w:p w:rsidR="00B97777" w:rsidRDefault="00B97777">
      <w:pPr>
        <w:rPr>
          <w:rFonts w:ascii="Times New Roman" w:hAnsi="Times New Roman"/>
        </w:rPr>
      </w:pPr>
      <w:r>
        <w:rPr>
          <w:rFonts w:ascii="Times New Roman" w:hAnsi="Times New Roman"/>
        </w:rPr>
        <w:t>Section A  Composition</w:t>
      </w:r>
    </w:p>
    <w:p w:rsidR="00B97777" w:rsidRDefault="00B97777">
      <w:pPr>
        <w:rPr>
          <w:rFonts w:ascii="Times New Roman" w:hAnsi="Times New Roman"/>
        </w:rPr>
      </w:pPr>
      <w:r>
        <w:rPr>
          <w:rFonts w:ascii="Times New Roman" w:hAnsi="Times New Roman"/>
        </w:rPr>
        <w:t xml:space="preserve">   Write on </w:t>
      </w:r>
      <w:r>
        <w:rPr>
          <w:rFonts w:ascii="Times New Roman" w:hAnsi="Times New Roman"/>
          <w:b/>
        </w:rPr>
        <w:t>Answer Sheet Three a</w:t>
      </w:r>
      <w:r>
        <w:rPr>
          <w:rFonts w:ascii="Times New Roman" w:hAnsi="Times New Roman"/>
        </w:rPr>
        <w:t xml:space="preserve"> composition of about 200 words on the following topic:</w:t>
      </w:r>
    </w:p>
    <w:p w:rsidR="00B97777" w:rsidRDefault="00B97777">
      <w:pPr>
        <w:rPr>
          <w:rFonts w:ascii="Times New Roman" w:hAnsi="Times New Roman"/>
          <w:b/>
          <w:i/>
        </w:rPr>
      </w:pPr>
      <w:r>
        <w:rPr>
          <w:rFonts w:ascii="Times New Roman" w:hAnsi="Times New Roman"/>
        </w:rPr>
        <w:t xml:space="preserve"> </w:t>
      </w:r>
      <w:r>
        <w:rPr>
          <w:rFonts w:ascii="Times New Roman" w:hAnsi="Times New Roman"/>
          <w:i/>
        </w:rPr>
        <w:t xml:space="preserve">                 </w:t>
      </w:r>
      <w:r>
        <w:rPr>
          <w:rFonts w:ascii="Times New Roman" w:hAnsi="Times New Roman"/>
          <w:b/>
          <w:i/>
        </w:rPr>
        <w:t>Should University Students Be Financially Independent?</w:t>
      </w:r>
    </w:p>
    <w:p w:rsidR="00B97777" w:rsidRDefault="00B97777">
      <w:pPr>
        <w:rPr>
          <w:rFonts w:ascii="Times New Roman" w:hAnsi="Times New Roman"/>
          <w:i/>
        </w:rPr>
      </w:pPr>
      <w:r>
        <w:rPr>
          <w:rFonts w:ascii="Times New Roman" w:hAnsi="Times New Roman"/>
          <w:i/>
        </w:rPr>
        <w:t xml:space="preserve">   You are to write in three parts.</w:t>
      </w:r>
    </w:p>
    <w:p w:rsidR="00B97777" w:rsidRDefault="00B97777">
      <w:pPr>
        <w:rPr>
          <w:rFonts w:ascii="Times New Roman" w:hAnsi="Times New Roman"/>
          <w:i/>
        </w:rPr>
      </w:pPr>
      <w:r>
        <w:rPr>
          <w:rFonts w:ascii="Times New Roman" w:hAnsi="Times New Roman"/>
          <w:i/>
        </w:rPr>
        <w:t xml:space="preserve">   In the first part, state specifically what your opinion is.</w:t>
      </w:r>
    </w:p>
    <w:p w:rsidR="00B97777" w:rsidRDefault="00B97777">
      <w:pPr>
        <w:rPr>
          <w:rFonts w:ascii="Times New Roman" w:hAnsi="Times New Roman"/>
          <w:i/>
        </w:rPr>
      </w:pPr>
      <w:r>
        <w:rPr>
          <w:rFonts w:ascii="Times New Roman" w:hAnsi="Times New Roman"/>
          <w:i/>
        </w:rPr>
        <w:t xml:space="preserve">   In the second part, support your opinion with appropriate details.</w:t>
      </w:r>
    </w:p>
    <w:p w:rsidR="00B97777" w:rsidRDefault="00B97777">
      <w:pPr>
        <w:rPr>
          <w:rFonts w:ascii="Times New Roman" w:hAnsi="Times New Roman"/>
          <w:i/>
        </w:rPr>
      </w:pPr>
      <w:r>
        <w:rPr>
          <w:rFonts w:ascii="Times New Roman" w:hAnsi="Times New Roman"/>
          <w:i/>
        </w:rPr>
        <w:t xml:space="preserve">   In the last part, bring what you have written to a natural conclusion or a summary.</w:t>
      </w:r>
    </w:p>
    <w:p w:rsidR="00B97777" w:rsidRDefault="00B97777">
      <w:pPr>
        <w:rPr>
          <w:rFonts w:ascii="Times New Roman" w:hAnsi="Times New Roman"/>
          <w:i/>
        </w:rPr>
      </w:pPr>
      <w:r>
        <w:rPr>
          <w:rFonts w:ascii="Times New Roman" w:hAnsi="Times New Roman"/>
          <w:i/>
        </w:rPr>
        <w:t xml:space="preserve">   Marks will be awarded for content, organization, grammar and appropriateness. Failure to follow the instructions may result in a loss of marks.</w:t>
      </w:r>
    </w:p>
    <w:p w:rsidR="00B97777" w:rsidRDefault="00B97777">
      <w:pPr>
        <w:rPr>
          <w:rFonts w:ascii="Times New Roman" w:hAnsi="Times New Roman"/>
          <w:i/>
        </w:rPr>
      </w:pPr>
    </w:p>
    <w:p w:rsidR="00B97777" w:rsidRDefault="00B97777">
      <w:pPr>
        <w:rPr>
          <w:rFonts w:ascii="Times New Roman" w:hAnsi="Times New Roman"/>
        </w:rPr>
      </w:pPr>
      <w:r>
        <w:rPr>
          <w:rFonts w:ascii="Times New Roman" w:hAnsi="Times New Roman"/>
        </w:rPr>
        <w:t>Section B   Note-writing</w:t>
      </w:r>
    </w:p>
    <w:p w:rsidR="00B97777" w:rsidRDefault="00B97777">
      <w:pPr>
        <w:ind w:firstLine="420"/>
        <w:rPr>
          <w:rFonts w:ascii="Times New Roman" w:hAnsi="Times New Roman"/>
        </w:rPr>
      </w:pPr>
      <w:r>
        <w:rPr>
          <w:rFonts w:ascii="Times New Roman" w:hAnsi="Times New Roman"/>
        </w:rPr>
        <w:t>Write on Answer Sheet Three a note of about 50-60 words based on the following situation.</w:t>
      </w:r>
    </w:p>
    <w:p w:rsidR="00B97777" w:rsidRDefault="00B97777">
      <w:pPr>
        <w:ind w:firstLine="420"/>
        <w:rPr>
          <w:rFonts w:ascii="Times New Roman" w:hAnsi="Times New Roman"/>
          <w:b/>
        </w:rPr>
      </w:pPr>
      <w:r>
        <w:rPr>
          <w:rFonts w:ascii="Times New Roman" w:hAnsi="Times New Roman"/>
          <w:b/>
        </w:rPr>
        <w:t>There is an English learning group in your class. Every week your group will have some interesting activities concerning English. This week the group to dub(</w:t>
      </w:r>
      <w:r>
        <w:rPr>
          <w:rFonts w:ascii="Times New Roman" w:hAnsi="Times New Roman" w:hint="eastAsia"/>
          <w:b/>
        </w:rPr>
        <w:t>配音</w:t>
      </w:r>
      <w:r>
        <w:rPr>
          <w:rFonts w:ascii="Times New Roman" w:hAnsi="Times New Roman"/>
          <w:b/>
        </w:rPr>
        <w:t>) an English film Despicable Me, which will be better with the attendance of your foreign teacher Lisa. Write a not to invite her and describe the time, place and activity you are going to have.</w:t>
      </w:r>
    </w:p>
    <w:p w:rsidR="00B97777" w:rsidRDefault="00B97777">
      <w:pPr>
        <w:ind w:firstLine="420"/>
        <w:rPr>
          <w:rFonts w:ascii="Times New Roman" w:hAnsi="Times New Roman"/>
        </w:rPr>
      </w:pPr>
      <w:r>
        <w:rPr>
          <w:rFonts w:ascii="Times New Roman" w:hAnsi="Times New Roman"/>
        </w:rPr>
        <w:t>Marks will be awarded for content, organization, grammar and appropriateness.</w:t>
      </w:r>
    </w:p>
    <w:p w:rsidR="00B97777" w:rsidRDefault="00B97777">
      <w:pPr>
        <w:ind w:firstLine="420"/>
        <w:rPr>
          <w:rFonts w:ascii="Times New Roman" w:hAnsi="Times New Roman"/>
        </w:rPr>
      </w:pPr>
    </w:p>
    <w:p w:rsidR="00B97777" w:rsidRDefault="00B97777">
      <w:pPr>
        <w:rPr>
          <w:rFonts w:ascii="Times New Roman" w:hAnsi="Times New Roman"/>
        </w:rPr>
      </w:pPr>
      <w:r>
        <w:rPr>
          <w:rFonts w:ascii="Times New Roman" w:hAnsi="Times New Roman"/>
        </w:rPr>
        <w:t>Key to Model Test Two</w:t>
      </w:r>
    </w:p>
    <w:p w:rsidR="00B97777" w:rsidRDefault="00B97777">
      <w:pPr>
        <w:rPr>
          <w:rFonts w:ascii="Times New Roman" w:hAnsi="Times New Roman"/>
        </w:rPr>
      </w:pPr>
      <w:r>
        <w:rPr>
          <w:rFonts w:ascii="Times New Roman" w:hAnsi="Times New Roman"/>
        </w:rPr>
        <w:t xml:space="preserve">Part </w:t>
      </w:r>
      <w:r>
        <w:rPr>
          <w:rFonts w:ascii="宋体" w:hAnsi="宋体" w:hint="eastAsia"/>
        </w:rPr>
        <w:t>Ⅲ</w:t>
      </w:r>
      <w:r>
        <w:rPr>
          <w:rFonts w:ascii="Times New Roman" w:hAnsi="Times New Roman"/>
        </w:rPr>
        <w:t xml:space="preserve"> Cloze</w:t>
      </w:r>
    </w:p>
    <w:p w:rsidR="00B97777" w:rsidRDefault="00B97777">
      <w:pPr>
        <w:rPr>
          <w:rFonts w:ascii="Times New Roman" w:hAnsi="Times New Roman"/>
        </w:rPr>
      </w:pPr>
      <w:r>
        <w:rPr>
          <w:rFonts w:ascii="Times New Roman" w:hAnsi="Times New Roman"/>
        </w:rPr>
        <w:t>31-35: B C C A B               36-40: D D A B D</w:t>
      </w:r>
    </w:p>
    <w:p w:rsidR="00B97777" w:rsidRDefault="00B97777">
      <w:pPr>
        <w:rPr>
          <w:rFonts w:ascii="Times New Roman" w:hAnsi="Times New Roman"/>
        </w:rPr>
      </w:pPr>
      <w:r>
        <w:rPr>
          <w:rFonts w:ascii="Times New Roman" w:hAnsi="Times New Roman"/>
        </w:rPr>
        <w:t>41-45: C B B D A               46-50: D A D C A</w:t>
      </w:r>
    </w:p>
    <w:p w:rsidR="00B97777" w:rsidRDefault="00B97777">
      <w:pPr>
        <w:rPr>
          <w:rFonts w:ascii="Times New Roman" w:hAnsi="Times New Roman"/>
        </w:rPr>
      </w:pPr>
      <w:r>
        <w:rPr>
          <w:rFonts w:ascii="Times New Roman" w:hAnsi="Times New Roman"/>
        </w:rPr>
        <w:t xml:space="preserve">Part </w:t>
      </w:r>
      <w:r>
        <w:rPr>
          <w:rFonts w:ascii="宋体" w:hAnsi="宋体" w:hint="eastAsia"/>
        </w:rPr>
        <w:t>Ⅳ</w:t>
      </w:r>
      <w:r>
        <w:rPr>
          <w:rFonts w:ascii="Times New Roman" w:hAnsi="Times New Roman"/>
        </w:rPr>
        <w:t>Grammar &amp; Vocabulary</w:t>
      </w:r>
    </w:p>
    <w:p w:rsidR="00B97777" w:rsidRDefault="00B97777">
      <w:pPr>
        <w:rPr>
          <w:rFonts w:ascii="Times New Roman" w:hAnsi="Times New Roman"/>
        </w:rPr>
      </w:pPr>
      <w:r>
        <w:rPr>
          <w:rFonts w:ascii="Times New Roman" w:hAnsi="Times New Roman"/>
        </w:rPr>
        <w:t>51-55: A C B C A               56-60: C B A D B</w:t>
      </w:r>
    </w:p>
    <w:p w:rsidR="00B97777" w:rsidRDefault="00B97777">
      <w:pPr>
        <w:rPr>
          <w:rFonts w:ascii="Times New Roman" w:hAnsi="Times New Roman"/>
        </w:rPr>
      </w:pPr>
      <w:r>
        <w:rPr>
          <w:rFonts w:ascii="Times New Roman" w:hAnsi="Times New Roman"/>
        </w:rPr>
        <w:t xml:space="preserve">61-65: A A A A B               66-70: D B C A C </w:t>
      </w:r>
    </w:p>
    <w:p w:rsidR="00B97777" w:rsidRDefault="00B97777">
      <w:pPr>
        <w:rPr>
          <w:rFonts w:ascii="Times New Roman" w:hAnsi="Times New Roman"/>
        </w:rPr>
      </w:pPr>
      <w:r>
        <w:rPr>
          <w:rFonts w:ascii="Times New Roman" w:hAnsi="Times New Roman"/>
        </w:rPr>
        <w:t>71-75: C B D B C               76-80: D B B D C</w:t>
      </w:r>
    </w:p>
    <w:p w:rsidR="00B97777" w:rsidRDefault="00B97777">
      <w:pPr>
        <w:rPr>
          <w:rFonts w:ascii="Times New Roman" w:hAnsi="Times New Roman"/>
        </w:rPr>
      </w:pPr>
      <w:r>
        <w:rPr>
          <w:rFonts w:ascii="Times New Roman" w:hAnsi="Times New Roman"/>
        </w:rPr>
        <w:t xml:space="preserve">Part </w:t>
      </w:r>
      <w:r>
        <w:rPr>
          <w:rFonts w:ascii="宋体" w:hAnsi="宋体" w:hint="eastAsia"/>
        </w:rPr>
        <w:t>Ⅴ</w:t>
      </w:r>
      <w:r>
        <w:rPr>
          <w:rFonts w:ascii="Times New Roman" w:hAnsi="Times New Roman"/>
        </w:rPr>
        <w:t>Reading Comprehension</w:t>
      </w:r>
    </w:p>
    <w:p w:rsidR="00B97777" w:rsidRDefault="00B97777">
      <w:pPr>
        <w:rPr>
          <w:rFonts w:ascii="Times New Roman" w:hAnsi="Times New Roman"/>
        </w:rPr>
      </w:pPr>
      <w:r>
        <w:rPr>
          <w:rFonts w:ascii="Times New Roman" w:hAnsi="Times New Roman"/>
        </w:rPr>
        <w:t>81-85: B D C B D            86-90: D C D B C</w:t>
      </w:r>
    </w:p>
    <w:p w:rsidR="00B97777" w:rsidRDefault="00B97777">
      <w:pPr>
        <w:rPr>
          <w:rFonts w:ascii="Times New Roman" w:hAnsi="Times New Roman"/>
        </w:rPr>
      </w:pPr>
      <w:r>
        <w:rPr>
          <w:rFonts w:ascii="Times New Roman" w:hAnsi="Times New Roman"/>
        </w:rPr>
        <w:t>91-95: D B A B C            96-100: C C A D C</w:t>
      </w:r>
    </w:p>
    <w:p w:rsidR="00B97777" w:rsidRDefault="00B97777">
      <w:pPr>
        <w:rPr>
          <w:rFonts w:ascii="Times New Roman" w:hAnsi="Times New Roman"/>
        </w:rPr>
      </w:pPr>
      <w:r>
        <w:rPr>
          <w:rFonts w:ascii="Times New Roman" w:hAnsi="Times New Roman"/>
        </w:rPr>
        <w:t>Part</w:t>
      </w:r>
      <w:r>
        <w:rPr>
          <w:rFonts w:ascii="宋体" w:hAnsi="宋体" w:hint="eastAsia"/>
        </w:rPr>
        <w:t>Ⅵ</w:t>
      </w:r>
      <w:r>
        <w:rPr>
          <w:rFonts w:ascii="宋体" w:hAnsi="宋体"/>
        </w:rPr>
        <w:t xml:space="preserve"> </w:t>
      </w:r>
      <w:r>
        <w:rPr>
          <w:rFonts w:ascii="Times New Roman" w:hAnsi="Times New Roman"/>
        </w:rPr>
        <w:t>Writing</w:t>
      </w:r>
    </w:p>
    <w:p w:rsidR="00B97777" w:rsidRDefault="00B97777">
      <w:pPr>
        <w:rPr>
          <w:rFonts w:ascii="Times New Roman" w:hAnsi="Times New Roman"/>
        </w:rPr>
      </w:pPr>
      <w:r>
        <w:rPr>
          <w:rFonts w:ascii="Times New Roman" w:hAnsi="Times New Roman"/>
        </w:rPr>
        <w:t>Section A Composition</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Should University Students Be Financially Independent?</w:t>
      </w:r>
    </w:p>
    <w:p w:rsidR="00B97777" w:rsidRDefault="00B97777">
      <w:pPr>
        <w:ind w:firstLine="435"/>
        <w:rPr>
          <w:rFonts w:ascii="Times New Roman" w:hAnsi="Times New Roman"/>
        </w:rPr>
      </w:pPr>
      <w:r>
        <w:rPr>
          <w:rFonts w:ascii="Times New Roman" w:hAnsi="Times New Roman"/>
        </w:rPr>
        <w:t xml:space="preserve">Opinions differ on whether undergraduates should be financially independent or not. Some people think it is necessary for students to make money in order to </w:t>
      </w:r>
      <w:r>
        <w:rPr>
          <w:rFonts w:ascii="Times New Roman" w:hAnsi="Times New Roman"/>
          <w:b/>
          <w:i/>
        </w:rPr>
        <w:t xml:space="preserve">gain financial independency, </w:t>
      </w:r>
      <w:r>
        <w:rPr>
          <w:rFonts w:ascii="Times New Roman" w:hAnsi="Times New Roman"/>
        </w:rPr>
        <w:t>for it will have negative influence on their studies. However, others hold that university students should try to stand on their own feet because part-time jobs will benefit them a lot. As far as I’m concerned, I agree with the latter opinion.</w:t>
      </w:r>
    </w:p>
    <w:p w:rsidR="00B97777" w:rsidRDefault="00B97777">
      <w:pPr>
        <w:ind w:firstLine="435"/>
        <w:rPr>
          <w:rFonts w:ascii="Times New Roman" w:hAnsi="Times New Roman"/>
        </w:rPr>
      </w:pPr>
      <w:r>
        <w:rPr>
          <w:rFonts w:ascii="Times New Roman" w:hAnsi="Times New Roman"/>
        </w:rPr>
        <w:t>For my part, there are three reasons that undergraduates should be financially independent, first and foremost, an important way to be financially independent is doing part-time jobs. On the one hand, part-time jobs can develop various abilities such as communication,</w:t>
      </w:r>
      <w:r>
        <w:rPr>
          <w:rFonts w:ascii="Times New Roman" w:hAnsi="Times New Roman"/>
          <w:b/>
          <w:i/>
        </w:rPr>
        <w:t xml:space="preserve"> time management </w:t>
      </w:r>
      <w:r>
        <w:rPr>
          <w:rFonts w:ascii="Times New Roman" w:hAnsi="Times New Roman"/>
        </w:rPr>
        <w:t xml:space="preserve">and so on. On the other hand, working experience will be a </w:t>
      </w:r>
      <w:r>
        <w:rPr>
          <w:rFonts w:ascii="Times New Roman" w:hAnsi="Times New Roman"/>
          <w:b/>
          <w:i/>
        </w:rPr>
        <w:t xml:space="preserve">competitive advantage </w:t>
      </w:r>
      <w:r>
        <w:rPr>
          <w:rFonts w:ascii="Times New Roman" w:hAnsi="Times New Roman"/>
        </w:rPr>
        <w:t>when the undergraduates seek for jobs in the future. Besides, when the university students are struggling for their lives in the society, they can understand the society better and grow mature in mind. Last but not least, it is also necessary for the undergraduates to share the financial burden of their parents since they are grown-up who are supposed to be responsible for their families.</w:t>
      </w:r>
    </w:p>
    <w:p w:rsidR="00B97777" w:rsidRDefault="00B97777">
      <w:pPr>
        <w:ind w:firstLine="435"/>
        <w:rPr>
          <w:rFonts w:ascii="Times New Roman" w:hAnsi="Times New Roman"/>
        </w:rPr>
      </w:pPr>
      <w:r>
        <w:rPr>
          <w:rFonts w:ascii="Times New Roman" w:hAnsi="Times New Roman"/>
        </w:rPr>
        <w:t xml:space="preserve">All in all, the university students should </w:t>
      </w:r>
      <w:r>
        <w:rPr>
          <w:rFonts w:ascii="Times New Roman" w:hAnsi="Times New Roman"/>
          <w:b/>
          <w:i/>
        </w:rPr>
        <w:t>endeavor to</w:t>
      </w:r>
      <w:r>
        <w:rPr>
          <w:rFonts w:ascii="Times New Roman" w:hAnsi="Times New Roman"/>
        </w:rPr>
        <w:t xml:space="preserve"> achieve financial independency, which will benefit them and their families </w:t>
      </w:r>
      <w:r>
        <w:rPr>
          <w:rFonts w:ascii="Times New Roman" w:hAnsi="Times New Roman"/>
          <w:b/>
          <w:i/>
        </w:rPr>
        <w:t>in turn.</w:t>
      </w:r>
      <w:r>
        <w:rPr>
          <w:rFonts w:ascii="Times New Roman" w:hAnsi="Times New Roman"/>
        </w:rPr>
        <w:t xml:space="preserve"> The universities and the society should encourage and guide them for their </w:t>
      </w:r>
      <w:r>
        <w:rPr>
          <w:rFonts w:ascii="Times New Roman" w:hAnsi="Times New Roman"/>
          <w:b/>
          <w:i/>
        </w:rPr>
        <w:t xml:space="preserve">awareness of independency. </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Section B Note-writing</w:t>
      </w:r>
    </w:p>
    <w:p w:rsidR="00B97777" w:rsidRDefault="00B97777">
      <w:pPr>
        <w:rPr>
          <w:rFonts w:ascii="Times New Roman" w:hAnsi="Times New Roman"/>
        </w:rPr>
      </w:pPr>
      <w:r>
        <w:rPr>
          <w:rFonts w:ascii="Times New Roman" w:hAnsi="Times New Roman"/>
        </w:rPr>
        <w:t xml:space="preserve"> Dear Lisa,</w:t>
      </w:r>
    </w:p>
    <w:p w:rsidR="00B97777" w:rsidRDefault="00B97777">
      <w:pPr>
        <w:rPr>
          <w:rFonts w:ascii="Times New Roman" w:hAnsi="Times New Roman"/>
        </w:rPr>
      </w:pPr>
      <w:r>
        <w:rPr>
          <w:rFonts w:ascii="Times New Roman" w:hAnsi="Times New Roman"/>
        </w:rPr>
        <w:t xml:space="preserve">     Our group, “English Fans”, is going to dub the famous English film Despicable me this week, </w:t>
      </w:r>
      <w:r>
        <w:rPr>
          <w:rFonts w:ascii="Times New Roman" w:hAnsi="Times New Roman"/>
          <w:b/>
          <w:i/>
        </w:rPr>
        <w:t xml:space="preserve">I sincerely invite you to </w:t>
      </w:r>
      <w:r>
        <w:rPr>
          <w:rFonts w:ascii="Times New Roman" w:hAnsi="Times New Roman"/>
        </w:rPr>
        <w:t>join our group, for we need you guidance on the pronunciation and tones of the scripts.</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 xml:space="preserve">Our </w:t>
      </w:r>
      <w:r>
        <w:rPr>
          <w:rFonts w:ascii="Times New Roman" w:hAnsi="Times New Roman"/>
        </w:rPr>
        <w:t xml:space="preserve">dubbing </w:t>
      </w:r>
      <w:r>
        <w:rPr>
          <w:rFonts w:ascii="Times New Roman" w:hAnsi="Times New Roman"/>
          <w:b/>
          <w:i/>
        </w:rPr>
        <w:t xml:space="preserve">activity will take place at </w:t>
      </w:r>
      <w:r>
        <w:rPr>
          <w:rFonts w:ascii="Times New Roman" w:hAnsi="Times New Roman"/>
        </w:rPr>
        <w:t xml:space="preserve">4:30 p.m. </w:t>
      </w:r>
      <w:r>
        <w:rPr>
          <w:rFonts w:ascii="Times New Roman" w:hAnsi="Times New Roman"/>
          <w:b/>
          <w:i/>
        </w:rPr>
        <w:t xml:space="preserve">on </w:t>
      </w:r>
      <w:r>
        <w:rPr>
          <w:rFonts w:ascii="Times New Roman" w:hAnsi="Times New Roman"/>
        </w:rPr>
        <w:t xml:space="preserve">Thursday </w:t>
      </w:r>
      <w:r>
        <w:rPr>
          <w:rFonts w:ascii="Times New Roman" w:hAnsi="Times New Roman"/>
          <w:b/>
          <w:i/>
        </w:rPr>
        <w:t>in</w:t>
      </w:r>
      <w:r>
        <w:rPr>
          <w:rFonts w:ascii="Times New Roman" w:hAnsi="Times New Roman"/>
        </w:rPr>
        <w:t xml:space="preserve"> Room 503 of Building A. </w:t>
      </w:r>
      <w:r>
        <w:rPr>
          <w:rFonts w:ascii="Times New Roman" w:hAnsi="Times New Roman"/>
          <w:b/>
          <w:i/>
        </w:rPr>
        <w:t>we’ll appreciate your coming!</w:t>
      </w:r>
    </w:p>
    <w:p w:rsidR="00B97777" w:rsidRDefault="00B97777">
      <w:pPr>
        <w:rPr>
          <w:rFonts w:ascii="Times New Roman" w:hAnsi="Times New Roman"/>
        </w:rPr>
      </w:pPr>
      <w:r>
        <w:rPr>
          <w:rFonts w:ascii="Times New Roman" w:hAnsi="Times New Roman"/>
        </w:rPr>
        <w:t xml:space="preserve">                                                             Yours,</w:t>
      </w:r>
    </w:p>
    <w:p w:rsidR="00B97777" w:rsidRDefault="00B97777">
      <w:pPr>
        <w:rPr>
          <w:rFonts w:ascii="Times New Roman" w:hAnsi="Times New Roman"/>
        </w:rPr>
      </w:pPr>
      <w:r>
        <w:rPr>
          <w:rFonts w:ascii="Times New Roman" w:hAnsi="Times New Roman"/>
        </w:rPr>
        <w:t xml:space="preserve">                                                              Mary</w:t>
      </w:r>
    </w:p>
    <w:p w:rsidR="00B97777" w:rsidRDefault="00B97777">
      <w:pPr>
        <w:rPr>
          <w:rFonts w:ascii="Times New Roman" w:hAnsi="Times New Roman"/>
        </w:rPr>
      </w:pPr>
    </w:p>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 w:rsidR="00B97777" w:rsidRDefault="00B97777">
      <w:pPr>
        <w:rPr>
          <w:b/>
          <w:bCs/>
          <w:sz w:val="28"/>
          <w:szCs w:val="28"/>
        </w:rPr>
      </w:pPr>
      <w:bookmarkStart w:id="0" w:name="_GoBack"/>
      <w:bookmarkEnd w:id="0"/>
    </w:p>
    <w:p w:rsidR="00B97777" w:rsidRDefault="00B97777">
      <w:pPr>
        <w:rPr>
          <w:b/>
          <w:bCs/>
          <w:sz w:val="28"/>
          <w:szCs w:val="28"/>
        </w:rPr>
      </w:pPr>
      <w:r>
        <w:rPr>
          <w:b/>
          <w:bCs/>
          <w:sz w:val="28"/>
          <w:szCs w:val="28"/>
        </w:rPr>
        <w:t>Model Test Two:</w:t>
      </w:r>
    </w:p>
    <w:p w:rsidR="00B97777" w:rsidRDefault="00B97777">
      <w:r>
        <w:t xml:space="preserve">Part </w:t>
      </w:r>
      <w:r>
        <w:rPr>
          <w:rFonts w:ascii="宋体" w:hAnsi="宋体" w:hint="eastAsia"/>
        </w:rPr>
        <w:t>Ⅲ</w:t>
      </w:r>
      <w:r>
        <w:rPr>
          <w:rFonts w:ascii="Times New Roman" w:hAnsi="Times New Roman"/>
        </w:rPr>
        <w:t xml:space="preserve"> Cloze </w:t>
      </w:r>
    </w:p>
    <w:p w:rsidR="00B97777" w:rsidRDefault="00B97777">
      <w:pPr>
        <w:rPr>
          <w:b/>
          <w:i/>
        </w:rPr>
      </w:pPr>
      <w:r>
        <w:t xml:space="preserve">  </w:t>
      </w:r>
      <w:r>
        <w:rPr>
          <w:b/>
          <w:i/>
        </w:rPr>
        <w:t>Decide which of the choices given below would best complete the passage if inserted in the corresponding blanks. Mark the best choice for each blank on Answer Sheet Two.</w:t>
      </w:r>
    </w:p>
    <w:p w:rsidR="00B97777" w:rsidRDefault="00B97777">
      <w:r>
        <w:t xml:space="preserve">  Honesty is a virtue, and telling a lie is morally wrong. But how can you (31)______if someone’s lying? The answer is, they’re probably not. Traditional economics says that people are (32) ______beings who will lie if it’s (33)___________their advantage. A recent university study has shown that, actually, we’re pretty honest---especially when we’re at home.</w:t>
      </w:r>
    </w:p>
    <w:p w:rsidR="00B97777" w:rsidRDefault="00B97777">
      <w:r>
        <w:t xml:space="preserve">  Researchers in Germany phoned people at home and asked them to (34) _____a coin. There was a strong financial (35) ____________to fake the result: if the coin landed tails –up, the participant would receive money or a gift (36)___________, while if the coin landed heads-up, they would get nothing. Because they were on the phone, they knew there was no (37) _____of getting caught if they lied. And yet people revealed the truth (38) _______they would receive nothing. Over hundreds of tosses of a coin will land tails-up (39)_______ 50% of the time. In this study over half the people (55.6%) asked said that the coin landed heads-up. Most of them didn’t pursue the reward at the (40)_________ of honesty.</w:t>
      </w:r>
    </w:p>
    <w:p w:rsidR="00B97777" w:rsidRDefault="00B97777">
      <w:r>
        <w:t xml:space="preserve">   Previous studies had found that people were more (41)________. In those laboratory studies 75% of people, (42) ________some who faked the results, reported a winning coin and claimed a reward. So the research team (43) _______it’s being in our own home which makes us play fair. (44) ________, what motivates people to do so remains (45)________.</w:t>
      </w:r>
    </w:p>
    <w:p w:rsidR="00B97777" w:rsidRDefault="00B97777">
      <w:r>
        <w:t xml:space="preserve">   In fact, both types of study show people are surprisingly (46) _________. Even in the laboratory, 25% of people (47) ________ a reward by telling the truth. The researchers say this is because honesty is highly valued and people deem honesty is the (48)________ for doing everything well. We care about our reputation and our sense of ourselves as (49) ______ people. So lying has a psychological cost and it seems this cost (50)_____ the financial benefits of lying.</w:t>
      </w:r>
    </w:p>
    <w:tbl>
      <w:tblPr>
        <w:tblW w:w="8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35"/>
        <w:gridCol w:w="2268"/>
        <w:gridCol w:w="2126"/>
        <w:gridCol w:w="1701"/>
      </w:tblGrid>
      <w:tr w:rsidR="00B97777" w:rsidRPr="00F52673" w:rsidTr="00F52673">
        <w:tc>
          <w:tcPr>
            <w:tcW w:w="2235" w:type="dxa"/>
          </w:tcPr>
          <w:p w:rsidR="00B97777" w:rsidRPr="00F52673" w:rsidRDefault="00B97777">
            <w:r w:rsidRPr="00F52673">
              <w:t>31. A .conceive</w:t>
            </w:r>
          </w:p>
        </w:tc>
        <w:tc>
          <w:tcPr>
            <w:tcW w:w="2268" w:type="dxa"/>
          </w:tcPr>
          <w:p w:rsidR="00B97777" w:rsidRPr="00F52673" w:rsidRDefault="00B97777">
            <w:r w:rsidRPr="00F52673">
              <w:t xml:space="preserve">B. deceive </w:t>
            </w:r>
          </w:p>
        </w:tc>
        <w:tc>
          <w:tcPr>
            <w:tcW w:w="2126" w:type="dxa"/>
          </w:tcPr>
          <w:p w:rsidR="00B97777" w:rsidRPr="00F52673" w:rsidRDefault="00B97777">
            <w:r w:rsidRPr="00F52673">
              <w:t>C. conceit</w:t>
            </w:r>
          </w:p>
        </w:tc>
        <w:tc>
          <w:tcPr>
            <w:tcW w:w="1701" w:type="dxa"/>
          </w:tcPr>
          <w:p w:rsidR="00B97777" w:rsidRPr="00F52673" w:rsidRDefault="00B97777">
            <w:r w:rsidRPr="00F52673">
              <w:t>D. perceive</w:t>
            </w:r>
          </w:p>
        </w:tc>
      </w:tr>
      <w:tr w:rsidR="00B97777" w:rsidRPr="00F52673" w:rsidTr="00F52673">
        <w:tc>
          <w:tcPr>
            <w:tcW w:w="2235" w:type="dxa"/>
          </w:tcPr>
          <w:p w:rsidR="00B97777" w:rsidRPr="00F52673" w:rsidRDefault="00B97777">
            <w:r w:rsidRPr="00F52673">
              <w:t>32. A. sensible</w:t>
            </w:r>
          </w:p>
        </w:tc>
        <w:tc>
          <w:tcPr>
            <w:tcW w:w="2268" w:type="dxa"/>
          </w:tcPr>
          <w:p w:rsidR="00B97777" w:rsidRPr="00F52673" w:rsidRDefault="00B97777">
            <w:r w:rsidRPr="00F52673">
              <w:t>B. apathetic</w:t>
            </w:r>
          </w:p>
        </w:tc>
        <w:tc>
          <w:tcPr>
            <w:tcW w:w="2126" w:type="dxa"/>
          </w:tcPr>
          <w:p w:rsidR="00B97777" w:rsidRPr="00F52673" w:rsidRDefault="00B97777">
            <w:r w:rsidRPr="00F52673">
              <w:t>C. rational</w:t>
            </w:r>
          </w:p>
        </w:tc>
        <w:tc>
          <w:tcPr>
            <w:tcW w:w="1701" w:type="dxa"/>
          </w:tcPr>
          <w:p w:rsidR="00B97777" w:rsidRPr="00F52673" w:rsidRDefault="00B97777">
            <w:r w:rsidRPr="00F52673">
              <w:t>D. vicious</w:t>
            </w:r>
          </w:p>
        </w:tc>
      </w:tr>
      <w:tr w:rsidR="00B97777" w:rsidRPr="00F52673" w:rsidTr="00F52673">
        <w:tc>
          <w:tcPr>
            <w:tcW w:w="2235" w:type="dxa"/>
          </w:tcPr>
          <w:p w:rsidR="00B97777" w:rsidRPr="00F52673" w:rsidRDefault="00B97777">
            <w:r w:rsidRPr="00F52673">
              <w:t>33. A. for</w:t>
            </w:r>
          </w:p>
        </w:tc>
        <w:tc>
          <w:tcPr>
            <w:tcW w:w="2268" w:type="dxa"/>
          </w:tcPr>
          <w:p w:rsidR="00B97777" w:rsidRPr="00F52673" w:rsidRDefault="00B97777">
            <w:r w:rsidRPr="00F52673">
              <w:t>B. to</w:t>
            </w:r>
          </w:p>
        </w:tc>
        <w:tc>
          <w:tcPr>
            <w:tcW w:w="2126" w:type="dxa"/>
          </w:tcPr>
          <w:p w:rsidR="00B97777" w:rsidRPr="00F52673" w:rsidRDefault="00B97777">
            <w:r w:rsidRPr="00F52673">
              <w:t>C. in</w:t>
            </w:r>
          </w:p>
        </w:tc>
        <w:tc>
          <w:tcPr>
            <w:tcW w:w="1701" w:type="dxa"/>
          </w:tcPr>
          <w:p w:rsidR="00B97777" w:rsidRPr="00F52673" w:rsidRDefault="00B97777">
            <w:r w:rsidRPr="00F52673">
              <w:t>D. on</w:t>
            </w:r>
          </w:p>
        </w:tc>
      </w:tr>
      <w:tr w:rsidR="00B97777" w:rsidRPr="00F52673" w:rsidTr="00F52673">
        <w:tc>
          <w:tcPr>
            <w:tcW w:w="2235" w:type="dxa"/>
          </w:tcPr>
          <w:p w:rsidR="00B97777" w:rsidRPr="00F52673" w:rsidRDefault="00B97777">
            <w:r w:rsidRPr="00F52673">
              <w:t>34. A. toss</w:t>
            </w:r>
          </w:p>
        </w:tc>
        <w:tc>
          <w:tcPr>
            <w:tcW w:w="2268" w:type="dxa"/>
          </w:tcPr>
          <w:p w:rsidR="00B97777" w:rsidRPr="00F52673" w:rsidRDefault="00B97777">
            <w:r w:rsidRPr="00F52673">
              <w:t>B. fling</w:t>
            </w:r>
          </w:p>
        </w:tc>
        <w:tc>
          <w:tcPr>
            <w:tcW w:w="2126" w:type="dxa"/>
          </w:tcPr>
          <w:p w:rsidR="00B97777" w:rsidRPr="00F52673" w:rsidRDefault="00B97777">
            <w:r w:rsidRPr="00F52673">
              <w:t>C. heave</w:t>
            </w:r>
          </w:p>
        </w:tc>
        <w:tc>
          <w:tcPr>
            <w:tcW w:w="1701" w:type="dxa"/>
          </w:tcPr>
          <w:p w:rsidR="00B97777" w:rsidRPr="00F52673" w:rsidRDefault="00B97777">
            <w:r w:rsidRPr="00F52673">
              <w:t>D. hurl</w:t>
            </w:r>
          </w:p>
        </w:tc>
      </w:tr>
      <w:tr w:rsidR="00B97777" w:rsidRPr="00F52673" w:rsidTr="00F52673">
        <w:tc>
          <w:tcPr>
            <w:tcW w:w="2235" w:type="dxa"/>
          </w:tcPr>
          <w:p w:rsidR="00B97777" w:rsidRPr="00F52673" w:rsidRDefault="00B97777">
            <w:r w:rsidRPr="00F52673">
              <w:t>35. A. intention</w:t>
            </w:r>
          </w:p>
        </w:tc>
        <w:tc>
          <w:tcPr>
            <w:tcW w:w="2268" w:type="dxa"/>
          </w:tcPr>
          <w:p w:rsidR="00B97777" w:rsidRPr="00F52673" w:rsidRDefault="00B97777">
            <w:r w:rsidRPr="00F52673">
              <w:t>B. incentive</w:t>
            </w:r>
          </w:p>
        </w:tc>
        <w:tc>
          <w:tcPr>
            <w:tcW w:w="2126" w:type="dxa"/>
          </w:tcPr>
          <w:p w:rsidR="00B97777" w:rsidRPr="00F52673" w:rsidRDefault="00B97777">
            <w:r w:rsidRPr="00F52673">
              <w:t>C. instinct</w:t>
            </w:r>
          </w:p>
        </w:tc>
        <w:tc>
          <w:tcPr>
            <w:tcW w:w="1701" w:type="dxa"/>
          </w:tcPr>
          <w:p w:rsidR="00B97777" w:rsidRPr="00F52673" w:rsidRDefault="00B97777">
            <w:r w:rsidRPr="00F52673">
              <w:t>D. insistence</w:t>
            </w:r>
          </w:p>
        </w:tc>
      </w:tr>
      <w:tr w:rsidR="00B97777" w:rsidRPr="00F52673" w:rsidTr="00F52673">
        <w:tc>
          <w:tcPr>
            <w:tcW w:w="2235" w:type="dxa"/>
          </w:tcPr>
          <w:p w:rsidR="00B97777" w:rsidRPr="00F52673" w:rsidRDefault="00B97777">
            <w:r w:rsidRPr="00F52673">
              <w:t>36. A. bond</w:t>
            </w:r>
          </w:p>
        </w:tc>
        <w:tc>
          <w:tcPr>
            <w:tcW w:w="2268" w:type="dxa"/>
          </w:tcPr>
          <w:p w:rsidR="00B97777" w:rsidRPr="00F52673" w:rsidRDefault="00B97777">
            <w:r w:rsidRPr="00F52673">
              <w:t>B. bonus</w:t>
            </w:r>
          </w:p>
        </w:tc>
        <w:tc>
          <w:tcPr>
            <w:tcW w:w="2126" w:type="dxa"/>
          </w:tcPr>
          <w:p w:rsidR="00B97777" w:rsidRPr="00F52673" w:rsidRDefault="00B97777">
            <w:r w:rsidRPr="00F52673">
              <w:t>C. tariff</w:t>
            </w:r>
          </w:p>
        </w:tc>
        <w:tc>
          <w:tcPr>
            <w:tcW w:w="1701" w:type="dxa"/>
          </w:tcPr>
          <w:p w:rsidR="00B97777" w:rsidRPr="00F52673" w:rsidRDefault="00B97777">
            <w:r w:rsidRPr="00F52673">
              <w:t>D. voucher</w:t>
            </w:r>
          </w:p>
        </w:tc>
      </w:tr>
      <w:tr w:rsidR="00B97777" w:rsidRPr="00F52673" w:rsidTr="00F52673">
        <w:tc>
          <w:tcPr>
            <w:tcW w:w="2235" w:type="dxa"/>
          </w:tcPr>
          <w:p w:rsidR="00B97777" w:rsidRPr="00F52673" w:rsidRDefault="00B97777">
            <w:r w:rsidRPr="00F52673">
              <w:t>37. A. evidence</w:t>
            </w:r>
          </w:p>
        </w:tc>
        <w:tc>
          <w:tcPr>
            <w:tcW w:w="2268" w:type="dxa"/>
          </w:tcPr>
          <w:p w:rsidR="00B97777" w:rsidRPr="00F52673" w:rsidRDefault="00B97777">
            <w:r w:rsidRPr="00F52673">
              <w:t>B. threat</w:t>
            </w:r>
          </w:p>
        </w:tc>
        <w:tc>
          <w:tcPr>
            <w:tcW w:w="2126" w:type="dxa"/>
          </w:tcPr>
          <w:p w:rsidR="00B97777" w:rsidRPr="00F52673" w:rsidRDefault="00B97777">
            <w:r w:rsidRPr="00F52673">
              <w:t>C. risk</w:t>
            </w:r>
          </w:p>
        </w:tc>
        <w:tc>
          <w:tcPr>
            <w:tcW w:w="1701" w:type="dxa"/>
          </w:tcPr>
          <w:p w:rsidR="00B97777" w:rsidRPr="00F52673" w:rsidRDefault="00B97777">
            <w:r w:rsidRPr="00F52673">
              <w:t>D. hint</w:t>
            </w:r>
          </w:p>
        </w:tc>
      </w:tr>
      <w:tr w:rsidR="00B97777" w:rsidRPr="00F52673" w:rsidTr="00F52673">
        <w:tc>
          <w:tcPr>
            <w:tcW w:w="2235" w:type="dxa"/>
          </w:tcPr>
          <w:p w:rsidR="00B97777" w:rsidRPr="00F52673" w:rsidRDefault="00B97777">
            <w:r w:rsidRPr="00F52673">
              <w:t>38. A. for fear that</w:t>
            </w:r>
          </w:p>
        </w:tc>
        <w:tc>
          <w:tcPr>
            <w:tcW w:w="2268" w:type="dxa"/>
          </w:tcPr>
          <w:p w:rsidR="00B97777" w:rsidRPr="00F52673" w:rsidRDefault="00B97777">
            <w:r w:rsidRPr="00F52673">
              <w:t>B. in case that</w:t>
            </w:r>
          </w:p>
        </w:tc>
        <w:tc>
          <w:tcPr>
            <w:tcW w:w="2126" w:type="dxa"/>
          </w:tcPr>
          <w:p w:rsidR="00B97777" w:rsidRPr="00F52673" w:rsidRDefault="00B97777">
            <w:r w:rsidRPr="00F52673">
              <w:t>C. so long as</w:t>
            </w:r>
          </w:p>
        </w:tc>
        <w:tc>
          <w:tcPr>
            <w:tcW w:w="1701" w:type="dxa"/>
          </w:tcPr>
          <w:p w:rsidR="00B97777" w:rsidRPr="00F52673" w:rsidRDefault="00B97777">
            <w:r w:rsidRPr="00F52673">
              <w:t>D. despite that</w:t>
            </w:r>
          </w:p>
        </w:tc>
      </w:tr>
      <w:tr w:rsidR="00B97777" w:rsidRPr="00F52673" w:rsidTr="00F52673">
        <w:tc>
          <w:tcPr>
            <w:tcW w:w="2235" w:type="dxa"/>
          </w:tcPr>
          <w:p w:rsidR="00B97777" w:rsidRPr="00F52673" w:rsidRDefault="00B97777">
            <w:r w:rsidRPr="00F52673">
              <w:t>39. A. roughly</w:t>
            </w:r>
          </w:p>
        </w:tc>
        <w:tc>
          <w:tcPr>
            <w:tcW w:w="2268" w:type="dxa"/>
          </w:tcPr>
          <w:p w:rsidR="00B97777" w:rsidRPr="00F52673" w:rsidRDefault="00B97777">
            <w:r w:rsidRPr="00F52673">
              <w:t>B. exactly</w:t>
            </w:r>
          </w:p>
        </w:tc>
        <w:tc>
          <w:tcPr>
            <w:tcW w:w="2126" w:type="dxa"/>
          </w:tcPr>
          <w:p w:rsidR="00B97777" w:rsidRPr="00F52673" w:rsidRDefault="00B97777">
            <w:r w:rsidRPr="00F52673">
              <w:t>C. totally</w:t>
            </w:r>
          </w:p>
        </w:tc>
        <w:tc>
          <w:tcPr>
            <w:tcW w:w="1701" w:type="dxa"/>
          </w:tcPr>
          <w:p w:rsidR="00B97777" w:rsidRPr="00F52673" w:rsidRDefault="00B97777">
            <w:r w:rsidRPr="00F52673">
              <w:t>D. merely</w:t>
            </w:r>
          </w:p>
        </w:tc>
      </w:tr>
      <w:tr w:rsidR="00B97777" w:rsidRPr="00F52673" w:rsidTr="00F52673">
        <w:tc>
          <w:tcPr>
            <w:tcW w:w="2235" w:type="dxa"/>
          </w:tcPr>
          <w:p w:rsidR="00B97777" w:rsidRPr="00F52673" w:rsidRDefault="00B97777">
            <w:r w:rsidRPr="00F52673">
              <w:t>40. A. sense</w:t>
            </w:r>
          </w:p>
        </w:tc>
        <w:tc>
          <w:tcPr>
            <w:tcW w:w="2268" w:type="dxa"/>
          </w:tcPr>
          <w:p w:rsidR="00B97777" w:rsidRPr="00F52673" w:rsidRDefault="00B97777">
            <w:r w:rsidRPr="00F52673">
              <w:t>B. abuse</w:t>
            </w:r>
          </w:p>
        </w:tc>
        <w:tc>
          <w:tcPr>
            <w:tcW w:w="2126" w:type="dxa"/>
          </w:tcPr>
          <w:p w:rsidR="00B97777" w:rsidRPr="00F52673" w:rsidRDefault="00B97777">
            <w:r w:rsidRPr="00F52673">
              <w:t>C. sacrifice</w:t>
            </w:r>
          </w:p>
        </w:tc>
        <w:tc>
          <w:tcPr>
            <w:tcW w:w="1701" w:type="dxa"/>
          </w:tcPr>
          <w:p w:rsidR="00B97777" w:rsidRPr="00F52673" w:rsidRDefault="00B97777">
            <w:r w:rsidRPr="00F52673">
              <w:t>D. exchange</w:t>
            </w:r>
          </w:p>
        </w:tc>
      </w:tr>
      <w:tr w:rsidR="00B97777" w:rsidRPr="00F52673" w:rsidTr="00F52673">
        <w:tc>
          <w:tcPr>
            <w:tcW w:w="2235" w:type="dxa"/>
          </w:tcPr>
          <w:p w:rsidR="00B97777" w:rsidRPr="00F52673" w:rsidRDefault="00B97777">
            <w:r w:rsidRPr="00F52673">
              <w:t>41. A. grateful</w:t>
            </w:r>
          </w:p>
        </w:tc>
        <w:tc>
          <w:tcPr>
            <w:tcW w:w="2268" w:type="dxa"/>
          </w:tcPr>
          <w:p w:rsidR="00B97777" w:rsidRPr="00F52673" w:rsidRDefault="00B97777">
            <w:r w:rsidRPr="00F52673">
              <w:t>B. deceitful</w:t>
            </w:r>
          </w:p>
        </w:tc>
        <w:tc>
          <w:tcPr>
            <w:tcW w:w="2126" w:type="dxa"/>
          </w:tcPr>
          <w:p w:rsidR="00B97777" w:rsidRPr="00F52673" w:rsidRDefault="00B97777">
            <w:r w:rsidRPr="00F52673">
              <w:t>C. trustful</w:t>
            </w:r>
          </w:p>
        </w:tc>
        <w:tc>
          <w:tcPr>
            <w:tcW w:w="1701" w:type="dxa"/>
          </w:tcPr>
          <w:p w:rsidR="00B97777" w:rsidRPr="00F52673" w:rsidRDefault="00B97777">
            <w:r w:rsidRPr="00F52673">
              <w:t>D. faithful</w:t>
            </w:r>
          </w:p>
        </w:tc>
      </w:tr>
      <w:tr w:rsidR="00B97777" w:rsidRPr="00F52673" w:rsidTr="00F52673">
        <w:tc>
          <w:tcPr>
            <w:tcW w:w="2235" w:type="dxa"/>
          </w:tcPr>
          <w:p w:rsidR="00B97777" w:rsidRPr="00F52673" w:rsidRDefault="00B97777">
            <w:r w:rsidRPr="00F52673">
              <w:t>42 A. included</w:t>
            </w:r>
          </w:p>
        </w:tc>
        <w:tc>
          <w:tcPr>
            <w:tcW w:w="2268" w:type="dxa"/>
          </w:tcPr>
          <w:p w:rsidR="00B97777" w:rsidRPr="00F52673" w:rsidRDefault="00B97777">
            <w:r w:rsidRPr="00F52673">
              <w:t>B. having included</w:t>
            </w:r>
          </w:p>
        </w:tc>
        <w:tc>
          <w:tcPr>
            <w:tcW w:w="2126" w:type="dxa"/>
          </w:tcPr>
          <w:p w:rsidR="00B97777" w:rsidRPr="00F52673" w:rsidRDefault="00B97777">
            <w:r w:rsidRPr="00F52673">
              <w:t>C. include</w:t>
            </w:r>
          </w:p>
        </w:tc>
        <w:tc>
          <w:tcPr>
            <w:tcW w:w="1701" w:type="dxa"/>
          </w:tcPr>
          <w:p w:rsidR="00B97777" w:rsidRPr="00F52673" w:rsidRDefault="00B97777">
            <w:r w:rsidRPr="00F52673">
              <w:t>D. including</w:t>
            </w:r>
          </w:p>
        </w:tc>
      </w:tr>
      <w:tr w:rsidR="00B97777" w:rsidRPr="00F52673" w:rsidTr="00F52673">
        <w:tc>
          <w:tcPr>
            <w:tcW w:w="2235" w:type="dxa"/>
          </w:tcPr>
          <w:p w:rsidR="00B97777" w:rsidRPr="00F52673" w:rsidRDefault="00B97777">
            <w:r w:rsidRPr="00F52673">
              <w:t>43. A. reckons</w:t>
            </w:r>
          </w:p>
        </w:tc>
        <w:tc>
          <w:tcPr>
            <w:tcW w:w="2268" w:type="dxa"/>
          </w:tcPr>
          <w:p w:rsidR="00B97777" w:rsidRPr="00F52673" w:rsidRDefault="00B97777">
            <w:r w:rsidRPr="00F52673">
              <w:t>B. reflects</w:t>
            </w:r>
          </w:p>
        </w:tc>
        <w:tc>
          <w:tcPr>
            <w:tcW w:w="2126" w:type="dxa"/>
          </w:tcPr>
          <w:p w:rsidR="00B97777" w:rsidRPr="00F52673" w:rsidRDefault="00B97777">
            <w:r w:rsidRPr="00F52673">
              <w:t>C. realizes</w:t>
            </w:r>
          </w:p>
        </w:tc>
        <w:tc>
          <w:tcPr>
            <w:tcW w:w="1701" w:type="dxa"/>
          </w:tcPr>
          <w:p w:rsidR="00B97777" w:rsidRPr="00F52673" w:rsidRDefault="00B97777">
            <w:r w:rsidRPr="00F52673">
              <w:t>D. remarks</w:t>
            </w:r>
          </w:p>
        </w:tc>
      </w:tr>
      <w:tr w:rsidR="00B97777" w:rsidRPr="00F52673" w:rsidTr="00F52673">
        <w:tc>
          <w:tcPr>
            <w:tcW w:w="2235" w:type="dxa"/>
          </w:tcPr>
          <w:p w:rsidR="00B97777" w:rsidRPr="00F52673" w:rsidRDefault="00B97777">
            <w:r w:rsidRPr="00F52673">
              <w:t>44. A. Although</w:t>
            </w:r>
          </w:p>
        </w:tc>
        <w:tc>
          <w:tcPr>
            <w:tcW w:w="2268" w:type="dxa"/>
          </w:tcPr>
          <w:p w:rsidR="00B97777" w:rsidRPr="00F52673" w:rsidRDefault="00B97777">
            <w:r w:rsidRPr="00F52673">
              <w:t>B. Therefore</w:t>
            </w:r>
          </w:p>
        </w:tc>
        <w:tc>
          <w:tcPr>
            <w:tcW w:w="2126" w:type="dxa"/>
          </w:tcPr>
          <w:p w:rsidR="00B97777" w:rsidRPr="00F52673" w:rsidRDefault="00B97777">
            <w:r w:rsidRPr="00F52673">
              <w:t>C. However</w:t>
            </w:r>
          </w:p>
        </w:tc>
        <w:tc>
          <w:tcPr>
            <w:tcW w:w="1701" w:type="dxa"/>
          </w:tcPr>
          <w:p w:rsidR="00B97777" w:rsidRPr="00F52673" w:rsidRDefault="00B97777">
            <w:r w:rsidRPr="00F52673">
              <w:t>D. Even so</w:t>
            </w:r>
          </w:p>
        </w:tc>
      </w:tr>
      <w:tr w:rsidR="00B97777" w:rsidRPr="00F52673" w:rsidTr="00F52673">
        <w:tc>
          <w:tcPr>
            <w:tcW w:w="2235" w:type="dxa"/>
          </w:tcPr>
          <w:p w:rsidR="00B97777" w:rsidRPr="00F52673" w:rsidRDefault="00B97777">
            <w:r w:rsidRPr="00F52673">
              <w:t>45 A. susceptable</w:t>
            </w:r>
          </w:p>
        </w:tc>
        <w:tc>
          <w:tcPr>
            <w:tcW w:w="2268" w:type="dxa"/>
          </w:tcPr>
          <w:p w:rsidR="00B97777" w:rsidRPr="00F52673" w:rsidRDefault="00B97777">
            <w:r w:rsidRPr="00F52673">
              <w:t>B. incalculable</w:t>
            </w:r>
          </w:p>
        </w:tc>
        <w:tc>
          <w:tcPr>
            <w:tcW w:w="2126" w:type="dxa"/>
          </w:tcPr>
          <w:p w:rsidR="00B97777" w:rsidRPr="00F52673" w:rsidRDefault="00B97777">
            <w:r w:rsidRPr="00F52673">
              <w:t>C. inscrutable</w:t>
            </w:r>
          </w:p>
        </w:tc>
        <w:tc>
          <w:tcPr>
            <w:tcW w:w="1701" w:type="dxa"/>
          </w:tcPr>
          <w:p w:rsidR="00B97777" w:rsidRPr="00F52673" w:rsidRDefault="00B97777">
            <w:r w:rsidRPr="00F52673">
              <w:t>D. unsolvable</w:t>
            </w:r>
          </w:p>
        </w:tc>
      </w:tr>
      <w:tr w:rsidR="00B97777" w:rsidRPr="00F52673" w:rsidTr="00F52673">
        <w:tc>
          <w:tcPr>
            <w:tcW w:w="2235" w:type="dxa"/>
          </w:tcPr>
          <w:p w:rsidR="00B97777" w:rsidRPr="00F52673" w:rsidRDefault="00B97777">
            <w:r w:rsidRPr="00F52673">
              <w:t>46. A. trustworthy</w:t>
            </w:r>
          </w:p>
        </w:tc>
        <w:tc>
          <w:tcPr>
            <w:tcW w:w="2268" w:type="dxa"/>
          </w:tcPr>
          <w:p w:rsidR="00B97777" w:rsidRPr="00F52673" w:rsidRDefault="00B97777">
            <w:r w:rsidRPr="00F52673">
              <w:t>B. responsible</w:t>
            </w:r>
          </w:p>
        </w:tc>
        <w:tc>
          <w:tcPr>
            <w:tcW w:w="2126" w:type="dxa"/>
          </w:tcPr>
          <w:p w:rsidR="00B97777" w:rsidRPr="00F52673" w:rsidRDefault="00B97777">
            <w:r w:rsidRPr="00F52673">
              <w:t>C. virtuous</w:t>
            </w:r>
          </w:p>
        </w:tc>
        <w:tc>
          <w:tcPr>
            <w:tcW w:w="1701" w:type="dxa"/>
          </w:tcPr>
          <w:p w:rsidR="00B97777" w:rsidRPr="00F52673" w:rsidRDefault="00B97777">
            <w:r w:rsidRPr="00F52673">
              <w:t>D. ethical</w:t>
            </w:r>
          </w:p>
        </w:tc>
      </w:tr>
      <w:tr w:rsidR="00B97777" w:rsidRPr="00F52673" w:rsidTr="00F52673">
        <w:tc>
          <w:tcPr>
            <w:tcW w:w="2235" w:type="dxa"/>
          </w:tcPr>
          <w:p w:rsidR="00B97777" w:rsidRPr="00F52673" w:rsidRDefault="00B97777">
            <w:r w:rsidRPr="00F52673">
              <w:t>47. A. demanded of</w:t>
            </w:r>
          </w:p>
        </w:tc>
        <w:tc>
          <w:tcPr>
            <w:tcW w:w="2268" w:type="dxa"/>
          </w:tcPr>
          <w:p w:rsidR="00B97777" w:rsidRPr="00F52673" w:rsidRDefault="00B97777">
            <w:r w:rsidRPr="00F52673">
              <w:t>B. turned down</w:t>
            </w:r>
          </w:p>
        </w:tc>
        <w:tc>
          <w:tcPr>
            <w:tcW w:w="2126" w:type="dxa"/>
          </w:tcPr>
          <w:p w:rsidR="00B97777" w:rsidRPr="00F52673" w:rsidRDefault="00B97777">
            <w:r w:rsidRPr="00F52673">
              <w:t>C. inclined to</w:t>
            </w:r>
          </w:p>
        </w:tc>
        <w:tc>
          <w:tcPr>
            <w:tcW w:w="1701" w:type="dxa"/>
          </w:tcPr>
          <w:p w:rsidR="00B97777" w:rsidRPr="00F52673" w:rsidRDefault="00B97777">
            <w:r w:rsidRPr="00F52673">
              <w:t>D. made over</w:t>
            </w:r>
          </w:p>
        </w:tc>
      </w:tr>
      <w:tr w:rsidR="00B97777" w:rsidRPr="00F52673" w:rsidTr="00F52673">
        <w:tc>
          <w:tcPr>
            <w:tcW w:w="2235" w:type="dxa"/>
          </w:tcPr>
          <w:p w:rsidR="00B97777" w:rsidRPr="00F52673" w:rsidRDefault="00B97777">
            <w:r w:rsidRPr="00F52673">
              <w:t>48. A. presumption</w:t>
            </w:r>
          </w:p>
        </w:tc>
        <w:tc>
          <w:tcPr>
            <w:tcW w:w="2268" w:type="dxa"/>
          </w:tcPr>
          <w:p w:rsidR="00B97777" w:rsidRPr="00F52673" w:rsidRDefault="00B97777">
            <w:r w:rsidRPr="00F52673">
              <w:t>B. predication</w:t>
            </w:r>
          </w:p>
        </w:tc>
        <w:tc>
          <w:tcPr>
            <w:tcW w:w="2126" w:type="dxa"/>
          </w:tcPr>
          <w:p w:rsidR="00B97777" w:rsidRPr="00F52673" w:rsidRDefault="00B97777">
            <w:r w:rsidRPr="00F52673">
              <w:t>C. preoccupation</w:t>
            </w:r>
          </w:p>
        </w:tc>
        <w:tc>
          <w:tcPr>
            <w:tcW w:w="1701" w:type="dxa"/>
          </w:tcPr>
          <w:p w:rsidR="00B97777" w:rsidRPr="00F52673" w:rsidRDefault="00B97777">
            <w:r w:rsidRPr="00F52673">
              <w:t>D. prerequisite</w:t>
            </w:r>
          </w:p>
        </w:tc>
      </w:tr>
      <w:tr w:rsidR="00B97777" w:rsidRPr="00F52673" w:rsidTr="00F52673">
        <w:tc>
          <w:tcPr>
            <w:tcW w:w="2235" w:type="dxa"/>
          </w:tcPr>
          <w:p w:rsidR="00B97777" w:rsidRPr="00F52673" w:rsidRDefault="00B97777">
            <w:r w:rsidRPr="00F52673">
              <w:t>49. A. brilliant</w:t>
            </w:r>
          </w:p>
        </w:tc>
        <w:tc>
          <w:tcPr>
            <w:tcW w:w="2268" w:type="dxa"/>
          </w:tcPr>
          <w:p w:rsidR="00B97777" w:rsidRPr="00F52673" w:rsidRDefault="00B97777">
            <w:r w:rsidRPr="00F52673">
              <w:t>B. shrewd</w:t>
            </w:r>
          </w:p>
        </w:tc>
        <w:tc>
          <w:tcPr>
            <w:tcW w:w="2126" w:type="dxa"/>
          </w:tcPr>
          <w:p w:rsidR="00B97777" w:rsidRPr="00F52673" w:rsidRDefault="00B97777">
            <w:r w:rsidRPr="00F52673">
              <w:t>C. decent</w:t>
            </w:r>
          </w:p>
        </w:tc>
        <w:tc>
          <w:tcPr>
            <w:tcW w:w="1701" w:type="dxa"/>
          </w:tcPr>
          <w:p w:rsidR="00B97777" w:rsidRPr="00F52673" w:rsidRDefault="00B97777">
            <w:r w:rsidRPr="00F52673">
              <w:t>D. shifty</w:t>
            </w:r>
          </w:p>
        </w:tc>
      </w:tr>
      <w:tr w:rsidR="00B97777" w:rsidRPr="00F52673" w:rsidTr="00F52673">
        <w:tc>
          <w:tcPr>
            <w:tcW w:w="2235" w:type="dxa"/>
          </w:tcPr>
          <w:p w:rsidR="00B97777" w:rsidRPr="00F52673" w:rsidRDefault="00B97777">
            <w:r w:rsidRPr="00F52673">
              <w:t>50 A. overdoes</w:t>
            </w:r>
          </w:p>
        </w:tc>
        <w:tc>
          <w:tcPr>
            <w:tcW w:w="2268" w:type="dxa"/>
          </w:tcPr>
          <w:p w:rsidR="00B97777" w:rsidRPr="00F52673" w:rsidRDefault="00B97777">
            <w:r w:rsidRPr="00F52673">
              <w:t>B. outweighs</w:t>
            </w:r>
          </w:p>
        </w:tc>
        <w:tc>
          <w:tcPr>
            <w:tcW w:w="2126" w:type="dxa"/>
          </w:tcPr>
          <w:p w:rsidR="00B97777" w:rsidRPr="00F52673" w:rsidRDefault="00B97777">
            <w:r w:rsidRPr="00F52673">
              <w:t>C. overacts</w:t>
            </w:r>
          </w:p>
        </w:tc>
        <w:tc>
          <w:tcPr>
            <w:tcW w:w="1701" w:type="dxa"/>
          </w:tcPr>
          <w:p w:rsidR="00B97777" w:rsidRPr="00F52673" w:rsidRDefault="00B97777">
            <w:r w:rsidRPr="00F52673">
              <w:t>D. outlooks</w:t>
            </w:r>
          </w:p>
        </w:tc>
      </w:tr>
    </w:tbl>
    <w:p w:rsidR="00B97777" w:rsidRDefault="00B97777"/>
    <w:p w:rsidR="00B97777" w:rsidRDefault="00B97777">
      <w:pPr>
        <w:rPr>
          <w:rFonts w:ascii="Times New Roman" w:hAnsi="Times New Roman"/>
        </w:rPr>
      </w:pPr>
      <w:r>
        <w:t xml:space="preserve">Part </w:t>
      </w:r>
      <w:r>
        <w:rPr>
          <w:rFonts w:ascii="宋体" w:hAnsi="宋体" w:hint="eastAsia"/>
        </w:rPr>
        <w:t>Ⅳ</w:t>
      </w:r>
      <w:r>
        <w:rPr>
          <w:rFonts w:ascii="Times New Roman" w:hAnsi="Times New Roman"/>
        </w:rPr>
        <w:t xml:space="preserve"> Grammar &amp; Vocabulary</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 xml:space="preserve"> There are thirty sentences in this section. Beneath each sentence there are four words, phrases or statements marked A,B,C and D. Choose one word, phrase or statement that best completes the sentence.</w:t>
      </w:r>
    </w:p>
    <w:p w:rsidR="00B97777" w:rsidRDefault="00B97777">
      <w:pPr>
        <w:rPr>
          <w:rFonts w:ascii="Times New Roman" w:hAnsi="Times New Roman"/>
          <w:b/>
          <w:i/>
        </w:rPr>
      </w:pPr>
      <w:r>
        <w:rPr>
          <w:rFonts w:ascii="Times New Roman" w:hAnsi="Times New Roman"/>
          <w:b/>
          <w:i/>
        </w:rPr>
        <w:t xml:space="preserve">   Mark your answers on Answer Sheet Two.</w:t>
      </w:r>
    </w:p>
    <w:p w:rsidR="00B97777" w:rsidRDefault="00B97777">
      <w:pPr>
        <w:rPr>
          <w:rFonts w:ascii="Times New Roman" w:hAnsi="Times New Roman"/>
        </w:rPr>
      </w:pPr>
      <w:r>
        <w:rPr>
          <w:rFonts w:ascii="Times New Roman" w:hAnsi="Times New Roman"/>
        </w:rPr>
        <w:t xml:space="preserve">51. Everybody understands that the possibility always exists that </w:t>
      </w:r>
      <w:r>
        <w:rPr>
          <w:rFonts w:ascii="Times New Roman" w:hAnsi="Times New Roman"/>
          <w:i/>
        </w:rPr>
        <w:t xml:space="preserve">the word champion may cheat in the game. </w:t>
      </w:r>
      <w:r>
        <w:rPr>
          <w:rFonts w:ascii="Times New Roman" w:hAnsi="Times New Roman"/>
        </w:rPr>
        <w:t>The italicized part functions as a (n) _________in the sentence.</w:t>
      </w:r>
    </w:p>
    <w:p w:rsidR="00B97777" w:rsidRDefault="00B97777">
      <w:pPr>
        <w:rPr>
          <w:rFonts w:ascii="Times New Roman" w:hAnsi="Times New Roman"/>
        </w:rPr>
      </w:pPr>
      <w:r>
        <w:rPr>
          <w:rFonts w:ascii="Times New Roman" w:hAnsi="Times New Roman"/>
        </w:rPr>
        <w:t xml:space="preserve">  A. appositive (</w:t>
      </w:r>
      <w:r>
        <w:rPr>
          <w:rFonts w:ascii="Times New Roman" w:hAnsi="Times New Roman" w:hint="eastAsia"/>
        </w:rPr>
        <w:t>同位语</w:t>
      </w:r>
      <w:r>
        <w:rPr>
          <w:rFonts w:ascii="Times New Roman" w:hAnsi="Times New Roman"/>
        </w:rPr>
        <w:t>)     B. object      C. adverbial      D. complement</w:t>
      </w:r>
    </w:p>
    <w:p w:rsidR="00B97777" w:rsidRDefault="00B97777">
      <w:pPr>
        <w:rPr>
          <w:rFonts w:ascii="Times New Roman" w:hAnsi="Times New Roman"/>
        </w:rPr>
      </w:pPr>
      <w:r>
        <w:rPr>
          <w:rFonts w:ascii="Times New Roman" w:hAnsi="Times New Roman"/>
        </w:rPr>
        <w:t>52. Which of the following is not a compound word? (</w:t>
      </w:r>
      <w:r>
        <w:rPr>
          <w:rFonts w:ascii="Times New Roman" w:hAnsi="Times New Roman" w:hint="eastAsia"/>
        </w:rPr>
        <w:t>复合词</w:t>
      </w:r>
      <w:r>
        <w:rPr>
          <w:rFonts w:ascii="Times New Roman" w:hAnsi="Times New Roman"/>
        </w:rPr>
        <w:t>)</w:t>
      </w:r>
    </w:p>
    <w:p w:rsidR="00B97777" w:rsidRDefault="00B97777">
      <w:pPr>
        <w:rPr>
          <w:rFonts w:ascii="Times New Roman" w:hAnsi="Times New Roman"/>
        </w:rPr>
      </w:pPr>
      <w:r>
        <w:rPr>
          <w:rFonts w:ascii="Times New Roman" w:hAnsi="Times New Roman"/>
        </w:rPr>
        <w:t xml:space="preserve">  A. Daybreak       B. Brainwash      C. Plantation      D. Sunrise</w:t>
      </w:r>
    </w:p>
    <w:p w:rsidR="00B97777" w:rsidRDefault="00B97777">
      <w:pPr>
        <w:rPr>
          <w:rFonts w:ascii="Times New Roman" w:hAnsi="Times New Roman"/>
        </w:rPr>
      </w:pPr>
      <w:r>
        <w:rPr>
          <w:rFonts w:ascii="Times New Roman" w:hAnsi="Times New Roman"/>
        </w:rPr>
        <w:t>53. Which of the following sentences indicate the most intimate relationship between people?</w:t>
      </w:r>
    </w:p>
    <w:p w:rsidR="00B97777" w:rsidRDefault="00B97777">
      <w:pPr>
        <w:rPr>
          <w:rFonts w:ascii="Times New Roman" w:hAnsi="Times New Roman"/>
        </w:rPr>
      </w:pPr>
      <w:r>
        <w:rPr>
          <w:rFonts w:ascii="Times New Roman" w:hAnsi="Times New Roman"/>
        </w:rPr>
        <w:t xml:space="preserve">   A. can you go out with me tonight?            B. Do you want to go out with me tonight?</w:t>
      </w:r>
    </w:p>
    <w:p w:rsidR="00B97777" w:rsidRDefault="00B97777">
      <w:pPr>
        <w:rPr>
          <w:rFonts w:ascii="Times New Roman" w:hAnsi="Times New Roman"/>
        </w:rPr>
      </w:pPr>
      <w:r>
        <w:rPr>
          <w:rFonts w:ascii="Times New Roman" w:hAnsi="Times New Roman"/>
        </w:rPr>
        <w:t xml:space="preserve">   C. If you are free, why don’t we go out tonight?  D. Shall we go out tonight?</w:t>
      </w:r>
    </w:p>
    <w:p w:rsidR="00B97777" w:rsidRDefault="00B97777">
      <w:pPr>
        <w:rPr>
          <w:rFonts w:ascii="Times New Roman" w:hAnsi="Times New Roman"/>
        </w:rPr>
      </w:pPr>
      <w:r>
        <w:rPr>
          <w:rFonts w:ascii="Times New Roman" w:hAnsi="Times New Roman"/>
        </w:rPr>
        <w:t>54. Which of the following sentences is grammatically INCORRECT?</w:t>
      </w:r>
    </w:p>
    <w:p w:rsidR="00B97777" w:rsidRDefault="00B97777">
      <w:pPr>
        <w:rPr>
          <w:rFonts w:ascii="Times New Roman" w:hAnsi="Times New Roman"/>
        </w:rPr>
      </w:pPr>
      <w:r>
        <w:rPr>
          <w:rFonts w:ascii="Times New Roman" w:hAnsi="Times New Roman"/>
        </w:rPr>
        <w:t xml:space="preserve">   A. I hereby promise I’ll be there.</w:t>
      </w:r>
    </w:p>
    <w:p w:rsidR="00B97777" w:rsidRDefault="00B97777">
      <w:pPr>
        <w:rPr>
          <w:rFonts w:ascii="Times New Roman" w:hAnsi="Times New Roman"/>
        </w:rPr>
      </w:pPr>
      <w:r>
        <w:rPr>
          <w:rFonts w:ascii="Times New Roman" w:hAnsi="Times New Roman"/>
        </w:rPr>
        <w:t xml:space="preserve">  B. Water makes up some 70 percentage points of the body.</w:t>
      </w:r>
    </w:p>
    <w:p w:rsidR="00B97777" w:rsidRDefault="00B97777">
      <w:pPr>
        <w:rPr>
          <w:rFonts w:ascii="Times New Roman" w:hAnsi="Times New Roman"/>
        </w:rPr>
      </w:pPr>
      <w:r>
        <w:rPr>
          <w:rFonts w:ascii="Times New Roman" w:hAnsi="Times New Roman"/>
        </w:rPr>
        <w:t xml:space="preserve">  C. The East Airlines serves passengers and customers all over the world.</w:t>
      </w:r>
    </w:p>
    <w:p w:rsidR="00B97777" w:rsidRDefault="00B97777">
      <w:pPr>
        <w:rPr>
          <w:rFonts w:ascii="Times New Roman" w:hAnsi="Times New Roman"/>
        </w:rPr>
      </w:pPr>
      <w:r>
        <w:rPr>
          <w:rFonts w:ascii="Times New Roman" w:hAnsi="Times New Roman"/>
        </w:rPr>
        <w:t xml:space="preserve">  D. He remained calm in the face of the impending danger.</w:t>
      </w:r>
    </w:p>
    <w:p w:rsidR="00B97777" w:rsidRDefault="00B97777">
      <w:pPr>
        <w:rPr>
          <w:rFonts w:ascii="Times New Roman" w:hAnsi="Times New Roman"/>
        </w:rPr>
      </w:pPr>
      <w:r>
        <w:rPr>
          <w:rFonts w:ascii="Times New Roman" w:hAnsi="Times New Roman"/>
        </w:rPr>
        <w:t>55. Which of the following italicized part is a subject clause?</w:t>
      </w:r>
    </w:p>
    <w:p w:rsidR="00B97777" w:rsidRDefault="00B97777">
      <w:pPr>
        <w:rPr>
          <w:rFonts w:ascii="Times New Roman" w:hAnsi="Times New Roman"/>
        </w:rPr>
      </w:pPr>
      <w:r>
        <w:rPr>
          <w:rFonts w:ascii="Times New Roman" w:hAnsi="Times New Roman"/>
        </w:rPr>
        <w:t xml:space="preserve">   A. He will have it that our plan is really practical.</w:t>
      </w:r>
    </w:p>
    <w:p w:rsidR="00B97777" w:rsidRDefault="00B97777">
      <w:pPr>
        <w:rPr>
          <w:rFonts w:ascii="Times New Roman" w:hAnsi="Times New Roman"/>
        </w:rPr>
      </w:pPr>
      <w:r>
        <w:rPr>
          <w:rFonts w:ascii="Times New Roman" w:hAnsi="Times New Roman"/>
        </w:rPr>
        <w:t xml:space="preserve">   B. My hope is that he will keep it a secret for ever.</w:t>
      </w:r>
    </w:p>
    <w:p w:rsidR="00B97777" w:rsidRDefault="00B97777">
      <w:pPr>
        <w:rPr>
          <w:rFonts w:ascii="Times New Roman" w:hAnsi="Times New Roman"/>
        </w:rPr>
      </w:pPr>
      <w:r>
        <w:rPr>
          <w:rFonts w:ascii="Times New Roman" w:hAnsi="Times New Roman"/>
        </w:rPr>
        <w:t xml:space="preserve">   C. It now appears that they are in urgent need of help.</w:t>
      </w:r>
    </w:p>
    <w:p w:rsidR="00B97777" w:rsidRDefault="00B97777">
      <w:pPr>
        <w:rPr>
          <w:rFonts w:ascii="Times New Roman" w:hAnsi="Times New Roman"/>
        </w:rPr>
      </w:pPr>
      <w:r>
        <w:rPr>
          <w:rFonts w:ascii="Times New Roman" w:hAnsi="Times New Roman"/>
        </w:rPr>
        <w:t xml:space="preserve">   D. It happened on the day that he was born.</w:t>
      </w:r>
    </w:p>
    <w:p w:rsidR="00B97777" w:rsidRDefault="00B97777">
      <w:pPr>
        <w:rPr>
          <w:rFonts w:ascii="Times New Roman" w:hAnsi="Times New Roman"/>
        </w:rPr>
      </w:pPr>
      <w:r>
        <w:rPr>
          <w:rFonts w:ascii="Times New Roman" w:hAnsi="Times New Roman"/>
        </w:rPr>
        <w:t>56. Which of the following contains an adverbial clause of concession?</w:t>
      </w:r>
    </w:p>
    <w:p w:rsidR="00B97777" w:rsidRDefault="00B97777">
      <w:pPr>
        <w:rPr>
          <w:rFonts w:ascii="Times New Roman" w:hAnsi="Times New Roman"/>
        </w:rPr>
      </w:pPr>
      <w:r>
        <w:rPr>
          <w:rFonts w:ascii="Times New Roman" w:hAnsi="Times New Roman"/>
        </w:rPr>
        <w:t xml:space="preserve">  A. I can learn while I work.</w:t>
      </w:r>
    </w:p>
    <w:p w:rsidR="00B97777" w:rsidRDefault="00B97777">
      <w:pPr>
        <w:rPr>
          <w:rFonts w:ascii="Times New Roman" w:hAnsi="Times New Roman"/>
        </w:rPr>
      </w:pPr>
      <w:r>
        <w:rPr>
          <w:rFonts w:ascii="Times New Roman" w:hAnsi="Times New Roman"/>
        </w:rPr>
        <w:t xml:space="preserve">  B. I’m in an awkward position, in that he’ s not arriving until tomorrow.</w:t>
      </w:r>
    </w:p>
    <w:p w:rsidR="00B97777" w:rsidRDefault="00B97777">
      <w:pPr>
        <w:rPr>
          <w:rFonts w:ascii="Times New Roman" w:hAnsi="Times New Roman"/>
        </w:rPr>
      </w:pPr>
      <w:r>
        <w:rPr>
          <w:rFonts w:ascii="Times New Roman" w:hAnsi="Times New Roman"/>
        </w:rPr>
        <w:t xml:space="preserve">  C. Late as it was, they continued to study.</w:t>
      </w:r>
    </w:p>
    <w:p w:rsidR="00B97777" w:rsidRDefault="00B97777">
      <w:pPr>
        <w:rPr>
          <w:rFonts w:ascii="Times New Roman" w:hAnsi="Times New Roman"/>
        </w:rPr>
      </w:pPr>
      <w:r>
        <w:rPr>
          <w:rFonts w:ascii="Times New Roman" w:hAnsi="Times New Roman"/>
        </w:rPr>
        <w:t xml:space="preserve">  D. He made for the door directly he heard the knock.</w:t>
      </w:r>
    </w:p>
    <w:p w:rsidR="00B97777" w:rsidRDefault="00B97777">
      <w:pPr>
        <w:rPr>
          <w:rFonts w:ascii="Times New Roman" w:hAnsi="Times New Roman"/>
        </w:rPr>
      </w:pPr>
      <w:r>
        <w:rPr>
          <w:rFonts w:ascii="Times New Roman" w:hAnsi="Times New Roman"/>
        </w:rPr>
        <w:t>57. Which of the following sentence is INCORRECT?</w:t>
      </w:r>
    </w:p>
    <w:p w:rsidR="00B97777" w:rsidRDefault="00B97777">
      <w:pPr>
        <w:rPr>
          <w:rFonts w:ascii="Times New Roman" w:hAnsi="Times New Roman"/>
        </w:rPr>
      </w:pPr>
      <w:r>
        <w:rPr>
          <w:rFonts w:ascii="Times New Roman" w:hAnsi="Times New Roman"/>
        </w:rPr>
        <w:t xml:space="preserve">  A. John, rather than his roommate, is to blame.</w:t>
      </w:r>
    </w:p>
    <w:p w:rsidR="00B97777" w:rsidRDefault="00B97777" w:rsidP="00A33E3F">
      <w:pPr>
        <w:ind w:firstLineChars="100" w:firstLine="31680"/>
        <w:rPr>
          <w:rFonts w:ascii="Times New Roman" w:hAnsi="Times New Roman"/>
        </w:rPr>
      </w:pPr>
      <w:r>
        <w:rPr>
          <w:rFonts w:ascii="Times New Roman" w:hAnsi="Times New Roman"/>
        </w:rPr>
        <w:t>B. Either Tina or Carol are sure to know the answer.</w:t>
      </w:r>
    </w:p>
    <w:p w:rsidR="00B97777" w:rsidRDefault="00B97777" w:rsidP="00A33E3F">
      <w:pPr>
        <w:ind w:firstLineChars="100" w:firstLine="31680"/>
        <w:rPr>
          <w:rFonts w:ascii="Times New Roman" w:hAnsi="Times New Roman"/>
        </w:rPr>
      </w:pPr>
      <w:r>
        <w:rPr>
          <w:rFonts w:ascii="Times New Roman" w:hAnsi="Times New Roman"/>
        </w:rPr>
        <w:t>C. Three points is not enough to get him drunk.</w:t>
      </w:r>
    </w:p>
    <w:p w:rsidR="00B97777" w:rsidRDefault="00B97777" w:rsidP="00A33E3F">
      <w:pPr>
        <w:ind w:firstLineChars="100" w:firstLine="31680"/>
        <w:rPr>
          <w:rFonts w:ascii="Times New Roman" w:hAnsi="Times New Roman"/>
        </w:rPr>
      </w:pPr>
      <w:r>
        <w:rPr>
          <w:rFonts w:ascii="Times New Roman" w:hAnsi="Times New Roman"/>
        </w:rPr>
        <w:t>D. Forty-five percent of the doctors were woman.</w:t>
      </w:r>
    </w:p>
    <w:p w:rsidR="00B97777" w:rsidRDefault="00B97777">
      <w:pPr>
        <w:rPr>
          <w:rFonts w:ascii="Times New Roman" w:hAnsi="Times New Roman"/>
        </w:rPr>
      </w:pPr>
      <w:r>
        <w:rPr>
          <w:rFonts w:ascii="Times New Roman" w:hAnsi="Times New Roman"/>
        </w:rPr>
        <w:t>58. Which of the following sentences expresses OBLIGATION?</w:t>
      </w:r>
    </w:p>
    <w:p w:rsidR="00B97777" w:rsidRDefault="00B97777">
      <w:pPr>
        <w:rPr>
          <w:rFonts w:ascii="Times New Roman" w:hAnsi="Times New Roman"/>
        </w:rPr>
      </w:pPr>
      <w:r>
        <w:rPr>
          <w:rFonts w:ascii="Times New Roman" w:hAnsi="Times New Roman"/>
        </w:rPr>
        <w:t xml:space="preserve">  A. Everyone would enroll from this course.  B. She could play the piano when she was young.</w:t>
      </w:r>
    </w:p>
    <w:p w:rsidR="00B97777" w:rsidRDefault="00B97777">
      <w:pPr>
        <w:rPr>
          <w:rFonts w:ascii="Times New Roman" w:hAnsi="Times New Roman"/>
        </w:rPr>
      </w:pPr>
      <w:r>
        <w:rPr>
          <w:rFonts w:ascii="Times New Roman" w:hAnsi="Times New Roman"/>
        </w:rPr>
        <w:t xml:space="preserve">  C. You should learn from the model workers. D. It will rain tomorrow.</w:t>
      </w:r>
    </w:p>
    <w:p w:rsidR="00B97777" w:rsidRDefault="00B97777">
      <w:pPr>
        <w:rPr>
          <w:rFonts w:ascii="Times New Roman" w:hAnsi="Times New Roman"/>
        </w:rPr>
      </w:pPr>
      <w:r>
        <w:rPr>
          <w:rFonts w:ascii="Times New Roman" w:hAnsi="Times New Roman"/>
        </w:rPr>
        <w:t>59. Do they have ________ air-conditioners for cooling the room in summer?</w:t>
      </w:r>
    </w:p>
    <w:p w:rsidR="00B97777" w:rsidRDefault="00B97777">
      <w:pPr>
        <w:rPr>
          <w:rFonts w:ascii="Times New Roman" w:hAnsi="Times New Roman"/>
        </w:rPr>
      </w:pPr>
      <w:r>
        <w:rPr>
          <w:rFonts w:ascii="Times New Roman" w:hAnsi="Times New Roman"/>
        </w:rPr>
        <w:t xml:space="preserve">  A. a bit of     B. enough      C. a great deal of       D. many a </w:t>
      </w:r>
    </w:p>
    <w:p w:rsidR="00B97777" w:rsidRDefault="00B97777">
      <w:pPr>
        <w:rPr>
          <w:rFonts w:ascii="Times New Roman" w:hAnsi="Times New Roman"/>
        </w:rPr>
      </w:pPr>
      <w:r>
        <w:rPr>
          <w:rFonts w:ascii="Times New Roman" w:hAnsi="Times New Roman"/>
        </w:rPr>
        <w:t>60. Which of the following reflexive pronouns (</w:t>
      </w:r>
      <w:r>
        <w:rPr>
          <w:rFonts w:ascii="Times New Roman" w:hAnsi="Times New Roman" w:hint="eastAsia"/>
        </w:rPr>
        <w:t>反身代词</w:t>
      </w:r>
      <w:r>
        <w:rPr>
          <w:rFonts w:ascii="Times New Roman" w:hAnsi="Times New Roman"/>
        </w:rPr>
        <w:t>) is used as an object?</w:t>
      </w:r>
    </w:p>
    <w:p w:rsidR="00B97777" w:rsidRDefault="00B97777">
      <w:pPr>
        <w:rPr>
          <w:rFonts w:ascii="Times New Roman" w:hAnsi="Times New Roman"/>
          <w:i/>
        </w:rPr>
      </w:pPr>
      <w:r>
        <w:rPr>
          <w:rFonts w:ascii="Times New Roman" w:hAnsi="Times New Roman"/>
        </w:rPr>
        <w:t xml:space="preserve">  A. You must pull </w:t>
      </w:r>
      <w:r>
        <w:rPr>
          <w:rFonts w:ascii="Times New Roman" w:hAnsi="Times New Roman"/>
          <w:i/>
        </w:rPr>
        <w:t xml:space="preserve">yourself </w:t>
      </w:r>
      <w:r>
        <w:rPr>
          <w:rFonts w:ascii="Times New Roman" w:hAnsi="Times New Roman"/>
        </w:rPr>
        <w:t>together.        B. Nancy will perform the operation</w:t>
      </w:r>
      <w:r>
        <w:rPr>
          <w:rFonts w:ascii="Times New Roman" w:hAnsi="Times New Roman"/>
          <w:i/>
        </w:rPr>
        <w:t xml:space="preserve"> herself.</w:t>
      </w:r>
    </w:p>
    <w:p w:rsidR="00B97777" w:rsidRDefault="00B97777">
      <w:pPr>
        <w:rPr>
          <w:rFonts w:ascii="Times New Roman" w:hAnsi="Times New Roman"/>
        </w:rPr>
      </w:pPr>
      <w:r>
        <w:rPr>
          <w:rFonts w:ascii="Times New Roman" w:hAnsi="Times New Roman"/>
          <w:i/>
        </w:rPr>
        <w:t xml:space="preserve"> </w:t>
      </w:r>
      <w:r>
        <w:rPr>
          <w:rFonts w:ascii="Times New Roman" w:hAnsi="Times New Roman"/>
        </w:rPr>
        <w:t xml:space="preserve"> C. I have nothing to say for</w:t>
      </w:r>
      <w:r>
        <w:rPr>
          <w:rFonts w:ascii="Times New Roman" w:hAnsi="Times New Roman"/>
          <w:i/>
        </w:rPr>
        <w:t xml:space="preserve"> myself</w:t>
      </w:r>
      <w:r>
        <w:rPr>
          <w:rFonts w:ascii="Times New Roman" w:hAnsi="Times New Roman"/>
        </w:rPr>
        <w:t xml:space="preserve">        D. You are </w:t>
      </w:r>
      <w:r>
        <w:rPr>
          <w:rFonts w:ascii="Times New Roman" w:hAnsi="Times New Roman"/>
          <w:i/>
        </w:rPr>
        <w:t>yourself</w:t>
      </w:r>
      <w:r>
        <w:rPr>
          <w:rFonts w:ascii="Times New Roman" w:hAnsi="Times New Roman"/>
        </w:rPr>
        <w:t xml:space="preserve"> today.</w:t>
      </w:r>
    </w:p>
    <w:p w:rsidR="00B97777" w:rsidRDefault="00B97777">
      <w:pPr>
        <w:rPr>
          <w:rFonts w:ascii="Times New Roman" w:hAnsi="Times New Roman"/>
        </w:rPr>
      </w:pPr>
      <w:r>
        <w:rPr>
          <w:rFonts w:ascii="Times New Roman" w:hAnsi="Times New Roman"/>
        </w:rPr>
        <w:t>61. The plane ________ we flew to Canada is very comfortable.</w:t>
      </w:r>
    </w:p>
    <w:p w:rsidR="00B97777" w:rsidRDefault="00B97777">
      <w:pPr>
        <w:rPr>
          <w:rFonts w:ascii="Times New Roman" w:hAnsi="Times New Roman"/>
        </w:rPr>
      </w:pPr>
      <w:r>
        <w:rPr>
          <w:rFonts w:ascii="Times New Roman" w:hAnsi="Times New Roman"/>
        </w:rPr>
        <w:t xml:space="preserve">  A. in that       B. in which          C. what        D. /</w:t>
      </w:r>
    </w:p>
    <w:p w:rsidR="00B97777" w:rsidRDefault="00B97777">
      <w:pPr>
        <w:rPr>
          <w:rFonts w:ascii="Times New Roman" w:hAnsi="Times New Roman"/>
        </w:rPr>
      </w:pPr>
      <w:r>
        <w:rPr>
          <w:rFonts w:ascii="Times New Roman" w:hAnsi="Times New Roman"/>
        </w:rPr>
        <w:t>62. Which of the italicized parts functions as a complement?</w:t>
      </w:r>
    </w:p>
    <w:p w:rsidR="00B97777" w:rsidRDefault="00B97777">
      <w:pPr>
        <w:rPr>
          <w:rFonts w:ascii="Times New Roman" w:hAnsi="Times New Roman"/>
          <w:i/>
        </w:rPr>
      </w:pPr>
      <w:r>
        <w:rPr>
          <w:rFonts w:ascii="Times New Roman" w:hAnsi="Times New Roman"/>
        </w:rPr>
        <w:t xml:space="preserve">  A. I felt my hands</w:t>
      </w:r>
      <w:r>
        <w:rPr>
          <w:rFonts w:ascii="Times New Roman" w:hAnsi="Times New Roman"/>
          <w:i/>
        </w:rPr>
        <w:t xml:space="preserve"> tremble.</w:t>
      </w:r>
      <w:r>
        <w:rPr>
          <w:rFonts w:ascii="Times New Roman" w:hAnsi="Times New Roman"/>
        </w:rPr>
        <w:t xml:space="preserve">          B. Yesterday I met John, </w:t>
      </w:r>
      <w:r>
        <w:rPr>
          <w:rFonts w:ascii="Times New Roman" w:hAnsi="Times New Roman"/>
          <w:i/>
        </w:rPr>
        <w:t>a friend of my sister’s</w:t>
      </w:r>
    </w:p>
    <w:p w:rsidR="00B97777" w:rsidRDefault="00B97777">
      <w:pPr>
        <w:rPr>
          <w:rFonts w:ascii="Times New Roman" w:hAnsi="Times New Roman"/>
          <w:i/>
        </w:rPr>
      </w:pPr>
      <w:r>
        <w:rPr>
          <w:rFonts w:ascii="Times New Roman" w:hAnsi="Times New Roman"/>
        </w:rPr>
        <w:t xml:space="preserve">  C. She gave me a birthday</w:t>
      </w:r>
      <w:r>
        <w:rPr>
          <w:rFonts w:ascii="Times New Roman" w:hAnsi="Times New Roman"/>
          <w:i/>
        </w:rPr>
        <w:t xml:space="preserve"> present </w:t>
      </w:r>
      <w:r>
        <w:rPr>
          <w:rFonts w:ascii="Times New Roman" w:hAnsi="Times New Roman"/>
        </w:rPr>
        <w:t xml:space="preserve">   D. Our plan is</w:t>
      </w:r>
      <w:r>
        <w:rPr>
          <w:rFonts w:ascii="Times New Roman" w:hAnsi="Times New Roman"/>
          <w:i/>
        </w:rPr>
        <w:t xml:space="preserve"> to keep the affair secret.</w:t>
      </w:r>
    </w:p>
    <w:p w:rsidR="00B97777" w:rsidRDefault="00B97777">
      <w:pPr>
        <w:rPr>
          <w:rFonts w:ascii="Times New Roman" w:hAnsi="Times New Roman"/>
        </w:rPr>
      </w:pPr>
      <w:r>
        <w:rPr>
          <w:rFonts w:ascii="Times New Roman" w:hAnsi="Times New Roman"/>
        </w:rPr>
        <w:t>63. In the sentence “when the policeman arrived, the house was found</w:t>
      </w:r>
      <w:r>
        <w:rPr>
          <w:rFonts w:ascii="Times New Roman" w:hAnsi="Times New Roman"/>
          <w:i/>
        </w:rPr>
        <w:t xml:space="preserve"> broken into</w:t>
      </w:r>
      <w:r>
        <w:rPr>
          <w:rFonts w:ascii="Times New Roman" w:hAnsi="Times New Roman"/>
        </w:rPr>
        <w:t>”, the italicized part is a(n) _______.</w:t>
      </w:r>
    </w:p>
    <w:p w:rsidR="00B97777" w:rsidRDefault="00B97777">
      <w:pPr>
        <w:rPr>
          <w:rFonts w:ascii="Times New Roman" w:hAnsi="Times New Roman"/>
        </w:rPr>
      </w:pPr>
      <w:r>
        <w:rPr>
          <w:rFonts w:ascii="Times New Roman" w:hAnsi="Times New Roman"/>
        </w:rPr>
        <w:t xml:space="preserve">  A. object complement              B. subjective complement</w:t>
      </w:r>
    </w:p>
    <w:p w:rsidR="00B97777" w:rsidRDefault="00B97777">
      <w:pPr>
        <w:rPr>
          <w:rFonts w:ascii="Times New Roman" w:hAnsi="Times New Roman"/>
        </w:rPr>
      </w:pPr>
      <w:r>
        <w:rPr>
          <w:rFonts w:ascii="Times New Roman" w:hAnsi="Times New Roman"/>
        </w:rPr>
        <w:t xml:space="preserve">  C. object                        D. appositive</w:t>
      </w:r>
    </w:p>
    <w:p w:rsidR="00B97777" w:rsidRDefault="00B97777">
      <w:pPr>
        <w:rPr>
          <w:rFonts w:ascii="Times New Roman" w:hAnsi="Times New Roman"/>
        </w:rPr>
      </w:pPr>
      <w:r>
        <w:rPr>
          <w:rFonts w:ascii="Times New Roman" w:hAnsi="Times New Roman"/>
        </w:rPr>
        <w:t>64. Which of the following italicized parts is an appositive clause?</w:t>
      </w:r>
    </w:p>
    <w:p w:rsidR="00B97777" w:rsidRDefault="00B97777">
      <w:pPr>
        <w:rPr>
          <w:rFonts w:ascii="Times New Roman" w:hAnsi="Times New Roman"/>
        </w:rPr>
      </w:pPr>
      <w:r>
        <w:rPr>
          <w:rFonts w:ascii="Times New Roman" w:hAnsi="Times New Roman"/>
        </w:rPr>
        <w:t xml:space="preserve">  A. They were surprised at the fact that ocean ships can sail up the Great Lakes.</w:t>
      </w:r>
    </w:p>
    <w:p w:rsidR="00B97777" w:rsidRDefault="00B97777">
      <w:pPr>
        <w:rPr>
          <w:rFonts w:ascii="Times New Roman" w:hAnsi="Times New Roman"/>
        </w:rPr>
      </w:pPr>
      <w:r>
        <w:rPr>
          <w:rFonts w:ascii="Times New Roman" w:hAnsi="Times New Roman"/>
        </w:rPr>
        <w:t xml:space="preserve">  B. I have read all the books that you gave me. </w:t>
      </w:r>
    </w:p>
    <w:p w:rsidR="00B97777" w:rsidRDefault="00B97777">
      <w:pPr>
        <w:rPr>
          <w:rFonts w:ascii="Times New Roman" w:hAnsi="Times New Roman"/>
        </w:rPr>
      </w:pPr>
      <w:r>
        <w:rPr>
          <w:rFonts w:ascii="Times New Roman" w:hAnsi="Times New Roman"/>
        </w:rPr>
        <w:t xml:space="preserve">  C. He told me that he would go to the college the next year.</w:t>
      </w:r>
    </w:p>
    <w:p w:rsidR="00B97777" w:rsidRDefault="00B97777">
      <w:pPr>
        <w:rPr>
          <w:rFonts w:ascii="Times New Roman" w:hAnsi="Times New Roman"/>
        </w:rPr>
      </w:pPr>
      <w:r>
        <w:rPr>
          <w:rFonts w:ascii="Times New Roman" w:hAnsi="Times New Roman"/>
        </w:rPr>
        <w:t xml:space="preserve">  D. The truth is that I didn’t finish my term essay.</w:t>
      </w:r>
    </w:p>
    <w:p w:rsidR="00B97777" w:rsidRDefault="00B97777">
      <w:pPr>
        <w:rPr>
          <w:rFonts w:ascii="Times New Roman" w:hAnsi="Times New Roman"/>
        </w:rPr>
      </w:pPr>
      <w:r>
        <w:rPr>
          <w:rFonts w:ascii="Times New Roman" w:hAnsi="Times New Roman"/>
        </w:rPr>
        <w:t>65. The salinity of the earth’s oceans is about _______.</w:t>
      </w:r>
    </w:p>
    <w:p w:rsidR="00B97777" w:rsidRDefault="00B97777">
      <w:pPr>
        <w:rPr>
          <w:rFonts w:ascii="Times New Roman" w:hAnsi="Times New Roman"/>
        </w:rPr>
      </w:pPr>
      <w:r>
        <w:rPr>
          <w:rFonts w:ascii="Times New Roman" w:hAnsi="Times New Roman"/>
        </w:rPr>
        <w:t xml:space="preserve">  A. thirty-five part per thousand.        B. thirty-five parts per thousand.</w:t>
      </w:r>
    </w:p>
    <w:p w:rsidR="00B97777" w:rsidRDefault="00B97777">
      <w:pPr>
        <w:rPr>
          <w:rFonts w:ascii="Times New Roman" w:hAnsi="Times New Roman"/>
        </w:rPr>
      </w:pPr>
      <w:r>
        <w:rPr>
          <w:rFonts w:ascii="Times New Roman" w:hAnsi="Times New Roman"/>
        </w:rPr>
        <w:t xml:space="preserve">  C. thirty-five of thousand             D. thirty-five out of thousand.</w:t>
      </w:r>
    </w:p>
    <w:p w:rsidR="00B97777" w:rsidRDefault="00B97777">
      <w:pPr>
        <w:rPr>
          <w:rFonts w:ascii="Times New Roman" w:hAnsi="Times New Roman"/>
        </w:rPr>
      </w:pPr>
      <w:r>
        <w:rPr>
          <w:rFonts w:ascii="Times New Roman" w:hAnsi="Times New Roman"/>
        </w:rPr>
        <w:t>66. The sun’s rays can ______ water up to 10 feet.</w:t>
      </w:r>
    </w:p>
    <w:p w:rsidR="00B97777" w:rsidRDefault="00B97777">
      <w:pPr>
        <w:rPr>
          <w:rFonts w:ascii="Times New Roman" w:hAnsi="Times New Roman"/>
        </w:rPr>
      </w:pPr>
      <w:r>
        <w:rPr>
          <w:rFonts w:ascii="Times New Roman" w:hAnsi="Times New Roman"/>
        </w:rPr>
        <w:t xml:space="preserve">  A. pierce      B. perceive      C. puncture       D. penetrate</w:t>
      </w:r>
    </w:p>
    <w:p w:rsidR="00B97777" w:rsidRDefault="00B97777">
      <w:pPr>
        <w:rPr>
          <w:rFonts w:ascii="Times New Roman" w:hAnsi="Times New Roman"/>
        </w:rPr>
      </w:pPr>
      <w:r>
        <w:rPr>
          <w:rFonts w:ascii="Times New Roman" w:hAnsi="Times New Roman"/>
        </w:rPr>
        <w:t>67. The constitution of a _____ society is not necessarily simple.</w:t>
      </w:r>
    </w:p>
    <w:p w:rsidR="00B97777" w:rsidRDefault="00B97777">
      <w:pPr>
        <w:rPr>
          <w:rFonts w:ascii="Times New Roman" w:hAnsi="Times New Roman"/>
        </w:rPr>
      </w:pPr>
      <w:r>
        <w:rPr>
          <w:rFonts w:ascii="Times New Roman" w:hAnsi="Times New Roman"/>
        </w:rPr>
        <w:t xml:space="preserve">  A. previous      B. preceding     C. primary      D. primitive</w:t>
      </w:r>
    </w:p>
    <w:p w:rsidR="00B97777" w:rsidRDefault="00B97777">
      <w:pPr>
        <w:rPr>
          <w:rFonts w:ascii="Times New Roman" w:hAnsi="Times New Roman"/>
        </w:rPr>
      </w:pPr>
      <w:r>
        <w:rPr>
          <w:rFonts w:ascii="Times New Roman" w:hAnsi="Times New Roman"/>
        </w:rPr>
        <w:t>68. Children are sensitive to disapproval and adjust their behavior ________.</w:t>
      </w:r>
    </w:p>
    <w:p w:rsidR="00B97777" w:rsidRDefault="00B97777">
      <w:pPr>
        <w:rPr>
          <w:rFonts w:ascii="Times New Roman" w:hAnsi="Times New Roman"/>
        </w:rPr>
      </w:pPr>
      <w:r>
        <w:rPr>
          <w:rFonts w:ascii="Times New Roman" w:hAnsi="Times New Roman"/>
        </w:rPr>
        <w:t xml:space="preserve">   A. accordingly      B. conversely      C. actually     D. basically</w:t>
      </w:r>
    </w:p>
    <w:p w:rsidR="00B97777" w:rsidRDefault="00B97777">
      <w:pPr>
        <w:rPr>
          <w:rFonts w:ascii="Times New Roman" w:hAnsi="Times New Roman"/>
        </w:rPr>
      </w:pPr>
      <w:r>
        <w:rPr>
          <w:rFonts w:ascii="Times New Roman" w:hAnsi="Times New Roman"/>
        </w:rPr>
        <w:t>69. You can have as ______ agent in advance, or to direct as exclusive agent. You have the choice.</w:t>
      </w:r>
    </w:p>
    <w:p w:rsidR="00B97777" w:rsidRDefault="00B97777">
      <w:pPr>
        <w:rPr>
          <w:rFonts w:ascii="Times New Roman" w:hAnsi="Times New Roman"/>
        </w:rPr>
      </w:pPr>
      <w:r>
        <w:rPr>
          <w:rFonts w:ascii="Times New Roman" w:hAnsi="Times New Roman"/>
        </w:rPr>
        <w:t xml:space="preserve">   A. committee       B. commission      C. community      D. commerce</w:t>
      </w:r>
    </w:p>
    <w:p w:rsidR="00B97777" w:rsidRDefault="00B97777">
      <w:pPr>
        <w:rPr>
          <w:rFonts w:ascii="Times New Roman" w:hAnsi="Times New Roman"/>
        </w:rPr>
      </w:pPr>
      <w:r>
        <w:rPr>
          <w:rFonts w:ascii="Times New Roman" w:hAnsi="Times New Roman"/>
        </w:rPr>
        <w:t>70. Turf wars are ________ when two departments are merged.</w:t>
      </w:r>
    </w:p>
    <w:p w:rsidR="00B97777" w:rsidRDefault="00B97777">
      <w:pPr>
        <w:rPr>
          <w:rFonts w:ascii="Times New Roman" w:hAnsi="Times New Roman"/>
        </w:rPr>
      </w:pPr>
      <w:r>
        <w:rPr>
          <w:rFonts w:ascii="Times New Roman" w:hAnsi="Times New Roman"/>
        </w:rPr>
        <w:t xml:space="preserve">  A. apparent         B. inevitable       C. considerable      D. infinite</w:t>
      </w:r>
    </w:p>
    <w:p w:rsidR="00B97777" w:rsidRDefault="00B97777">
      <w:pPr>
        <w:rPr>
          <w:rFonts w:ascii="Times New Roman" w:hAnsi="Times New Roman"/>
        </w:rPr>
      </w:pPr>
      <w:r>
        <w:rPr>
          <w:rFonts w:ascii="Times New Roman" w:hAnsi="Times New Roman"/>
        </w:rPr>
        <w:t>71. They decided not to count on foreign aid to _____ the famine.</w:t>
      </w:r>
    </w:p>
    <w:p w:rsidR="00B97777" w:rsidRDefault="00B97777">
      <w:pPr>
        <w:rPr>
          <w:rFonts w:ascii="Times New Roman" w:hAnsi="Times New Roman"/>
        </w:rPr>
      </w:pPr>
      <w:r>
        <w:rPr>
          <w:rFonts w:ascii="Times New Roman" w:hAnsi="Times New Roman"/>
        </w:rPr>
        <w:t xml:space="preserve">  A. regulate         B. relate      C. release       D. relieve</w:t>
      </w:r>
    </w:p>
    <w:p w:rsidR="00B97777" w:rsidRDefault="00B97777">
      <w:pPr>
        <w:rPr>
          <w:rFonts w:ascii="Times New Roman" w:hAnsi="Times New Roman"/>
        </w:rPr>
      </w:pPr>
      <w:r>
        <w:rPr>
          <w:rFonts w:ascii="Times New Roman" w:hAnsi="Times New Roman"/>
        </w:rPr>
        <w:t>72. It is not easy to distinguish cultured pearls from ____pearls.</w:t>
      </w:r>
    </w:p>
    <w:p w:rsidR="00B97777" w:rsidRDefault="00B97777">
      <w:pPr>
        <w:rPr>
          <w:rFonts w:ascii="Times New Roman" w:hAnsi="Times New Roman"/>
        </w:rPr>
      </w:pPr>
      <w:r>
        <w:rPr>
          <w:rFonts w:ascii="Times New Roman" w:hAnsi="Times New Roman"/>
        </w:rPr>
        <w:t xml:space="preserve">  A. permanent       B. precious       C. authentic      D. sincere</w:t>
      </w:r>
    </w:p>
    <w:p w:rsidR="00B97777" w:rsidRDefault="00B97777">
      <w:pPr>
        <w:rPr>
          <w:rFonts w:ascii="Times New Roman" w:hAnsi="Times New Roman"/>
        </w:rPr>
      </w:pPr>
      <w:r>
        <w:rPr>
          <w:rFonts w:ascii="Times New Roman" w:hAnsi="Times New Roman"/>
        </w:rPr>
        <w:t xml:space="preserve">73. They catered for everyone </w:t>
      </w:r>
      <w:r>
        <w:rPr>
          <w:rFonts w:ascii="Times New Roman" w:hAnsi="Times New Roman"/>
          <w:u w:val="single"/>
        </w:rPr>
        <w:t xml:space="preserve">regardless of </w:t>
      </w:r>
      <w:r>
        <w:rPr>
          <w:rFonts w:ascii="Times New Roman" w:hAnsi="Times New Roman"/>
        </w:rPr>
        <w:t>social rank. The underlined part means ______.</w:t>
      </w:r>
    </w:p>
    <w:p w:rsidR="00B97777" w:rsidRDefault="00B97777">
      <w:pPr>
        <w:rPr>
          <w:rFonts w:ascii="Times New Roman" w:hAnsi="Times New Roman"/>
        </w:rPr>
      </w:pPr>
      <w:r>
        <w:rPr>
          <w:rFonts w:ascii="Times New Roman" w:hAnsi="Times New Roman"/>
        </w:rPr>
        <w:t xml:space="preserve">  A. despite of       B. on the basis of     C. in the light of     D. at the mercy of</w:t>
      </w:r>
    </w:p>
    <w:p w:rsidR="00B97777" w:rsidRDefault="00B97777">
      <w:pPr>
        <w:rPr>
          <w:rFonts w:ascii="Times New Roman" w:hAnsi="Times New Roman"/>
        </w:rPr>
      </w:pPr>
      <w:r>
        <w:rPr>
          <w:rFonts w:ascii="Times New Roman" w:hAnsi="Times New Roman"/>
        </w:rPr>
        <w:t xml:space="preserve">74. Soon comics were so </w:t>
      </w:r>
      <w:r>
        <w:rPr>
          <w:rFonts w:ascii="Times New Roman" w:hAnsi="Times New Roman"/>
          <w:u w:val="single"/>
        </w:rPr>
        <w:t xml:space="preserve">prevalent </w:t>
      </w:r>
      <w:r>
        <w:rPr>
          <w:rFonts w:ascii="Times New Roman" w:hAnsi="Times New Roman"/>
        </w:rPr>
        <w:t>as to attract the attention of the public. The underlined part means _______.</w:t>
      </w:r>
    </w:p>
    <w:p w:rsidR="00B97777" w:rsidRDefault="00B97777">
      <w:pPr>
        <w:rPr>
          <w:rFonts w:ascii="Times New Roman" w:hAnsi="Times New Roman"/>
        </w:rPr>
      </w:pPr>
      <w:r>
        <w:rPr>
          <w:rFonts w:ascii="Times New Roman" w:hAnsi="Times New Roman"/>
        </w:rPr>
        <w:t xml:space="preserve">  A. successful      B. prosperous      C. widespread       D. hit</w:t>
      </w:r>
    </w:p>
    <w:p w:rsidR="00B97777" w:rsidRDefault="00B97777">
      <w:pPr>
        <w:rPr>
          <w:rFonts w:ascii="Times New Roman" w:hAnsi="Times New Roman"/>
        </w:rPr>
      </w:pPr>
      <w:r>
        <w:rPr>
          <w:rFonts w:ascii="Times New Roman" w:hAnsi="Times New Roman"/>
        </w:rPr>
        <w:t xml:space="preserve">75. Two </w:t>
      </w:r>
      <w:r>
        <w:rPr>
          <w:rFonts w:ascii="Times New Roman" w:hAnsi="Times New Roman"/>
          <w:u w:val="single"/>
        </w:rPr>
        <w:t>substitutes</w:t>
      </w:r>
      <w:r>
        <w:rPr>
          <w:rFonts w:ascii="Times New Roman" w:hAnsi="Times New Roman"/>
        </w:rPr>
        <w:t xml:space="preserve"> were used in a fierce soccer game last night. The underlined part means ______.</w:t>
      </w:r>
    </w:p>
    <w:p w:rsidR="00B97777" w:rsidRDefault="00B97777">
      <w:pPr>
        <w:rPr>
          <w:rFonts w:ascii="Times New Roman" w:hAnsi="Times New Roman"/>
        </w:rPr>
      </w:pPr>
      <w:r>
        <w:rPr>
          <w:rFonts w:ascii="Times New Roman" w:hAnsi="Times New Roman"/>
        </w:rPr>
        <w:t xml:space="preserve">  A. athletes      B. judges       C. replacements         D. coaches</w:t>
      </w:r>
    </w:p>
    <w:p w:rsidR="00B97777" w:rsidRDefault="00B97777">
      <w:pPr>
        <w:rPr>
          <w:rFonts w:ascii="Times New Roman" w:hAnsi="Times New Roman"/>
        </w:rPr>
      </w:pPr>
      <w:r>
        <w:rPr>
          <w:rFonts w:ascii="Times New Roman" w:hAnsi="Times New Roman"/>
        </w:rPr>
        <w:t xml:space="preserve">76. It is based on technology that already exists—it’s not </w:t>
      </w:r>
      <w:r>
        <w:rPr>
          <w:rFonts w:ascii="Times New Roman" w:hAnsi="Times New Roman"/>
          <w:u w:val="single"/>
        </w:rPr>
        <w:t>a pie in the sky</w:t>
      </w:r>
      <w:r>
        <w:rPr>
          <w:rFonts w:ascii="Times New Roman" w:hAnsi="Times New Roman"/>
        </w:rPr>
        <w:t xml:space="preserve"> prediction. The underlined part means ______.</w:t>
      </w:r>
    </w:p>
    <w:p w:rsidR="00B97777" w:rsidRDefault="00B97777">
      <w:pPr>
        <w:rPr>
          <w:rFonts w:ascii="Times New Roman" w:hAnsi="Times New Roman"/>
        </w:rPr>
      </w:pPr>
      <w:r>
        <w:rPr>
          <w:rFonts w:ascii="Times New Roman" w:hAnsi="Times New Roman"/>
        </w:rPr>
        <w:t xml:space="preserve">  A. unrealistic        B. marvelous      C. objective      D. pessimistic</w:t>
      </w:r>
    </w:p>
    <w:p w:rsidR="00B97777" w:rsidRDefault="00B97777">
      <w:pPr>
        <w:rPr>
          <w:rFonts w:ascii="Times New Roman" w:hAnsi="Times New Roman"/>
        </w:rPr>
      </w:pPr>
      <w:r>
        <w:rPr>
          <w:rFonts w:ascii="Times New Roman" w:hAnsi="Times New Roman"/>
        </w:rPr>
        <w:t>77. Please use cool water to wash this sweater, otherwise, it will _________.</w:t>
      </w:r>
    </w:p>
    <w:p w:rsidR="00B97777" w:rsidRDefault="00B97777">
      <w:pPr>
        <w:rPr>
          <w:rFonts w:ascii="Times New Roman" w:hAnsi="Times New Roman"/>
        </w:rPr>
      </w:pPr>
      <w:r>
        <w:rPr>
          <w:rFonts w:ascii="Times New Roman" w:hAnsi="Times New Roman"/>
        </w:rPr>
        <w:t xml:space="preserve">  A. condense        B. compress       C. shrink        D. contract</w:t>
      </w:r>
    </w:p>
    <w:p w:rsidR="00B97777" w:rsidRDefault="00B97777">
      <w:pPr>
        <w:rPr>
          <w:rFonts w:ascii="Times New Roman" w:hAnsi="Times New Roman"/>
        </w:rPr>
      </w:pPr>
      <w:r>
        <w:rPr>
          <w:rFonts w:ascii="Times New Roman" w:hAnsi="Times New Roman"/>
        </w:rPr>
        <w:t xml:space="preserve">78. The poll </w:t>
      </w:r>
      <w:r>
        <w:rPr>
          <w:rFonts w:ascii="Times New Roman" w:hAnsi="Times New Roman"/>
          <w:u w:val="single"/>
        </w:rPr>
        <w:t>canvassed</w:t>
      </w:r>
      <w:r>
        <w:rPr>
          <w:rFonts w:ascii="Times New Roman" w:hAnsi="Times New Roman"/>
        </w:rPr>
        <w:t xml:space="preserve"> the views of almost eighty economists. The underlined part means ______.</w:t>
      </w:r>
    </w:p>
    <w:p w:rsidR="00B97777" w:rsidRDefault="00B97777">
      <w:pPr>
        <w:rPr>
          <w:rFonts w:ascii="Times New Roman" w:hAnsi="Times New Roman"/>
        </w:rPr>
      </w:pPr>
      <w:r>
        <w:rPr>
          <w:rFonts w:ascii="Times New Roman" w:hAnsi="Times New Roman"/>
        </w:rPr>
        <w:t xml:space="preserve">  A. deceived        B. informed       C. enquired       D. proposed</w:t>
      </w:r>
    </w:p>
    <w:p w:rsidR="00B97777" w:rsidRDefault="00B97777">
      <w:pPr>
        <w:rPr>
          <w:rFonts w:ascii="Times New Roman" w:hAnsi="Times New Roman"/>
        </w:rPr>
      </w:pPr>
      <w:r>
        <w:rPr>
          <w:rFonts w:ascii="Times New Roman" w:hAnsi="Times New Roman"/>
        </w:rPr>
        <w:t>79. ____________ the South Korean conglomerates, few other firms have the research and development resources to compete in these areas.</w:t>
      </w:r>
    </w:p>
    <w:p w:rsidR="00B97777" w:rsidRDefault="00B97777">
      <w:pPr>
        <w:rPr>
          <w:rFonts w:ascii="Times New Roman" w:hAnsi="Times New Roman"/>
        </w:rPr>
      </w:pPr>
      <w:r>
        <w:rPr>
          <w:rFonts w:ascii="Times New Roman" w:hAnsi="Times New Roman"/>
        </w:rPr>
        <w:t xml:space="preserve">  A. in case of      B. in regard to      C. with the exception of    D. with the purpose of </w:t>
      </w:r>
    </w:p>
    <w:p w:rsidR="00B97777" w:rsidRDefault="00B97777">
      <w:pPr>
        <w:rPr>
          <w:rFonts w:ascii="Times New Roman" w:hAnsi="Times New Roman"/>
        </w:rPr>
      </w:pPr>
      <w:r>
        <w:rPr>
          <w:rFonts w:ascii="Times New Roman" w:hAnsi="Times New Roman"/>
        </w:rPr>
        <w:t>80. Wet pavements soon dry when there is wind or sunshine to ____ the water.</w:t>
      </w:r>
    </w:p>
    <w:p w:rsidR="00B97777" w:rsidRDefault="00B97777">
      <w:pPr>
        <w:rPr>
          <w:rFonts w:ascii="Times New Roman" w:hAnsi="Times New Roman"/>
        </w:rPr>
      </w:pPr>
      <w:r>
        <w:rPr>
          <w:rFonts w:ascii="Times New Roman" w:hAnsi="Times New Roman"/>
        </w:rPr>
        <w:t xml:space="preserve">  A. vanish        B. evaporate        C. disappear        D. fade</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 xml:space="preserve">Part </w:t>
      </w:r>
      <w:r>
        <w:rPr>
          <w:rFonts w:ascii="宋体" w:hAnsi="宋体" w:hint="eastAsia"/>
        </w:rPr>
        <w:t>Ⅴ</w:t>
      </w:r>
      <w:r>
        <w:rPr>
          <w:rFonts w:ascii="Times New Roman" w:hAnsi="Times New Roman"/>
        </w:rPr>
        <w:t xml:space="preserve"> Reading Comprehension</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 xml:space="preserve"> In this section there four passages followed by questions or unfinished statements, each with four suggested answers marked A, B, C and D. Choose the one that you think is the best answer.</w:t>
      </w:r>
    </w:p>
    <w:p w:rsidR="00B97777" w:rsidRDefault="00B97777">
      <w:pPr>
        <w:rPr>
          <w:rFonts w:ascii="Times New Roman" w:hAnsi="Times New Roman"/>
          <w:b/>
          <w:i/>
        </w:rPr>
      </w:pPr>
      <w:r>
        <w:rPr>
          <w:rFonts w:ascii="Times New Roman" w:hAnsi="Times New Roman"/>
          <w:b/>
          <w:i/>
        </w:rPr>
        <w:t xml:space="preserve">   Mark your answers on Answer Sheet Two.</w:t>
      </w:r>
    </w:p>
    <w:p w:rsidR="00B97777" w:rsidRDefault="00B97777">
      <w:pPr>
        <w:rPr>
          <w:rFonts w:ascii="Times New Roman" w:hAnsi="Times New Roman"/>
        </w:rPr>
      </w:pPr>
      <w:r>
        <w:rPr>
          <w:rFonts w:ascii="Times New Roman" w:hAnsi="Times New Roman"/>
        </w:rPr>
        <w:t>Text A:</w:t>
      </w:r>
    </w:p>
    <w:p w:rsidR="00B97777" w:rsidRDefault="00B97777">
      <w:pPr>
        <w:rPr>
          <w:rFonts w:ascii="Times New Roman" w:hAnsi="Times New Roman"/>
        </w:rPr>
      </w:pPr>
      <w:r>
        <w:rPr>
          <w:rFonts w:ascii="Times New Roman" w:hAnsi="Times New Roman"/>
        </w:rPr>
        <w:t xml:space="preserve">   Surveys by Forrester Research show that individuals all over the world are using cloud technologies to store their personal and work stuff: files, contacts, photos, music, and videos. In Europe and the U.S., 61% and 77% of online adults respectively use one or more of these services. As a result, there’s now a new Internet gold rush to help you build your digital self—to help you access, manage and benefit from your digital information, using any smart phone, tablet, PC, or web browser.</w:t>
      </w:r>
    </w:p>
    <w:p w:rsidR="00B97777" w:rsidRDefault="00B97777">
      <w:pPr>
        <w:rPr>
          <w:rFonts w:ascii="Times New Roman" w:hAnsi="Times New Roman"/>
        </w:rPr>
      </w:pPr>
      <w:r>
        <w:rPr>
          <w:rFonts w:ascii="Times New Roman" w:hAnsi="Times New Roman"/>
        </w:rPr>
        <w:t xml:space="preserve">  Once your digital self is stored in online services, it becomes possible for providers to serve you with not only automated storage but advice. These providers do things such as automatically uploading your digital photos, synchronizing your contacts everywhere and automatically assembling your expense report from photos, scans or emails of receipts. Or even advising you on the right financial strategy or workout times, based on your spending logs and work calendar.</w:t>
      </w:r>
    </w:p>
    <w:p w:rsidR="00B97777" w:rsidRDefault="00B97777">
      <w:pPr>
        <w:rPr>
          <w:rFonts w:ascii="Times New Roman" w:hAnsi="Times New Roman"/>
        </w:rPr>
      </w:pPr>
      <w:r>
        <w:rPr>
          <w:rFonts w:ascii="Times New Roman" w:hAnsi="Times New Roman"/>
        </w:rPr>
        <w:t xml:space="preserve">  The companies offering these services are a mix of leading startups, big tech companies and new players. For example, Phil Libin created Evernote to help you remember everything easily, after he grew frustrated at fiddling with files to organize information from work and home. Now Evernote has 45m accounts and a new deal to serve Telefonica’s wireless customers worldwide. When you enter new notes, Evernote suggests related notes from your notebooks and those of co-workers you’re linked to.</w:t>
      </w:r>
    </w:p>
    <w:p w:rsidR="00B97777" w:rsidRDefault="00B97777">
      <w:pPr>
        <w:rPr>
          <w:rFonts w:ascii="Times New Roman" w:hAnsi="Times New Roman"/>
        </w:rPr>
      </w:pPr>
      <w:r>
        <w:rPr>
          <w:rFonts w:ascii="Times New Roman" w:hAnsi="Times New Roman"/>
        </w:rPr>
        <w:t xml:space="preserve">   Drew Houston started Dropbox to give you access to computer files everywhere---motivated by his experience of needing files from his other computer. Dropbox aims to be your file system on ant gadget, so you can easily find, share and save files no matter what browser or device you’re using.</w:t>
      </w:r>
    </w:p>
    <w:p w:rsidR="00B97777" w:rsidRDefault="00B97777">
      <w:pPr>
        <w:rPr>
          <w:rFonts w:ascii="Times New Roman" w:hAnsi="Times New Roman"/>
        </w:rPr>
      </w:pPr>
      <w:r>
        <w:rPr>
          <w:rFonts w:ascii="Times New Roman" w:hAnsi="Times New Roman"/>
        </w:rPr>
        <w:t xml:space="preserve">   Manilla, Doxo and Volly are variations on the idea of help you organize and mange you bills and statements on one central website for free. Your providers get more people using digital services instead of paper, plus the chance to offer you better services based on your usage and needs, based on analyzing your actually financial records.</w:t>
      </w:r>
    </w:p>
    <w:p w:rsidR="00B97777" w:rsidRDefault="00B97777">
      <w:pPr>
        <w:rPr>
          <w:rFonts w:ascii="Times New Roman" w:hAnsi="Times New Roman"/>
        </w:rPr>
      </w:pPr>
      <w:r>
        <w:rPr>
          <w:rFonts w:ascii="Times New Roman" w:hAnsi="Times New Roman"/>
        </w:rPr>
        <w:t xml:space="preserve">   Apple’s iCloud, Microsoft’s SkyDrive, and Google Drive all aim to organize and store your key digital information online. Having all that stuff online makes new assistance and advice possible.</w:t>
      </w:r>
    </w:p>
    <w:p w:rsidR="00B97777" w:rsidRDefault="00B97777">
      <w:pPr>
        <w:rPr>
          <w:rFonts w:ascii="Times New Roman" w:hAnsi="Times New Roman"/>
        </w:rPr>
      </w:pPr>
      <w:r>
        <w:rPr>
          <w:rFonts w:ascii="Times New Roman" w:hAnsi="Times New Roman"/>
        </w:rPr>
        <w:t xml:space="preserve">   Based on our research, we expect the battle to serve our digital selves to unfold over the next six years. Competitors big and little are jockeying for position, but none have a big head start. Individuals will come to be defined details of your life in return for proactive services will be seen as a defining choice, just like choosing where to live or what kind of car to drive. The big American Internet companies, major telcos, retailers and financial companies, and even some governments will compete to be the digital butler for the web of services that make up your digital  self. Who you choose will define you. Will you become a Google, a BT, a Carrefour or a Baidu? Your choices will remake the power dynamics of the online world.</w:t>
      </w:r>
    </w:p>
    <w:p w:rsidR="00B97777" w:rsidRDefault="00B97777">
      <w:pPr>
        <w:rPr>
          <w:rFonts w:ascii="Times New Roman" w:hAnsi="Times New Roman"/>
        </w:rPr>
      </w:pPr>
      <w:r>
        <w:rPr>
          <w:rFonts w:ascii="Times New Roman" w:hAnsi="Times New Roman"/>
        </w:rPr>
        <w:t>81. The word “</w:t>
      </w:r>
      <w:r>
        <w:rPr>
          <w:rFonts w:ascii="Times New Roman" w:hAnsi="Times New Roman"/>
          <w:b/>
        </w:rPr>
        <w:t>synchronizing”</w:t>
      </w:r>
      <w:r>
        <w:rPr>
          <w:rFonts w:ascii="Times New Roman" w:hAnsi="Times New Roman"/>
        </w:rPr>
        <w:t xml:space="preserve"> in Paragraph Two probably means___________.</w:t>
      </w:r>
    </w:p>
    <w:p w:rsidR="00B97777" w:rsidRDefault="00B97777">
      <w:pPr>
        <w:rPr>
          <w:rFonts w:ascii="Times New Roman" w:hAnsi="Times New Roman"/>
        </w:rPr>
      </w:pPr>
      <w:r>
        <w:rPr>
          <w:rFonts w:ascii="Times New Roman" w:hAnsi="Times New Roman"/>
        </w:rPr>
        <w:t xml:space="preserve">   A. paralyzing and damaging            B. arranging simultaneously</w:t>
      </w:r>
    </w:p>
    <w:p w:rsidR="00B97777" w:rsidRDefault="00B97777">
      <w:pPr>
        <w:rPr>
          <w:rFonts w:ascii="Times New Roman" w:hAnsi="Times New Roman"/>
        </w:rPr>
      </w:pPr>
      <w:r>
        <w:rPr>
          <w:rFonts w:ascii="Times New Roman" w:hAnsi="Times New Roman"/>
        </w:rPr>
        <w:t xml:space="preserve">   C. comparing and contrasting           D. collecting and sorting</w:t>
      </w:r>
    </w:p>
    <w:p w:rsidR="00B97777" w:rsidRDefault="00B97777">
      <w:pPr>
        <w:rPr>
          <w:rFonts w:ascii="Times New Roman" w:hAnsi="Times New Roman"/>
        </w:rPr>
      </w:pPr>
      <w:r>
        <w:rPr>
          <w:rFonts w:ascii="Times New Roman" w:hAnsi="Times New Roman"/>
        </w:rPr>
        <w:t>82. Which of the following is NOT true about the companies offering online services?</w:t>
      </w:r>
    </w:p>
    <w:p w:rsidR="00B97777" w:rsidRDefault="00B97777">
      <w:pPr>
        <w:rPr>
          <w:rFonts w:ascii="Times New Roman" w:hAnsi="Times New Roman"/>
        </w:rPr>
      </w:pPr>
      <w:r>
        <w:rPr>
          <w:rFonts w:ascii="Times New Roman" w:hAnsi="Times New Roman"/>
        </w:rPr>
        <w:t xml:space="preserve">  A. They vary from each other in type, size and service, etc.</w:t>
      </w:r>
    </w:p>
    <w:p w:rsidR="00B97777" w:rsidRDefault="00B97777">
      <w:pPr>
        <w:rPr>
          <w:rFonts w:ascii="Times New Roman" w:hAnsi="Times New Roman"/>
        </w:rPr>
      </w:pPr>
      <w:r>
        <w:rPr>
          <w:rFonts w:ascii="Times New Roman" w:hAnsi="Times New Roman"/>
        </w:rPr>
        <w:t xml:space="preserve">  B. They all want to have a bite on the market pie of the business.</w:t>
      </w:r>
    </w:p>
    <w:p w:rsidR="00B97777" w:rsidRDefault="00B97777">
      <w:pPr>
        <w:rPr>
          <w:rFonts w:ascii="Times New Roman" w:hAnsi="Times New Roman"/>
        </w:rPr>
      </w:pPr>
      <w:r>
        <w:rPr>
          <w:rFonts w:ascii="Times New Roman" w:hAnsi="Times New Roman"/>
        </w:rPr>
        <w:t xml:space="preserve">  C. They store customers’ online records and delete past information regularly.</w:t>
      </w:r>
    </w:p>
    <w:p w:rsidR="00B97777" w:rsidRDefault="00B97777">
      <w:pPr>
        <w:rPr>
          <w:rFonts w:ascii="Times New Roman" w:hAnsi="Times New Roman"/>
        </w:rPr>
      </w:pPr>
      <w:r>
        <w:rPr>
          <w:rFonts w:ascii="Times New Roman" w:hAnsi="Times New Roman"/>
        </w:rPr>
        <w:t xml:space="preserve">  D. Some of them provide customers with related suggestions in fields like personal finance.</w:t>
      </w:r>
    </w:p>
    <w:p w:rsidR="00B97777" w:rsidRDefault="00B97777">
      <w:pPr>
        <w:rPr>
          <w:rFonts w:ascii="Times New Roman" w:hAnsi="Times New Roman"/>
        </w:rPr>
      </w:pPr>
      <w:r>
        <w:rPr>
          <w:rFonts w:ascii="Times New Roman" w:hAnsi="Times New Roman"/>
        </w:rPr>
        <w:t>83. Compared with Dropbox, Evernote does all the following Except ____________.</w:t>
      </w:r>
    </w:p>
    <w:p w:rsidR="00B97777" w:rsidRDefault="00B97777">
      <w:pPr>
        <w:rPr>
          <w:rFonts w:ascii="Times New Roman" w:hAnsi="Times New Roman"/>
        </w:rPr>
      </w:pPr>
      <w:r>
        <w:rPr>
          <w:rFonts w:ascii="Times New Roman" w:hAnsi="Times New Roman"/>
        </w:rPr>
        <w:t xml:space="preserve">  A. helping customers build online memories.</w:t>
      </w:r>
    </w:p>
    <w:p w:rsidR="00B97777" w:rsidRDefault="00B97777">
      <w:pPr>
        <w:rPr>
          <w:rFonts w:ascii="Times New Roman" w:hAnsi="Times New Roman"/>
        </w:rPr>
      </w:pPr>
      <w:r>
        <w:rPr>
          <w:rFonts w:ascii="Times New Roman" w:hAnsi="Times New Roman"/>
        </w:rPr>
        <w:t xml:space="preserve">  B. serving Telefonica’s wireless customers worldwide.</w:t>
      </w:r>
    </w:p>
    <w:p w:rsidR="00B97777" w:rsidRDefault="00B97777">
      <w:pPr>
        <w:rPr>
          <w:rFonts w:ascii="Times New Roman" w:hAnsi="Times New Roman"/>
        </w:rPr>
      </w:pPr>
      <w:r>
        <w:rPr>
          <w:rFonts w:ascii="Times New Roman" w:hAnsi="Times New Roman"/>
        </w:rPr>
        <w:t xml:space="preserve">  C. creating customers’ computer file systems.</w:t>
      </w:r>
    </w:p>
    <w:p w:rsidR="00B97777" w:rsidRDefault="00B97777">
      <w:pPr>
        <w:rPr>
          <w:rFonts w:ascii="Times New Roman" w:hAnsi="Times New Roman"/>
        </w:rPr>
      </w:pPr>
      <w:r>
        <w:rPr>
          <w:rFonts w:ascii="Times New Roman" w:hAnsi="Times New Roman"/>
        </w:rPr>
        <w:t xml:space="preserve">  D. providing related notes of yourself and your co-workers.</w:t>
      </w:r>
    </w:p>
    <w:p w:rsidR="00B97777" w:rsidRDefault="00B97777">
      <w:pPr>
        <w:rPr>
          <w:rFonts w:ascii="Times New Roman" w:hAnsi="Times New Roman"/>
        </w:rPr>
      </w:pPr>
      <w:r>
        <w:rPr>
          <w:rFonts w:ascii="Times New Roman" w:hAnsi="Times New Roman"/>
        </w:rPr>
        <w:t>84. It can be inferred from passage that __________.</w:t>
      </w:r>
    </w:p>
    <w:p w:rsidR="00B97777" w:rsidRDefault="00B97777">
      <w:pPr>
        <w:rPr>
          <w:rFonts w:ascii="Times New Roman" w:hAnsi="Times New Roman"/>
        </w:rPr>
      </w:pPr>
      <w:r>
        <w:rPr>
          <w:rFonts w:ascii="Times New Roman" w:hAnsi="Times New Roman"/>
        </w:rPr>
        <w:t xml:space="preserve">  A. Manilla, Doxo and Volly are online payment processing networks.</w:t>
      </w:r>
    </w:p>
    <w:p w:rsidR="00B97777" w:rsidRDefault="00B97777">
      <w:pPr>
        <w:rPr>
          <w:rFonts w:ascii="Times New Roman" w:hAnsi="Times New Roman"/>
        </w:rPr>
      </w:pPr>
      <w:r>
        <w:rPr>
          <w:rFonts w:ascii="Times New Roman" w:hAnsi="Times New Roman"/>
        </w:rPr>
        <w:t xml:space="preserve">  B. Apple, Microsoft and Google have established their dominance in online business.</w:t>
      </w:r>
    </w:p>
    <w:p w:rsidR="00B97777" w:rsidRDefault="00B97777">
      <w:pPr>
        <w:rPr>
          <w:rFonts w:ascii="Times New Roman" w:hAnsi="Times New Roman"/>
        </w:rPr>
      </w:pPr>
      <w:r>
        <w:rPr>
          <w:rFonts w:ascii="Times New Roman" w:hAnsi="Times New Roman"/>
        </w:rPr>
        <w:t xml:space="preserve">  C. how to define our digital selves is judged by where we store our information.</w:t>
      </w:r>
    </w:p>
    <w:p w:rsidR="00B97777" w:rsidRDefault="00B97777">
      <w:pPr>
        <w:rPr>
          <w:rFonts w:ascii="Times New Roman" w:hAnsi="Times New Roman"/>
        </w:rPr>
      </w:pPr>
      <w:r>
        <w:rPr>
          <w:rFonts w:ascii="Times New Roman" w:hAnsi="Times New Roman"/>
        </w:rPr>
        <w:t xml:space="preserve">  D. social networking has occupied a big part of people’s online life.</w:t>
      </w:r>
    </w:p>
    <w:p w:rsidR="00B97777" w:rsidRDefault="00B97777">
      <w:pPr>
        <w:rPr>
          <w:rFonts w:ascii="Times New Roman" w:hAnsi="Times New Roman"/>
        </w:rPr>
      </w:pPr>
      <w:r>
        <w:rPr>
          <w:rFonts w:ascii="Times New Roman" w:hAnsi="Times New Roman"/>
        </w:rPr>
        <w:t>85. The passage aims to inform us that _________.</w:t>
      </w:r>
    </w:p>
    <w:p w:rsidR="00B97777" w:rsidRDefault="00B97777">
      <w:pPr>
        <w:rPr>
          <w:rFonts w:ascii="Times New Roman" w:hAnsi="Times New Roman"/>
        </w:rPr>
      </w:pPr>
      <w:r>
        <w:rPr>
          <w:rFonts w:ascii="Times New Roman" w:hAnsi="Times New Roman"/>
        </w:rPr>
        <w:t xml:space="preserve">  A. human society has entered a new age with e-commerce.</w:t>
      </w:r>
    </w:p>
    <w:p w:rsidR="00B97777" w:rsidRDefault="00B97777">
      <w:pPr>
        <w:rPr>
          <w:rFonts w:ascii="Times New Roman" w:hAnsi="Times New Roman"/>
        </w:rPr>
      </w:pPr>
      <w:r>
        <w:rPr>
          <w:rFonts w:ascii="Times New Roman" w:hAnsi="Times New Roman"/>
        </w:rPr>
        <w:t xml:space="preserve">  B. cloud technologies are key technologies in storing digital information.</w:t>
      </w:r>
    </w:p>
    <w:p w:rsidR="00B97777" w:rsidRDefault="00B97777">
      <w:pPr>
        <w:rPr>
          <w:rFonts w:ascii="Times New Roman" w:hAnsi="Times New Roman"/>
        </w:rPr>
      </w:pPr>
      <w:r>
        <w:rPr>
          <w:rFonts w:ascii="Times New Roman" w:hAnsi="Times New Roman"/>
        </w:rPr>
        <w:t xml:space="preserve">  C. our identity on the Internet is becoming increasingly important in the digital age.</w:t>
      </w:r>
    </w:p>
    <w:p w:rsidR="00B97777" w:rsidRDefault="00B97777">
      <w:pPr>
        <w:rPr>
          <w:rFonts w:ascii="Times New Roman" w:hAnsi="Times New Roman"/>
        </w:rPr>
      </w:pPr>
      <w:r>
        <w:rPr>
          <w:rFonts w:ascii="Times New Roman" w:hAnsi="Times New Roman"/>
        </w:rPr>
        <w:t xml:space="preserve">  D. our private information could be easily accessed through online records.</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Text B:</w:t>
      </w:r>
    </w:p>
    <w:p w:rsidR="00B97777" w:rsidRDefault="00B97777">
      <w:pPr>
        <w:rPr>
          <w:rFonts w:ascii="Times New Roman" w:hAnsi="Times New Roman"/>
        </w:rPr>
      </w:pPr>
      <w:r>
        <w:rPr>
          <w:rFonts w:ascii="Times New Roman" w:hAnsi="Times New Roman"/>
        </w:rPr>
        <w:t xml:space="preserve">   The architect of the Walkie Talkie building in London has admitted that he predicted it might reflect hot sun rays to the street below but “didn’t realized it was going to be so hot”.</w:t>
      </w:r>
    </w:p>
    <w:p w:rsidR="00B97777" w:rsidRDefault="00B97777">
      <w:pPr>
        <w:rPr>
          <w:rFonts w:ascii="Times New Roman" w:hAnsi="Times New Roman"/>
        </w:rPr>
      </w:pPr>
      <w:r>
        <w:rPr>
          <w:rFonts w:ascii="Times New Roman" w:hAnsi="Times New Roman"/>
        </w:rPr>
        <w:t xml:space="preserve">   Visiting London this week. Rafael Vinoly said the original design of the building has featured horizontal sun louvers on its south-facing façade, but these are believed to have been removed during cost-cutting as the project developed.</w:t>
      </w:r>
    </w:p>
    <w:p w:rsidR="00B97777" w:rsidRDefault="00B97777">
      <w:pPr>
        <w:rPr>
          <w:rFonts w:ascii="Times New Roman" w:hAnsi="Times New Roman"/>
        </w:rPr>
      </w:pPr>
      <w:r>
        <w:rPr>
          <w:rFonts w:ascii="Times New Roman" w:hAnsi="Times New Roman"/>
        </w:rPr>
        <w:t xml:space="preserve">   “We made a lot of mistakes with this building,” admitted Vinoly, “and we will take care of it.”</w:t>
      </w:r>
    </w:p>
    <w:p w:rsidR="00B97777" w:rsidRDefault="00B97777">
      <w:pPr>
        <w:rPr>
          <w:rFonts w:ascii="Times New Roman" w:hAnsi="Times New Roman"/>
        </w:rPr>
      </w:pPr>
      <w:r>
        <w:rPr>
          <w:rFonts w:ascii="Times New Roman" w:hAnsi="Times New Roman"/>
        </w:rPr>
        <w:t xml:space="preserve">   The 37-storey building at 20 Fenchurch Street in London’s financial district has a distinctive shape—widening as it reaches the top—which led to its being nicknames the Walkie Talkie.</w:t>
      </w:r>
    </w:p>
    <w:p w:rsidR="00B97777" w:rsidRDefault="00B97777">
      <w:pPr>
        <w:rPr>
          <w:rFonts w:ascii="Times New Roman" w:hAnsi="Times New Roman"/>
        </w:rPr>
      </w:pPr>
      <w:r>
        <w:rPr>
          <w:rFonts w:ascii="Times New Roman" w:hAnsi="Times New Roman"/>
        </w:rPr>
        <w:t xml:space="preserve">   But it was this week renamed the Walkie Scorchie when it was found that concave shape of the building was channeling the sun’s ray into a concentrated beam onto Eastcheap, capable of singeing carpets, blistering paintwork and even melting parts of a car’s bodywork. One café in the focus of the building’s glare even managed to toast a baguette and fry and egg outside their shop.</w:t>
      </w:r>
    </w:p>
    <w:p w:rsidR="00B97777" w:rsidRDefault="00B97777">
      <w:pPr>
        <w:rPr>
          <w:rFonts w:ascii="Times New Roman" w:hAnsi="Times New Roman"/>
        </w:rPr>
      </w:pPr>
      <w:r>
        <w:rPr>
          <w:rFonts w:ascii="Times New Roman" w:hAnsi="Times New Roman"/>
        </w:rPr>
        <w:t xml:space="preserve">   “I knew this was going to happen,” said Vinoly. “But there was a lack of tools or software that could be used to analyse the problem accurately.”</w:t>
      </w:r>
    </w:p>
    <w:p w:rsidR="00B97777" w:rsidRDefault="00B97777">
      <w:pPr>
        <w:ind w:firstLine="435"/>
        <w:rPr>
          <w:rFonts w:ascii="Times New Roman" w:hAnsi="Times New Roman"/>
        </w:rPr>
      </w:pPr>
      <w:r>
        <w:rPr>
          <w:rFonts w:ascii="Times New Roman" w:hAnsi="Times New Roman"/>
        </w:rPr>
        <w:t>“When it was spotted on a second design</w:t>
      </w:r>
      <w:r>
        <w:rPr>
          <w:rFonts w:ascii="Times New Roman" w:hAnsi="Times New Roman"/>
          <w:b/>
          <w:i/>
        </w:rPr>
        <w:t xml:space="preserve"> iteration</w:t>
      </w:r>
      <w:r>
        <w:rPr>
          <w:rFonts w:ascii="Times New Roman" w:hAnsi="Times New Roman"/>
        </w:rPr>
        <w:t>, we judge the temperature was going to be about 36 degrees,” he said. “But it’s turned out to be more like 72 degrees. They are calling it the ‘death ray’, because if you go there you might die. It is phenomenal.”</w:t>
      </w:r>
    </w:p>
    <w:p w:rsidR="00B97777" w:rsidRDefault="00B97777">
      <w:pPr>
        <w:ind w:firstLine="435"/>
        <w:rPr>
          <w:rFonts w:ascii="Times New Roman" w:hAnsi="Times New Roman"/>
        </w:rPr>
      </w:pPr>
      <w:r>
        <w:rPr>
          <w:rFonts w:ascii="Times New Roman" w:hAnsi="Times New Roman"/>
        </w:rPr>
        <w:t xml:space="preserve">  A two-storey scaffolding structure covered in netting has now been erected in the street to absorb the concentrated rays, while three parking spaces have been suspended. The developers, Land Securities and Canary Wharf group, say they are “continuing to evaluate longer-term solutions.”</w:t>
      </w:r>
    </w:p>
    <w:p w:rsidR="00B97777" w:rsidRDefault="00B97777">
      <w:pPr>
        <w:ind w:firstLine="435"/>
        <w:rPr>
          <w:rFonts w:ascii="Times New Roman" w:hAnsi="Times New Roman"/>
        </w:rPr>
      </w:pPr>
      <w:r>
        <w:rPr>
          <w:rFonts w:ascii="Times New Roman" w:hAnsi="Times New Roman"/>
        </w:rPr>
        <w:t>The architect has a track record of creating buildings that burn. His Vdara hotel in Las Vegas, with a similarly concave form, focused sunlight onto the pool terrace in 2010, hot enough to melt loungers and singe guests’ hair. The glass has since been covered in non-reflective film.</w:t>
      </w:r>
    </w:p>
    <w:p w:rsidR="00B97777" w:rsidRDefault="00B97777">
      <w:pPr>
        <w:ind w:firstLine="435"/>
        <w:rPr>
          <w:rFonts w:ascii="Times New Roman" w:hAnsi="Times New Roman"/>
        </w:rPr>
      </w:pPr>
      <w:r>
        <w:rPr>
          <w:rFonts w:ascii="Times New Roman" w:hAnsi="Times New Roman"/>
        </w:rPr>
        <w:t>Environmentalists have commented that such “death ray” buildings could actually be harnessed as a useful power source, saying the magnifying effect demonstrated the principles of solar power tower technology. Used in Spain and parts of the U.S., these power plants employ a radial field of parabolic mirrors to channel sun rays towards a central focal point at the top of a tower, where the heat is stored and converted to power.</w:t>
      </w:r>
    </w:p>
    <w:p w:rsidR="00B97777" w:rsidRDefault="00B97777">
      <w:pPr>
        <w:ind w:firstLine="435"/>
        <w:rPr>
          <w:rFonts w:ascii="Times New Roman" w:hAnsi="Times New Roman"/>
        </w:rPr>
      </w:pPr>
      <w:r>
        <w:rPr>
          <w:rFonts w:ascii="Times New Roman" w:hAnsi="Times New Roman"/>
        </w:rPr>
        <w:t>In London, he said the issue was the result of the nature of the development process in the UK, in which the architect is often sidelined.</w:t>
      </w:r>
    </w:p>
    <w:p w:rsidR="00B97777" w:rsidRDefault="00B97777">
      <w:pPr>
        <w:ind w:firstLine="435"/>
        <w:rPr>
          <w:rFonts w:ascii="Times New Roman" w:hAnsi="Times New Roman"/>
        </w:rPr>
      </w:pPr>
      <w:r>
        <w:rPr>
          <w:rFonts w:ascii="Times New Roman" w:hAnsi="Times New Roman"/>
        </w:rPr>
        <w:t>“One problem that happens in this town, is the super-abundance of consultancies and sub-consultancies that dilute the responsibility if the designer,” he said, “to the point that you just don’t know where you are any more.”</w:t>
      </w:r>
    </w:p>
    <w:p w:rsidR="00B97777" w:rsidRDefault="00B97777">
      <w:pPr>
        <w:ind w:firstLine="435"/>
        <w:rPr>
          <w:rFonts w:ascii="Times New Roman" w:hAnsi="Times New Roman"/>
        </w:rPr>
      </w:pPr>
      <w:r>
        <w:rPr>
          <w:rFonts w:ascii="Times New Roman" w:hAnsi="Times New Roman"/>
        </w:rPr>
        <w:t>The developers have blamed the problem on “the current elevation of the sun in the ray, ” a postion Vinoly seems inclined to share.</w:t>
      </w:r>
    </w:p>
    <w:p w:rsidR="00B97777" w:rsidRDefault="00B97777">
      <w:pPr>
        <w:ind w:firstLine="435"/>
        <w:rPr>
          <w:rFonts w:ascii="Times New Roman" w:hAnsi="Times New Roman"/>
        </w:rPr>
      </w:pPr>
      <w:r>
        <w:rPr>
          <w:rFonts w:ascii="Times New Roman" w:hAnsi="Times New Roman"/>
        </w:rPr>
        <w:t xml:space="preserve"> “When I first came to London years ago, I wasn’t like this,” he said. “Now you have all these sunny days, so you should blame this thing on global warming too.”</w:t>
      </w:r>
    </w:p>
    <w:p w:rsidR="00B97777" w:rsidRDefault="00B97777">
      <w:pPr>
        <w:rPr>
          <w:rFonts w:ascii="Times New Roman" w:hAnsi="Times New Roman"/>
        </w:rPr>
      </w:pPr>
      <w:r>
        <w:rPr>
          <w:rFonts w:ascii="Times New Roman" w:hAnsi="Times New Roman"/>
        </w:rPr>
        <w:t>86. We can infer from the passage that ____________.</w:t>
      </w:r>
    </w:p>
    <w:p w:rsidR="00B97777" w:rsidRDefault="00B97777">
      <w:pPr>
        <w:rPr>
          <w:rFonts w:ascii="Times New Roman" w:hAnsi="Times New Roman"/>
        </w:rPr>
      </w:pPr>
      <w:r>
        <w:rPr>
          <w:rFonts w:ascii="Times New Roman" w:hAnsi="Times New Roman"/>
        </w:rPr>
        <w:t xml:space="preserve">   A. People always nickname a building according to its outward shape</w:t>
      </w:r>
    </w:p>
    <w:p w:rsidR="00B97777" w:rsidRDefault="00B97777">
      <w:pPr>
        <w:rPr>
          <w:rFonts w:ascii="Times New Roman" w:hAnsi="Times New Roman"/>
        </w:rPr>
      </w:pPr>
      <w:r>
        <w:rPr>
          <w:rFonts w:ascii="Times New Roman" w:hAnsi="Times New Roman"/>
        </w:rPr>
        <w:t xml:space="preserve">   B. A designer’s ideas sometimes cannot be fully realized.</w:t>
      </w:r>
    </w:p>
    <w:p w:rsidR="00B97777" w:rsidRDefault="00B97777">
      <w:pPr>
        <w:rPr>
          <w:rFonts w:ascii="Times New Roman" w:hAnsi="Times New Roman"/>
        </w:rPr>
      </w:pPr>
      <w:r>
        <w:rPr>
          <w:rFonts w:ascii="Times New Roman" w:hAnsi="Times New Roman"/>
        </w:rPr>
        <w:t xml:space="preserve">   C. the Walkie Talkie building has taken a toll on Fenchurch Street’s business.</w:t>
      </w:r>
    </w:p>
    <w:p w:rsidR="00B97777" w:rsidRDefault="00B97777">
      <w:pPr>
        <w:rPr>
          <w:rFonts w:ascii="Times New Roman" w:hAnsi="Times New Roman"/>
        </w:rPr>
      </w:pPr>
      <w:r>
        <w:rPr>
          <w:rFonts w:ascii="Times New Roman" w:hAnsi="Times New Roman"/>
        </w:rPr>
        <w:t xml:space="preserve">   D. The Walkie Talkie building adsorbs so much heat from the sun that it’s beginning to melt.</w:t>
      </w:r>
    </w:p>
    <w:p w:rsidR="00B97777" w:rsidRDefault="00B97777">
      <w:pPr>
        <w:rPr>
          <w:rFonts w:ascii="Times New Roman" w:hAnsi="Times New Roman"/>
        </w:rPr>
      </w:pPr>
      <w:r>
        <w:rPr>
          <w:rFonts w:ascii="Times New Roman" w:hAnsi="Times New Roman"/>
        </w:rPr>
        <w:t>87. Which of the following statements about Rafael Vinoly is Not true?</w:t>
      </w:r>
    </w:p>
    <w:p w:rsidR="00B97777" w:rsidRDefault="00B97777">
      <w:pPr>
        <w:rPr>
          <w:rFonts w:ascii="Times New Roman" w:hAnsi="Times New Roman"/>
        </w:rPr>
      </w:pPr>
      <w:r>
        <w:rPr>
          <w:rFonts w:ascii="Times New Roman" w:hAnsi="Times New Roman"/>
        </w:rPr>
        <w:t xml:space="preserve">   A. He came to London to dispel public doubts ocer the Walkie Talkie building.</w:t>
      </w:r>
    </w:p>
    <w:p w:rsidR="00B97777" w:rsidRDefault="00B97777">
      <w:pPr>
        <w:rPr>
          <w:rFonts w:ascii="Times New Roman" w:hAnsi="Times New Roman"/>
        </w:rPr>
      </w:pPr>
      <w:r>
        <w:rPr>
          <w:rFonts w:ascii="Times New Roman" w:hAnsi="Times New Roman"/>
        </w:rPr>
        <w:t xml:space="preserve">   B. He was known for designing buildings that burn.</w:t>
      </w:r>
    </w:p>
    <w:p w:rsidR="00B97777" w:rsidRDefault="00B97777">
      <w:pPr>
        <w:rPr>
          <w:rFonts w:ascii="Times New Roman" w:hAnsi="Times New Roman"/>
        </w:rPr>
      </w:pPr>
      <w:r>
        <w:rPr>
          <w:rFonts w:ascii="Times New Roman" w:hAnsi="Times New Roman"/>
        </w:rPr>
        <w:t xml:space="preserve">   C. He was partly responsible for the problem with the Walkie Talkie building.</w:t>
      </w:r>
    </w:p>
    <w:p w:rsidR="00B97777" w:rsidRDefault="00B97777">
      <w:pPr>
        <w:rPr>
          <w:rFonts w:ascii="Times New Roman" w:hAnsi="Times New Roman"/>
        </w:rPr>
      </w:pPr>
      <w:r>
        <w:rPr>
          <w:rFonts w:ascii="Times New Roman" w:hAnsi="Times New Roman"/>
        </w:rPr>
        <w:t xml:space="preserve">   D. He felt sorry for the diminishing influence a designer has in London’s development process.</w:t>
      </w:r>
    </w:p>
    <w:p w:rsidR="00B97777" w:rsidRDefault="00B97777">
      <w:pPr>
        <w:rPr>
          <w:rFonts w:ascii="Times New Roman" w:hAnsi="Times New Roman"/>
        </w:rPr>
      </w:pPr>
      <w:r>
        <w:rPr>
          <w:rFonts w:ascii="Times New Roman" w:hAnsi="Times New Roman"/>
        </w:rPr>
        <w:t>88. The word “</w:t>
      </w:r>
      <w:r>
        <w:rPr>
          <w:rFonts w:ascii="Times New Roman" w:hAnsi="Times New Roman"/>
          <w:b/>
          <w:i/>
        </w:rPr>
        <w:t>iteration”</w:t>
      </w:r>
      <w:r>
        <w:rPr>
          <w:rFonts w:ascii="Times New Roman" w:hAnsi="Times New Roman"/>
        </w:rPr>
        <w:t xml:space="preserve"> in Paragraph Seven Probably means ___________.</w:t>
      </w:r>
    </w:p>
    <w:p w:rsidR="00B97777" w:rsidRDefault="00B97777">
      <w:pPr>
        <w:rPr>
          <w:rFonts w:ascii="Times New Roman" w:hAnsi="Times New Roman"/>
        </w:rPr>
      </w:pPr>
      <w:r>
        <w:rPr>
          <w:rFonts w:ascii="Times New Roman" w:hAnsi="Times New Roman"/>
        </w:rPr>
        <w:t xml:space="preserve">   A. new recruitment              B. heated discussion</w:t>
      </w:r>
    </w:p>
    <w:p w:rsidR="00B97777" w:rsidRDefault="00B97777">
      <w:pPr>
        <w:rPr>
          <w:rFonts w:ascii="Times New Roman" w:hAnsi="Times New Roman"/>
        </w:rPr>
      </w:pPr>
      <w:r>
        <w:rPr>
          <w:rFonts w:ascii="Times New Roman" w:hAnsi="Times New Roman"/>
        </w:rPr>
        <w:t xml:space="preserve">   C. official confirmation           D. repeated statement</w:t>
      </w:r>
    </w:p>
    <w:p w:rsidR="00B97777" w:rsidRDefault="00B97777">
      <w:pPr>
        <w:rPr>
          <w:rFonts w:ascii="Times New Roman" w:hAnsi="Times New Roman"/>
        </w:rPr>
      </w:pPr>
      <w:r>
        <w:rPr>
          <w:rFonts w:ascii="Times New Roman" w:hAnsi="Times New Roman"/>
        </w:rPr>
        <w:t>89. According to the passage, solar power tower technology __________.</w:t>
      </w:r>
    </w:p>
    <w:p w:rsidR="00B97777" w:rsidRDefault="00B97777">
      <w:pPr>
        <w:rPr>
          <w:rFonts w:ascii="Times New Roman" w:hAnsi="Times New Roman"/>
        </w:rPr>
      </w:pPr>
      <w:r>
        <w:rPr>
          <w:rFonts w:ascii="Times New Roman" w:hAnsi="Times New Roman"/>
        </w:rPr>
        <w:t xml:space="preserve">   A. cannot be employed in “death ray” buildings</w:t>
      </w:r>
    </w:p>
    <w:p w:rsidR="00B97777" w:rsidRDefault="00B97777">
      <w:pPr>
        <w:rPr>
          <w:rFonts w:ascii="Times New Roman" w:hAnsi="Times New Roman"/>
        </w:rPr>
      </w:pPr>
      <w:r>
        <w:rPr>
          <w:rFonts w:ascii="Times New Roman" w:hAnsi="Times New Roman"/>
        </w:rPr>
        <w:t xml:space="preserve">   B. channels sun rays into desired spots</w:t>
      </w:r>
    </w:p>
    <w:p w:rsidR="00B97777" w:rsidRDefault="00B97777">
      <w:pPr>
        <w:rPr>
          <w:rFonts w:ascii="Times New Roman" w:hAnsi="Times New Roman"/>
        </w:rPr>
      </w:pPr>
      <w:r>
        <w:rPr>
          <w:rFonts w:ascii="Times New Roman" w:hAnsi="Times New Roman"/>
        </w:rPr>
        <w:t xml:space="preserve">   C. featured the magnifying effect of a building</w:t>
      </w:r>
    </w:p>
    <w:p w:rsidR="00B97777" w:rsidRDefault="00B97777">
      <w:pPr>
        <w:rPr>
          <w:rFonts w:ascii="Times New Roman" w:hAnsi="Times New Roman"/>
        </w:rPr>
      </w:pPr>
      <w:r>
        <w:rPr>
          <w:rFonts w:ascii="Times New Roman" w:hAnsi="Times New Roman"/>
        </w:rPr>
        <w:t xml:space="preserve">   D. has been advanced with global warming</w:t>
      </w:r>
    </w:p>
    <w:p w:rsidR="00B97777" w:rsidRDefault="00B97777">
      <w:pPr>
        <w:rPr>
          <w:rFonts w:ascii="Times New Roman" w:hAnsi="Times New Roman"/>
        </w:rPr>
      </w:pPr>
      <w:r>
        <w:rPr>
          <w:rFonts w:ascii="Times New Roman" w:hAnsi="Times New Roman"/>
        </w:rPr>
        <w:t>90. The best title for the passage is __________.</w:t>
      </w:r>
    </w:p>
    <w:p w:rsidR="00B97777" w:rsidRDefault="00B97777">
      <w:pPr>
        <w:rPr>
          <w:rFonts w:ascii="Times New Roman" w:hAnsi="Times New Roman"/>
        </w:rPr>
      </w:pPr>
      <w:r>
        <w:rPr>
          <w:rFonts w:ascii="Times New Roman" w:hAnsi="Times New Roman"/>
        </w:rPr>
        <w:t xml:space="preserve">   A. An Original Building and Its Innovative Architect</w:t>
      </w:r>
    </w:p>
    <w:p w:rsidR="00B97777" w:rsidRDefault="00B97777">
      <w:pPr>
        <w:rPr>
          <w:rFonts w:ascii="Times New Roman" w:hAnsi="Times New Roman"/>
        </w:rPr>
      </w:pPr>
      <w:r>
        <w:rPr>
          <w:rFonts w:ascii="Times New Roman" w:hAnsi="Times New Roman"/>
        </w:rPr>
        <w:t xml:space="preserve">   B. The Complex Decision-making Process in the Design of Building</w:t>
      </w:r>
    </w:p>
    <w:p w:rsidR="00B97777" w:rsidRDefault="00B97777">
      <w:pPr>
        <w:rPr>
          <w:rFonts w:ascii="Times New Roman" w:hAnsi="Times New Roman"/>
        </w:rPr>
      </w:pPr>
      <w:r>
        <w:rPr>
          <w:rFonts w:ascii="Times New Roman" w:hAnsi="Times New Roman"/>
        </w:rPr>
        <w:t xml:space="preserve">   C. How the Walkie Talkie Building in London Became so Scorching</w:t>
      </w:r>
    </w:p>
    <w:p w:rsidR="00B97777" w:rsidRDefault="00B97777">
      <w:pPr>
        <w:rPr>
          <w:rFonts w:ascii="Times New Roman" w:hAnsi="Times New Roman"/>
        </w:rPr>
      </w:pPr>
      <w:r>
        <w:rPr>
          <w:rFonts w:ascii="Times New Roman" w:hAnsi="Times New Roman"/>
        </w:rPr>
        <w:t xml:space="preserve">   D. Making Full Advantage of Solar Power in Modern Architecture</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Text C:</w:t>
      </w:r>
    </w:p>
    <w:p w:rsidR="00B97777" w:rsidRDefault="00B97777">
      <w:pPr>
        <w:rPr>
          <w:rFonts w:ascii="Times New Roman" w:hAnsi="Times New Roman"/>
        </w:rPr>
      </w:pPr>
      <w:r>
        <w:rPr>
          <w:rFonts w:ascii="Times New Roman" w:hAnsi="Times New Roman"/>
        </w:rPr>
        <w:t xml:space="preserve">   The stronger a child’s vocabulary, the more successful she tends to be in school, and new research shows that the word-building can begin before kids start talking.</w:t>
      </w:r>
    </w:p>
    <w:p w:rsidR="00B97777" w:rsidRDefault="00B97777">
      <w:pPr>
        <w:ind w:firstLine="435"/>
        <w:rPr>
          <w:rFonts w:ascii="Times New Roman" w:hAnsi="Times New Roman"/>
        </w:rPr>
      </w:pPr>
      <w:r>
        <w:rPr>
          <w:rFonts w:ascii="Times New Roman" w:hAnsi="Times New Roman"/>
        </w:rPr>
        <w:t>Child development experts have long advised parents to talk to their babies, even if their infants can’t talk back. The more a parent talks to his child, the more words they are likely to learn. Now comes new work suggesting that even non-verbal cues such as pointing to objects can encourage vocabulary building regardless of socioeconomic status. It’s not just the quantity of words spoken, then, that’s important but the quality of the learning environment that may make the greatest difference.</w:t>
      </w:r>
    </w:p>
    <w:p w:rsidR="00B97777" w:rsidRDefault="00B97777">
      <w:pPr>
        <w:ind w:firstLine="435"/>
        <w:rPr>
          <w:rFonts w:ascii="Times New Roman" w:hAnsi="Times New Roman"/>
        </w:rPr>
      </w:pPr>
      <w:r>
        <w:rPr>
          <w:rFonts w:ascii="Times New Roman" w:hAnsi="Times New Roman"/>
        </w:rPr>
        <w:t xml:space="preserve">To come to this conclusion, researchers from the University of Chicago videotaped the daily interactions of 50 parents and their toddlers over two 90-minute sessions when the kids were 14 months to 18 months. In order to tease apart the parents who used non-verbal cues from those who relied more on verbal communication, the researchers </w:t>
      </w:r>
      <w:r>
        <w:rPr>
          <w:rFonts w:ascii="Times New Roman" w:hAnsi="Times New Roman"/>
          <w:b/>
          <w:i/>
        </w:rPr>
        <w:t xml:space="preserve">bleeped out </w:t>
      </w:r>
      <w:r>
        <w:rPr>
          <w:rFonts w:ascii="Times New Roman" w:hAnsi="Times New Roman"/>
        </w:rPr>
        <w:t>a key word from 10 randomly selected 40-second clips of these recordings. They asked another 218 adults to watch these clips and guess which word the parent was saying at the beep.</w:t>
      </w:r>
    </w:p>
    <w:p w:rsidR="00B97777" w:rsidRDefault="00B97777">
      <w:pPr>
        <w:ind w:firstLine="435"/>
        <w:rPr>
          <w:rFonts w:ascii="Times New Roman" w:hAnsi="Times New Roman"/>
        </w:rPr>
      </w:pPr>
      <w:r>
        <w:rPr>
          <w:rFonts w:ascii="Times New Roman" w:hAnsi="Times New Roman"/>
        </w:rPr>
        <w:t>The scientists the defined those situations in which the participants were easily able to determine the word---for example, guessing that the recorded parent was saying “book” if he said it while the child was walking to a bookshelf—as involving non-verbal cues, and classified the environments in which it was harder to guess the missing word as being primarily verbal ones.</w:t>
      </w:r>
    </w:p>
    <w:p w:rsidR="00B97777" w:rsidRDefault="00B97777">
      <w:pPr>
        <w:ind w:firstLine="435"/>
        <w:rPr>
          <w:rFonts w:ascii="Times New Roman" w:hAnsi="Times New Roman"/>
        </w:rPr>
      </w:pPr>
      <w:r>
        <w:rPr>
          <w:rFonts w:ascii="Times New Roman" w:hAnsi="Times New Roman"/>
        </w:rPr>
        <w:t>Most of the parents used non-verbal cues from 5% to 38% of the time. Three years later, about the time the youngsters entered kindergarten, the researchers assessed their vocabularies and found that children with the biggest vocabularies also had parents whose beeped-out words were more easily deduced in the recording clips. Giving new words context with non-verbal cues could explain about 22% of the difference in vocabularies among children whose parents used them versus those who did not.</w:t>
      </w:r>
    </w:p>
    <w:p w:rsidR="00B97777" w:rsidRDefault="00B97777">
      <w:pPr>
        <w:ind w:firstLine="435"/>
        <w:rPr>
          <w:rFonts w:ascii="Times New Roman" w:hAnsi="Times New Roman"/>
        </w:rPr>
      </w:pPr>
      <w:r>
        <w:rPr>
          <w:rFonts w:ascii="Times New Roman" w:hAnsi="Times New Roman"/>
        </w:rPr>
        <w:t>“Children’s vocabularies vary greatly in size by the time they enter school,” the study’s lead author, Erica Cartmill, a postdoctoral scholar at University of Chicago, said in a statement. “Because preschool vocabulary is a major predictor of subsequent school success this variability must be taken seriously and its sources understood.”</w:t>
      </w:r>
    </w:p>
    <w:p w:rsidR="00B97777" w:rsidRDefault="00B97777">
      <w:pPr>
        <w:ind w:firstLine="435"/>
        <w:rPr>
          <w:rFonts w:ascii="Times New Roman" w:hAnsi="Times New Roman"/>
        </w:rPr>
      </w:pPr>
      <w:r>
        <w:rPr>
          <w:rFonts w:ascii="Times New Roman" w:hAnsi="Times New Roman"/>
        </w:rPr>
        <w:t>The researchers say that the advantage previous studies have shown among higher income children when it comes to linguistic skills may be due to the fact that their parents tend to be more educated, and to talk to them more, flooding them with a large quantity of words. But the latest findings suggest that the quality of the learning environment may be able to compensate for a smaller number of words to which an infant is exposed. Understanding how both verbal and non-verbal methods enhance children’s language skills could give more parents fresh opportunities for helping their children to become better communicators.</w:t>
      </w:r>
    </w:p>
    <w:p w:rsidR="00B97777" w:rsidRDefault="00B97777">
      <w:pPr>
        <w:rPr>
          <w:rFonts w:ascii="Times New Roman" w:hAnsi="Times New Roman"/>
        </w:rPr>
      </w:pPr>
      <w:r>
        <w:rPr>
          <w:rFonts w:ascii="Times New Roman" w:hAnsi="Times New Roman"/>
        </w:rPr>
        <w:t>91. Which of the following is TRUE about the research?</w:t>
      </w:r>
    </w:p>
    <w:p w:rsidR="00B97777" w:rsidRDefault="00B97777">
      <w:pPr>
        <w:rPr>
          <w:rFonts w:ascii="Times New Roman" w:hAnsi="Times New Roman"/>
        </w:rPr>
      </w:pPr>
      <w:r>
        <w:rPr>
          <w:rFonts w:ascii="Times New Roman" w:hAnsi="Times New Roman"/>
        </w:rPr>
        <w:t xml:space="preserve">   A. The children were put into ideal learning environments.</w:t>
      </w:r>
    </w:p>
    <w:p w:rsidR="00B97777" w:rsidRDefault="00B97777">
      <w:pPr>
        <w:rPr>
          <w:rFonts w:ascii="Times New Roman" w:hAnsi="Times New Roman"/>
        </w:rPr>
      </w:pPr>
      <w:r>
        <w:rPr>
          <w:rFonts w:ascii="Times New Roman" w:hAnsi="Times New Roman"/>
        </w:rPr>
        <w:t xml:space="preserve">   B. The parents were asked to watch their video clips and repeat some words in them.</w:t>
      </w:r>
    </w:p>
    <w:p w:rsidR="00B97777" w:rsidRDefault="00B97777">
      <w:pPr>
        <w:rPr>
          <w:rFonts w:ascii="Times New Roman" w:hAnsi="Times New Roman"/>
        </w:rPr>
      </w:pPr>
      <w:r>
        <w:rPr>
          <w:rFonts w:ascii="Times New Roman" w:hAnsi="Times New Roman"/>
        </w:rPr>
        <w:t xml:space="preserve">   C. The subjects have been observed over a period of time.</w:t>
      </w:r>
    </w:p>
    <w:p w:rsidR="00B97777" w:rsidRDefault="00B97777">
      <w:pPr>
        <w:rPr>
          <w:rFonts w:ascii="Times New Roman" w:hAnsi="Times New Roman"/>
        </w:rPr>
      </w:pPr>
      <w:r>
        <w:rPr>
          <w:rFonts w:ascii="Times New Roman" w:hAnsi="Times New Roman"/>
        </w:rPr>
        <w:t xml:space="preserve">   D. Most parents relied on verbal cues to help children identity new words.</w:t>
      </w:r>
    </w:p>
    <w:p w:rsidR="00B97777" w:rsidRDefault="00B97777">
      <w:pPr>
        <w:rPr>
          <w:rFonts w:ascii="Times New Roman" w:hAnsi="Times New Roman"/>
        </w:rPr>
      </w:pPr>
      <w:r>
        <w:rPr>
          <w:rFonts w:ascii="Times New Roman" w:hAnsi="Times New Roman"/>
        </w:rPr>
        <w:t>92. The phrase “bleeped out” in Paragraph three probably means _________.</w:t>
      </w:r>
    </w:p>
    <w:p w:rsidR="00B97777" w:rsidRDefault="00B97777">
      <w:pPr>
        <w:rPr>
          <w:rFonts w:ascii="Times New Roman" w:hAnsi="Times New Roman"/>
        </w:rPr>
      </w:pPr>
      <w:r>
        <w:rPr>
          <w:rFonts w:ascii="Times New Roman" w:hAnsi="Times New Roman"/>
        </w:rPr>
        <w:t xml:space="preserve">   A. shifted       B. replaced       C erased       D. underlined</w:t>
      </w:r>
    </w:p>
    <w:p w:rsidR="00B97777" w:rsidRDefault="00B97777">
      <w:pPr>
        <w:rPr>
          <w:rFonts w:ascii="Times New Roman" w:hAnsi="Times New Roman"/>
        </w:rPr>
      </w:pPr>
      <w:r>
        <w:rPr>
          <w:rFonts w:ascii="Times New Roman" w:hAnsi="Times New Roman"/>
        </w:rPr>
        <w:t>93. The researchers divided the situations primarily into two types according to _________.</w:t>
      </w:r>
    </w:p>
    <w:p w:rsidR="00B97777" w:rsidRDefault="00B97777">
      <w:pPr>
        <w:rPr>
          <w:rFonts w:ascii="Times New Roman" w:hAnsi="Times New Roman"/>
        </w:rPr>
      </w:pPr>
      <w:r>
        <w:rPr>
          <w:rFonts w:ascii="Times New Roman" w:hAnsi="Times New Roman"/>
        </w:rPr>
        <w:t xml:space="preserve">   A. the socioeconomic status of the parents</w:t>
      </w:r>
    </w:p>
    <w:p w:rsidR="00B97777" w:rsidRDefault="00B97777">
      <w:pPr>
        <w:rPr>
          <w:rFonts w:ascii="Times New Roman" w:hAnsi="Times New Roman"/>
        </w:rPr>
      </w:pPr>
      <w:r>
        <w:rPr>
          <w:rFonts w:ascii="Times New Roman" w:hAnsi="Times New Roman"/>
        </w:rPr>
        <w:t xml:space="preserve">   B. the controlled environment in the experiments</w:t>
      </w:r>
    </w:p>
    <w:p w:rsidR="00B97777" w:rsidRDefault="00B97777">
      <w:pPr>
        <w:rPr>
          <w:rFonts w:ascii="Times New Roman" w:hAnsi="Times New Roman"/>
        </w:rPr>
      </w:pPr>
      <w:r>
        <w:rPr>
          <w:rFonts w:ascii="Times New Roman" w:hAnsi="Times New Roman"/>
        </w:rPr>
        <w:t xml:space="preserve">   C. how the children responded to their parents’ hints</w:t>
      </w:r>
    </w:p>
    <w:p w:rsidR="00B97777" w:rsidRDefault="00B97777">
      <w:pPr>
        <w:rPr>
          <w:rFonts w:ascii="Times New Roman" w:hAnsi="Times New Roman"/>
        </w:rPr>
      </w:pPr>
      <w:r>
        <w:rPr>
          <w:rFonts w:ascii="Times New Roman" w:hAnsi="Times New Roman"/>
        </w:rPr>
        <w:t xml:space="preserve">   D. which kind of hunts the parents used to help their children</w:t>
      </w:r>
    </w:p>
    <w:p w:rsidR="00B97777" w:rsidRDefault="00B97777">
      <w:pPr>
        <w:rPr>
          <w:rFonts w:ascii="Times New Roman" w:hAnsi="Times New Roman"/>
        </w:rPr>
      </w:pPr>
      <w:r>
        <w:rPr>
          <w:rFonts w:ascii="Times New Roman" w:hAnsi="Times New Roman"/>
        </w:rPr>
        <w:t>94. The implications of the research include all the following EXCEPT________.</w:t>
      </w:r>
    </w:p>
    <w:p w:rsidR="00B97777" w:rsidRDefault="00B97777">
      <w:pPr>
        <w:rPr>
          <w:rFonts w:ascii="Times New Roman" w:hAnsi="Times New Roman"/>
        </w:rPr>
      </w:pPr>
      <w:r>
        <w:rPr>
          <w:rFonts w:ascii="Times New Roman" w:hAnsi="Times New Roman"/>
        </w:rPr>
        <w:t xml:space="preserve">  A. learning new words with non-verbal cues is important to children’s vocabulary building</w:t>
      </w:r>
    </w:p>
    <w:p w:rsidR="00B97777" w:rsidRDefault="00B97777">
      <w:pPr>
        <w:rPr>
          <w:rFonts w:ascii="Times New Roman" w:hAnsi="Times New Roman"/>
        </w:rPr>
      </w:pPr>
      <w:r>
        <w:rPr>
          <w:rFonts w:ascii="Times New Roman" w:hAnsi="Times New Roman"/>
        </w:rPr>
        <w:t xml:space="preserve">  B. reasons for the differences in preschoolers’ vocabularies are worthy of research.</w:t>
      </w:r>
    </w:p>
    <w:p w:rsidR="00B97777" w:rsidRDefault="00B97777">
      <w:pPr>
        <w:rPr>
          <w:rFonts w:ascii="Times New Roman" w:hAnsi="Times New Roman"/>
        </w:rPr>
      </w:pPr>
      <w:r>
        <w:rPr>
          <w:rFonts w:ascii="Times New Roman" w:hAnsi="Times New Roman"/>
        </w:rPr>
        <w:t xml:space="preserve">  C. children from wealthier families command better communication abilities.</w:t>
      </w:r>
    </w:p>
    <w:p w:rsidR="00B97777" w:rsidRDefault="00B97777">
      <w:pPr>
        <w:rPr>
          <w:rFonts w:ascii="Times New Roman" w:hAnsi="Times New Roman"/>
        </w:rPr>
      </w:pPr>
      <w:r>
        <w:rPr>
          <w:rFonts w:ascii="Times New Roman" w:hAnsi="Times New Roman"/>
        </w:rPr>
        <w:t xml:space="preserve">  D. a good learning environment can make up for the quantity of the words learned.</w:t>
      </w:r>
    </w:p>
    <w:p w:rsidR="00B97777" w:rsidRDefault="00B97777">
      <w:pPr>
        <w:rPr>
          <w:rFonts w:ascii="Times New Roman" w:hAnsi="Times New Roman"/>
        </w:rPr>
      </w:pPr>
      <w:r>
        <w:rPr>
          <w:rFonts w:ascii="Times New Roman" w:hAnsi="Times New Roman"/>
        </w:rPr>
        <w:t>95. The best title for the passage is _______.</w:t>
      </w:r>
    </w:p>
    <w:p w:rsidR="00B97777" w:rsidRDefault="00B97777">
      <w:pPr>
        <w:rPr>
          <w:rFonts w:ascii="Times New Roman" w:hAnsi="Times New Roman"/>
        </w:rPr>
      </w:pPr>
      <w:r>
        <w:rPr>
          <w:rFonts w:ascii="Times New Roman" w:hAnsi="Times New Roman"/>
        </w:rPr>
        <w:t xml:space="preserve">  A. How Do Kids Pick Up Language</w:t>
      </w:r>
    </w:p>
    <w:p w:rsidR="00B97777" w:rsidRDefault="00B97777">
      <w:pPr>
        <w:rPr>
          <w:rFonts w:ascii="Times New Roman" w:hAnsi="Times New Roman"/>
        </w:rPr>
      </w:pPr>
      <w:r>
        <w:rPr>
          <w:rFonts w:ascii="Times New Roman" w:hAnsi="Times New Roman"/>
        </w:rPr>
        <w:t xml:space="preserve">  B. Factors Influencing Children’s vocabulary Learning</w:t>
      </w:r>
    </w:p>
    <w:p w:rsidR="00B97777" w:rsidRDefault="00B97777">
      <w:pPr>
        <w:rPr>
          <w:rFonts w:ascii="Times New Roman" w:hAnsi="Times New Roman"/>
        </w:rPr>
      </w:pPr>
      <w:r>
        <w:rPr>
          <w:rFonts w:ascii="Times New Roman" w:hAnsi="Times New Roman"/>
        </w:rPr>
        <w:t xml:space="preserve">  C. Child Development Experts and Their Research Findings.</w:t>
      </w:r>
    </w:p>
    <w:p w:rsidR="00B97777" w:rsidRDefault="00B97777">
      <w:pPr>
        <w:rPr>
          <w:rFonts w:ascii="Times New Roman" w:hAnsi="Times New Roman"/>
        </w:rPr>
      </w:pPr>
      <w:r>
        <w:rPr>
          <w:rFonts w:ascii="Times New Roman" w:hAnsi="Times New Roman"/>
        </w:rPr>
        <w:t xml:space="preserve"> D. Non-verbal Cues in Children’s Vocabulary Learning</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Text D</w:t>
      </w:r>
    </w:p>
    <w:p w:rsidR="00B97777" w:rsidRDefault="00B97777">
      <w:pPr>
        <w:rPr>
          <w:rFonts w:ascii="Times New Roman" w:hAnsi="Times New Roman"/>
        </w:rPr>
      </w:pPr>
      <w:r>
        <w:rPr>
          <w:rFonts w:ascii="Times New Roman" w:hAnsi="Times New Roman"/>
        </w:rPr>
        <w:t xml:space="preserve">   The near-trebling of university tuition fees has deterred working-class boys from studying for degrees, but had the opposite effect on working-class girls, an analysis has found.</w:t>
      </w:r>
    </w:p>
    <w:p w:rsidR="00B97777" w:rsidRDefault="00B97777">
      <w:pPr>
        <w:rPr>
          <w:rFonts w:ascii="Times New Roman" w:hAnsi="Times New Roman"/>
        </w:rPr>
      </w:pPr>
      <w:r>
        <w:rPr>
          <w:rFonts w:ascii="Times New Roman" w:hAnsi="Times New Roman"/>
        </w:rPr>
        <w:t xml:space="preserve">   The independent Commission on Fees—a panel of high-profile figures from business, academia, journalism and the charity sector—looked at the socio-economic backgrounds of hundreds of thousands of thousands of 18—and 19-years-olds who took up university places last September, then compared them with those who began in September 2010.</w:t>
      </w:r>
    </w:p>
    <w:p w:rsidR="00B97777" w:rsidRDefault="00B97777">
      <w:pPr>
        <w:ind w:firstLine="435"/>
        <w:rPr>
          <w:rFonts w:ascii="Times New Roman" w:hAnsi="Times New Roman"/>
        </w:rPr>
      </w:pPr>
      <w:r>
        <w:rPr>
          <w:rFonts w:ascii="Times New Roman" w:hAnsi="Times New Roman"/>
        </w:rPr>
        <w:t>They found the proportion of men from deprived backgrounds who accepted placed on degree courses fell by 1.4% between 2010 and 2012. Meanwhile, the proportion of women from the same backgrounds who accepted places rose by 0.9% in the same period.</w:t>
      </w:r>
    </w:p>
    <w:p w:rsidR="00B97777" w:rsidRDefault="00B97777">
      <w:pPr>
        <w:ind w:firstLine="435"/>
        <w:rPr>
          <w:rFonts w:ascii="Times New Roman" w:hAnsi="Times New Roman"/>
        </w:rPr>
      </w:pPr>
      <w:r>
        <w:rPr>
          <w:rFonts w:ascii="Times New Roman" w:hAnsi="Times New Roman"/>
        </w:rPr>
        <w:t xml:space="preserve">They conclude that the rise in tuition fees last September—from </w:t>
      </w:r>
      <w:r>
        <w:rPr>
          <w:rFonts w:ascii="宋体" w:hAnsi="宋体" w:hint="eastAsia"/>
        </w:rPr>
        <w:t>￡</w:t>
      </w:r>
      <w:r>
        <w:rPr>
          <w:rFonts w:ascii="Times New Roman" w:hAnsi="Times New Roman"/>
        </w:rPr>
        <w:t xml:space="preserve">3,290 to up to </w:t>
      </w:r>
      <w:r>
        <w:rPr>
          <w:rFonts w:ascii="宋体" w:hAnsi="宋体" w:hint="eastAsia"/>
        </w:rPr>
        <w:t>￡</w:t>
      </w:r>
      <w:r>
        <w:rPr>
          <w:rFonts w:ascii="Times New Roman" w:hAnsi="Times New Roman"/>
        </w:rPr>
        <w:t>9,000 a year—is putting off significantly more men than women and creating a “worrying gender gap”.</w:t>
      </w:r>
    </w:p>
    <w:p w:rsidR="00B97777" w:rsidRDefault="00B97777">
      <w:pPr>
        <w:ind w:firstLine="435"/>
        <w:rPr>
          <w:rFonts w:ascii="Times New Roman" w:hAnsi="Times New Roman"/>
        </w:rPr>
      </w:pPr>
      <w:r>
        <w:rPr>
          <w:rFonts w:ascii="Times New Roman" w:hAnsi="Times New Roman"/>
        </w:rPr>
        <w:t>The Commission defined applicants as coming from a deprived background if they came from an area that was among the 40% most under-privileged in England.</w:t>
      </w:r>
    </w:p>
    <w:p w:rsidR="00B97777" w:rsidRDefault="00B97777">
      <w:pPr>
        <w:ind w:firstLine="435"/>
        <w:rPr>
          <w:rFonts w:ascii="Times New Roman" w:hAnsi="Times New Roman"/>
        </w:rPr>
      </w:pPr>
      <w:r>
        <w:rPr>
          <w:rFonts w:ascii="Times New Roman" w:hAnsi="Times New Roman"/>
        </w:rPr>
        <w:t>The most recent statistics show the majority—55%--of the undergraduate population at UK universities is female, a trend that has been growing over the past few years. Women are now a third more likely to enter higher education than men.</w:t>
      </w:r>
    </w:p>
    <w:p w:rsidR="00B97777" w:rsidRDefault="00B97777">
      <w:pPr>
        <w:ind w:firstLine="435"/>
        <w:rPr>
          <w:rFonts w:ascii="Times New Roman" w:hAnsi="Times New Roman"/>
        </w:rPr>
      </w:pPr>
      <w:r>
        <w:rPr>
          <w:rFonts w:ascii="Times New Roman" w:hAnsi="Times New Roman"/>
        </w:rPr>
        <w:t>Will hutton, chair of the Independent Commission on Fees and the principal of Hertford College, Oxford University, said the “danger was that higher fees may be having a disproportionate impact on men, who are already under-represented at university”. He urged the government, universities and schools to consider how to address the problem.</w:t>
      </w:r>
    </w:p>
    <w:p w:rsidR="00B97777" w:rsidRDefault="00B97777">
      <w:pPr>
        <w:ind w:firstLine="435"/>
        <w:rPr>
          <w:rFonts w:ascii="Times New Roman" w:hAnsi="Times New Roman"/>
        </w:rPr>
      </w:pPr>
      <w:r>
        <w:rPr>
          <w:rFonts w:ascii="Times New Roman" w:hAnsi="Times New Roman"/>
        </w:rPr>
        <w:t>The Commission is concerned that the gender gap could grow and said it would be monitoring this.</w:t>
      </w:r>
    </w:p>
    <w:p w:rsidR="00B97777" w:rsidRDefault="00B97777">
      <w:pPr>
        <w:ind w:firstLine="435"/>
        <w:rPr>
          <w:rFonts w:ascii="Times New Roman" w:hAnsi="Times New Roman"/>
        </w:rPr>
      </w:pPr>
      <w:r>
        <w:rPr>
          <w:rFonts w:ascii="Times New Roman" w:hAnsi="Times New Roman"/>
        </w:rPr>
        <w:t>In January this year, David Willetts, the universities minister, said campuses should be doing more to encourage applications from white working-class boys and they should be treated in a similar way to other under-represented groups.</w:t>
      </w:r>
    </w:p>
    <w:p w:rsidR="00B97777" w:rsidRDefault="00B97777">
      <w:pPr>
        <w:ind w:firstLine="435"/>
        <w:rPr>
          <w:rFonts w:ascii="Times New Roman" w:hAnsi="Times New Roman"/>
        </w:rPr>
      </w:pPr>
      <w:r>
        <w:rPr>
          <w:rFonts w:ascii="Times New Roman" w:hAnsi="Times New Roman"/>
        </w:rPr>
        <w:t>The Commission’s analysis also found students from the richest fifth of neighborhoods in England were ten times more likely to go to top universities than those from the poorest fifth of neighborhoods.</w:t>
      </w:r>
    </w:p>
    <w:p w:rsidR="00B97777" w:rsidRDefault="00B97777">
      <w:pPr>
        <w:ind w:firstLine="435"/>
        <w:rPr>
          <w:rFonts w:ascii="Times New Roman" w:hAnsi="Times New Roman"/>
        </w:rPr>
      </w:pPr>
      <w:r>
        <w:rPr>
          <w:rFonts w:ascii="Times New Roman" w:hAnsi="Times New Roman"/>
        </w:rPr>
        <w:t xml:space="preserve"> Meanwhile, as a sign of things to come, two universities are merging this month to become one of the biggest higher education institutions in the country.</w:t>
      </w:r>
    </w:p>
    <w:p w:rsidR="00B97777" w:rsidRDefault="00B97777">
      <w:pPr>
        <w:ind w:firstLine="435"/>
        <w:rPr>
          <w:rFonts w:ascii="Times New Roman" w:hAnsi="Times New Roman"/>
        </w:rPr>
      </w:pPr>
      <w:r>
        <w:rPr>
          <w:rFonts w:ascii="Times New Roman" w:hAnsi="Times New Roman"/>
        </w:rPr>
        <w:t>The University of Glamorgan and the University of Wales, Newport will join to form the university of South Wales. The new university will have 33,584 students.</w:t>
      </w:r>
    </w:p>
    <w:p w:rsidR="00B97777" w:rsidRDefault="00B97777">
      <w:pPr>
        <w:ind w:firstLine="435"/>
        <w:rPr>
          <w:rFonts w:ascii="Times New Roman" w:hAnsi="Times New Roman"/>
        </w:rPr>
      </w:pPr>
      <w:r>
        <w:rPr>
          <w:rFonts w:ascii="Times New Roman" w:hAnsi="Times New Roman"/>
        </w:rPr>
        <w:t>Professor Julie Lydon, vice-chancellor of Glamorgan, said the merger was partly the result of an unpredictable environment for higher education. “There is no doubt that how you survive (as a university) is either by becoming a boutique institution or a large and general one and we have chosen the latter,” she said.</w:t>
      </w:r>
    </w:p>
    <w:p w:rsidR="00B97777" w:rsidRDefault="00B97777">
      <w:pPr>
        <w:rPr>
          <w:rFonts w:ascii="Times New Roman" w:hAnsi="Times New Roman"/>
        </w:rPr>
      </w:pPr>
      <w:r>
        <w:rPr>
          <w:rFonts w:ascii="Times New Roman" w:hAnsi="Times New Roman"/>
        </w:rPr>
        <w:t>96. The soar of university tuition fees has resulted in ___________.</w:t>
      </w:r>
    </w:p>
    <w:p w:rsidR="00B97777" w:rsidRDefault="00B97777" w:rsidP="00A33E3F">
      <w:pPr>
        <w:ind w:firstLineChars="150" w:firstLine="31680"/>
        <w:rPr>
          <w:rFonts w:ascii="Times New Roman" w:hAnsi="Times New Roman"/>
        </w:rPr>
      </w:pPr>
      <w:r>
        <w:rPr>
          <w:rFonts w:ascii="Times New Roman" w:hAnsi="Times New Roman"/>
        </w:rPr>
        <w:t xml:space="preserve"> A. a decrease in the number of female students </w:t>
      </w:r>
    </w:p>
    <w:p w:rsidR="00B97777" w:rsidRDefault="00B97777" w:rsidP="00A33E3F">
      <w:pPr>
        <w:ind w:firstLineChars="200" w:firstLine="31680"/>
        <w:rPr>
          <w:rFonts w:ascii="Times New Roman" w:hAnsi="Times New Roman"/>
        </w:rPr>
      </w:pPr>
      <w:r>
        <w:rPr>
          <w:rFonts w:ascii="Times New Roman" w:hAnsi="Times New Roman"/>
        </w:rPr>
        <w:t>B. an emerging gender gap on campus</w:t>
      </w:r>
    </w:p>
    <w:p w:rsidR="00B97777" w:rsidRDefault="00B97777" w:rsidP="00A33E3F">
      <w:pPr>
        <w:ind w:firstLineChars="150" w:firstLine="31680"/>
        <w:rPr>
          <w:rFonts w:ascii="Times New Roman" w:hAnsi="Times New Roman"/>
        </w:rPr>
      </w:pPr>
      <w:r>
        <w:rPr>
          <w:rFonts w:ascii="Times New Roman" w:hAnsi="Times New Roman"/>
        </w:rPr>
        <w:t xml:space="preserve"> C. male students’ lacking in the role models</w:t>
      </w:r>
    </w:p>
    <w:p w:rsidR="00B97777" w:rsidRDefault="00B97777">
      <w:pPr>
        <w:ind w:firstLine="435"/>
        <w:rPr>
          <w:rFonts w:ascii="Times New Roman" w:hAnsi="Times New Roman"/>
        </w:rPr>
      </w:pPr>
      <w:r>
        <w:rPr>
          <w:rFonts w:ascii="Times New Roman" w:hAnsi="Times New Roman"/>
        </w:rPr>
        <w:t>D. students from poor backgrounds dropping out</w:t>
      </w:r>
    </w:p>
    <w:p w:rsidR="00B97777" w:rsidRDefault="00B97777">
      <w:pPr>
        <w:rPr>
          <w:rFonts w:ascii="Times New Roman" w:hAnsi="Times New Roman"/>
        </w:rPr>
      </w:pPr>
      <w:r>
        <w:rPr>
          <w:rFonts w:ascii="Times New Roman" w:hAnsi="Times New Roman"/>
        </w:rPr>
        <w:t>97. Which of the following is NOT true about the Independent Commission on Fees?</w:t>
      </w:r>
    </w:p>
    <w:p w:rsidR="00B97777" w:rsidRDefault="00B97777">
      <w:pPr>
        <w:ind w:firstLine="435"/>
        <w:rPr>
          <w:rFonts w:ascii="Times New Roman" w:hAnsi="Times New Roman"/>
        </w:rPr>
      </w:pPr>
      <w:r>
        <w:rPr>
          <w:rFonts w:ascii="Times New Roman" w:hAnsi="Times New Roman"/>
        </w:rPr>
        <w:t>A. It is an organization composed of influential people in various fields of society</w:t>
      </w:r>
    </w:p>
    <w:p w:rsidR="00B97777" w:rsidRDefault="00B97777" w:rsidP="00A33E3F">
      <w:pPr>
        <w:ind w:firstLineChars="150" w:firstLine="31680"/>
        <w:rPr>
          <w:rFonts w:ascii="Times New Roman" w:hAnsi="Times New Roman"/>
        </w:rPr>
      </w:pPr>
      <w:r>
        <w:rPr>
          <w:rFonts w:ascii="Times New Roman" w:hAnsi="Times New Roman"/>
        </w:rPr>
        <w:t xml:space="preserve"> B. It compared the enrollment in UK universities in 2012 with that in 2010</w:t>
      </w:r>
    </w:p>
    <w:p w:rsidR="00B97777" w:rsidRDefault="00B97777">
      <w:pPr>
        <w:ind w:firstLine="435"/>
        <w:rPr>
          <w:rFonts w:ascii="Times New Roman" w:hAnsi="Times New Roman"/>
        </w:rPr>
      </w:pPr>
      <w:r>
        <w:rPr>
          <w:rFonts w:ascii="Times New Roman" w:hAnsi="Times New Roman"/>
        </w:rPr>
        <w:t>C. Will Hutton Worried about the impact of the high tuitions on male students</w:t>
      </w:r>
    </w:p>
    <w:p w:rsidR="00B97777" w:rsidRDefault="00B97777">
      <w:pPr>
        <w:ind w:firstLine="435"/>
        <w:rPr>
          <w:rFonts w:ascii="Times New Roman" w:hAnsi="Times New Roman"/>
        </w:rPr>
      </w:pPr>
      <w:r>
        <w:rPr>
          <w:rFonts w:ascii="Times New Roman" w:hAnsi="Times New Roman"/>
        </w:rPr>
        <w:t>D. It would be responsible for solving current problems in UK’s higher education</w:t>
      </w:r>
    </w:p>
    <w:p w:rsidR="00B97777" w:rsidRDefault="00B97777">
      <w:pPr>
        <w:rPr>
          <w:rFonts w:ascii="Times New Roman" w:hAnsi="Times New Roman"/>
        </w:rPr>
      </w:pPr>
      <w:r>
        <w:rPr>
          <w:rFonts w:ascii="Times New Roman" w:hAnsi="Times New Roman"/>
        </w:rPr>
        <w:t>98. The Commission defined university applicants as from deprived backgrounds by _______.</w:t>
      </w:r>
    </w:p>
    <w:p w:rsidR="00B97777" w:rsidRDefault="00B97777" w:rsidP="00A33E3F">
      <w:pPr>
        <w:ind w:firstLineChars="150" w:firstLine="31680"/>
        <w:rPr>
          <w:rFonts w:ascii="Times New Roman" w:hAnsi="Times New Roman"/>
        </w:rPr>
      </w:pPr>
      <w:r>
        <w:rPr>
          <w:rFonts w:ascii="Times New Roman" w:hAnsi="Times New Roman"/>
        </w:rPr>
        <w:t>A. how much annual income their parents earn      B. which regions they come from</w:t>
      </w:r>
    </w:p>
    <w:p w:rsidR="00B97777" w:rsidRDefault="00B97777" w:rsidP="00A33E3F">
      <w:pPr>
        <w:ind w:firstLineChars="150" w:firstLine="31680"/>
        <w:rPr>
          <w:rFonts w:ascii="Times New Roman" w:hAnsi="Times New Roman"/>
        </w:rPr>
      </w:pPr>
      <w:r>
        <w:rPr>
          <w:rFonts w:ascii="Times New Roman" w:hAnsi="Times New Roman"/>
        </w:rPr>
        <w:t>C. whether they come from broken families    D. their academic performance in high school</w:t>
      </w:r>
    </w:p>
    <w:p w:rsidR="00B97777" w:rsidRDefault="00B97777">
      <w:pPr>
        <w:rPr>
          <w:rFonts w:ascii="Times New Roman" w:hAnsi="Times New Roman"/>
        </w:rPr>
      </w:pPr>
      <w:r>
        <w:rPr>
          <w:rFonts w:ascii="Times New Roman" w:hAnsi="Times New Roman"/>
        </w:rPr>
        <w:t>99. It can be inferred from the passage that _____.</w:t>
      </w:r>
    </w:p>
    <w:p w:rsidR="00B97777" w:rsidRDefault="00B97777">
      <w:pPr>
        <w:rPr>
          <w:rFonts w:ascii="Times New Roman" w:hAnsi="Times New Roman"/>
        </w:rPr>
      </w:pPr>
      <w:r>
        <w:rPr>
          <w:rFonts w:ascii="Times New Roman" w:hAnsi="Times New Roman"/>
        </w:rPr>
        <w:t xml:space="preserve">   A. non-white working-class girls receive unfair treatment in UK’s universities</w:t>
      </w:r>
    </w:p>
    <w:p w:rsidR="00B97777" w:rsidRDefault="00B97777">
      <w:pPr>
        <w:rPr>
          <w:rFonts w:ascii="Times New Roman" w:hAnsi="Times New Roman"/>
        </w:rPr>
      </w:pPr>
      <w:r>
        <w:rPr>
          <w:rFonts w:ascii="Times New Roman" w:hAnsi="Times New Roman"/>
        </w:rPr>
        <w:t xml:space="preserve">   B. working-class boys are the most strongly affected by the rising tuition fees</w:t>
      </w:r>
    </w:p>
    <w:p w:rsidR="00B97777" w:rsidRDefault="00B97777">
      <w:pPr>
        <w:rPr>
          <w:rFonts w:ascii="Times New Roman" w:hAnsi="Times New Roman"/>
        </w:rPr>
      </w:pPr>
      <w:r>
        <w:rPr>
          <w:rFonts w:ascii="Times New Roman" w:hAnsi="Times New Roman"/>
        </w:rPr>
        <w:t xml:space="preserve">   C. students from wealthier families generally perform better in UK’s universities</w:t>
      </w:r>
    </w:p>
    <w:p w:rsidR="00B97777" w:rsidRDefault="00B97777">
      <w:pPr>
        <w:rPr>
          <w:rFonts w:ascii="Times New Roman" w:hAnsi="Times New Roman"/>
        </w:rPr>
      </w:pPr>
      <w:r>
        <w:rPr>
          <w:rFonts w:ascii="Times New Roman" w:hAnsi="Times New Roman"/>
        </w:rPr>
        <w:t xml:space="preserve">   D. an increasing number of universities in UK choose to merge into bigger ones.</w:t>
      </w:r>
    </w:p>
    <w:p w:rsidR="00B97777" w:rsidRDefault="00B97777">
      <w:pPr>
        <w:rPr>
          <w:rFonts w:ascii="Times New Roman" w:hAnsi="Times New Roman"/>
        </w:rPr>
      </w:pPr>
      <w:r>
        <w:rPr>
          <w:rFonts w:ascii="Times New Roman" w:hAnsi="Times New Roman"/>
        </w:rPr>
        <w:t>100. Julie Lydon’s attitude toward Glamorgan’s merging with another university is ________.</w:t>
      </w:r>
    </w:p>
    <w:p w:rsidR="00B97777" w:rsidRDefault="00B97777">
      <w:pPr>
        <w:rPr>
          <w:rFonts w:ascii="Times New Roman" w:hAnsi="Times New Roman"/>
        </w:rPr>
      </w:pPr>
      <w:r>
        <w:rPr>
          <w:rFonts w:ascii="Times New Roman" w:hAnsi="Times New Roman"/>
        </w:rPr>
        <w:t xml:space="preserve">   A. critical         B. earnest         C. content         D. cynical</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 xml:space="preserve">Part </w:t>
      </w:r>
      <w:r>
        <w:rPr>
          <w:rFonts w:ascii="宋体" w:hAnsi="宋体" w:hint="eastAsia"/>
        </w:rPr>
        <w:t>Ⅵ</w:t>
      </w:r>
      <w:r>
        <w:rPr>
          <w:rFonts w:ascii="Times New Roman" w:hAnsi="Times New Roman"/>
        </w:rPr>
        <w:t xml:space="preserve"> Writing</w:t>
      </w:r>
    </w:p>
    <w:p w:rsidR="00B97777" w:rsidRDefault="00B97777">
      <w:pPr>
        <w:rPr>
          <w:rFonts w:ascii="Times New Roman" w:hAnsi="Times New Roman"/>
        </w:rPr>
      </w:pPr>
      <w:r>
        <w:rPr>
          <w:rFonts w:ascii="Times New Roman" w:hAnsi="Times New Roman"/>
        </w:rPr>
        <w:t>Section A  Composition</w:t>
      </w:r>
    </w:p>
    <w:p w:rsidR="00B97777" w:rsidRDefault="00B97777">
      <w:pPr>
        <w:rPr>
          <w:rFonts w:ascii="Times New Roman" w:hAnsi="Times New Roman"/>
        </w:rPr>
      </w:pPr>
      <w:r>
        <w:rPr>
          <w:rFonts w:ascii="Times New Roman" w:hAnsi="Times New Roman"/>
        </w:rPr>
        <w:t xml:space="preserve">   Write on </w:t>
      </w:r>
      <w:r>
        <w:rPr>
          <w:rFonts w:ascii="Times New Roman" w:hAnsi="Times New Roman"/>
          <w:b/>
        </w:rPr>
        <w:t>Answer Sheet Three a</w:t>
      </w:r>
      <w:r>
        <w:rPr>
          <w:rFonts w:ascii="Times New Roman" w:hAnsi="Times New Roman"/>
        </w:rPr>
        <w:t xml:space="preserve"> composition of about 200 words on the following topic:</w:t>
      </w:r>
    </w:p>
    <w:p w:rsidR="00B97777" w:rsidRDefault="00B97777">
      <w:pPr>
        <w:rPr>
          <w:rFonts w:ascii="Times New Roman" w:hAnsi="Times New Roman"/>
          <w:b/>
          <w:i/>
        </w:rPr>
      </w:pPr>
      <w:r>
        <w:rPr>
          <w:rFonts w:ascii="Times New Roman" w:hAnsi="Times New Roman"/>
        </w:rPr>
        <w:t xml:space="preserve"> </w:t>
      </w:r>
      <w:r>
        <w:rPr>
          <w:rFonts w:ascii="Times New Roman" w:hAnsi="Times New Roman"/>
          <w:i/>
        </w:rPr>
        <w:t xml:space="preserve">                       </w:t>
      </w:r>
      <w:r>
        <w:rPr>
          <w:rFonts w:ascii="Times New Roman" w:hAnsi="Times New Roman"/>
          <w:b/>
          <w:i/>
        </w:rPr>
        <w:t xml:space="preserve">  On Reading</w:t>
      </w:r>
    </w:p>
    <w:p w:rsidR="00B97777" w:rsidRDefault="00B97777">
      <w:pPr>
        <w:rPr>
          <w:rFonts w:ascii="Times New Roman" w:hAnsi="Times New Roman"/>
          <w:i/>
        </w:rPr>
      </w:pPr>
      <w:r>
        <w:rPr>
          <w:rFonts w:ascii="Times New Roman" w:hAnsi="Times New Roman"/>
          <w:i/>
        </w:rPr>
        <w:t xml:space="preserve">   You are to write in three parts.</w:t>
      </w:r>
    </w:p>
    <w:p w:rsidR="00B97777" w:rsidRDefault="00B97777">
      <w:pPr>
        <w:rPr>
          <w:rFonts w:ascii="Times New Roman" w:hAnsi="Times New Roman"/>
          <w:i/>
        </w:rPr>
      </w:pPr>
      <w:r>
        <w:rPr>
          <w:rFonts w:ascii="Times New Roman" w:hAnsi="Times New Roman"/>
          <w:i/>
        </w:rPr>
        <w:t xml:space="preserve">   In the first part, state specifically what your opinion is.</w:t>
      </w:r>
    </w:p>
    <w:p w:rsidR="00B97777" w:rsidRDefault="00B97777">
      <w:pPr>
        <w:rPr>
          <w:rFonts w:ascii="Times New Roman" w:hAnsi="Times New Roman"/>
          <w:i/>
        </w:rPr>
      </w:pPr>
      <w:r>
        <w:rPr>
          <w:rFonts w:ascii="Times New Roman" w:hAnsi="Times New Roman"/>
          <w:i/>
        </w:rPr>
        <w:t xml:space="preserve">   In the second part, support your opinion with appropriate details.</w:t>
      </w:r>
    </w:p>
    <w:p w:rsidR="00B97777" w:rsidRDefault="00B97777">
      <w:pPr>
        <w:rPr>
          <w:rFonts w:ascii="Times New Roman" w:hAnsi="Times New Roman"/>
          <w:i/>
        </w:rPr>
      </w:pPr>
      <w:r>
        <w:rPr>
          <w:rFonts w:ascii="Times New Roman" w:hAnsi="Times New Roman"/>
          <w:i/>
        </w:rPr>
        <w:t xml:space="preserve">   In the last part, bring what you have written to a natural conclusion or a summary.</w:t>
      </w:r>
    </w:p>
    <w:p w:rsidR="00B97777" w:rsidRDefault="00B97777">
      <w:pPr>
        <w:rPr>
          <w:rFonts w:ascii="Times New Roman" w:hAnsi="Times New Roman"/>
          <w:i/>
        </w:rPr>
      </w:pPr>
      <w:r>
        <w:rPr>
          <w:rFonts w:ascii="Times New Roman" w:hAnsi="Times New Roman"/>
          <w:i/>
        </w:rPr>
        <w:t xml:space="preserve">   Marks will be awarded for content, organization, grammar and appropriateness. Failure to follow the instructions may result in a loss of marks.</w:t>
      </w:r>
    </w:p>
    <w:p w:rsidR="00B97777" w:rsidRDefault="00B97777">
      <w:pPr>
        <w:rPr>
          <w:rFonts w:ascii="Times New Roman" w:hAnsi="Times New Roman"/>
          <w:i/>
        </w:rPr>
      </w:pPr>
    </w:p>
    <w:p w:rsidR="00B97777" w:rsidRDefault="00B97777">
      <w:pPr>
        <w:rPr>
          <w:rFonts w:ascii="Times New Roman" w:hAnsi="Times New Roman"/>
        </w:rPr>
      </w:pPr>
      <w:r>
        <w:rPr>
          <w:rFonts w:ascii="Times New Roman" w:hAnsi="Times New Roman"/>
        </w:rPr>
        <w:t>Section B   Note-writing</w:t>
      </w:r>
    </w:p>
    <w:p w:rsidR="00B97777" w:rsidRDefault="00B97777">
      <w:pPr>
        <w:ind w:firstLine="420"/>
        <w:rPr>
          <w:rFonts w:ascii="Times New Roman" w:hAnsi="Times New Roman"/>
        </w:rPr>
      </w:pPr>
      <w:r>
        <w:rPr>
          <w:rFonts w:ascii="Times New Roman" w:hAnsi="Times New Roman"/>
        </w:rPr>
        <w:t>Write on Answer Sheet Three a note of about 50-60 words based on the following situation.</w:t>
      </w:r>
    </w:p>
    <w:p w:rsidR="00B97777" w:rsidRDefault="00B97777">
      <w:pPr>
        <w:ind w:firstLine="420"/>
        <w:rPr>
          <w:rFonts w:ascii="Times New Roman" w:hAnsi="Times New Roman"/>
          <w:b/>
        </w:rPr>
      </w:pPr>
      <w:r>
        <w:rPr>
          <w:rFonts w:ascii="Times New Roman" w:hAnsi="Times New Roman"/>
          <w:b/>
        </w:rPr>
        <w:t>You have won the first size in the Innovation &amp; Entrepreneurship (</w:t>
      </w:r>
      <w:r>
        <w:rPr>
          <w:rFonts w:ascii="Times New Roman" w:hAnsi="Times New Roman" w:hint="eastAsia"/>
          <w:b/>
        </w:rPr>
        <w:t>创业大赛</w:t>
      </w:r>
      <w:r>
        <w:rPr>
          <w:rFonts w:ascii="Times New Roman" w:hAnsi="Times New Roman"/>
          <w:b/>
        </w:rPr>
        <w:t>) held by your college. Your teacher Miss Li had helped you a lot when you were preparing for the competition, write a note to extend your thanks to her. You may add some details when necessary.</w:t>
      </w:r>
    </w:p>
    <w:p w:rsidR="00B97777" w:rsidRDefault="00B97777">
      <w:pPr>
        <w:ind w:firstLine="420"/>
        <w:rPr>
          <w:rFonts w:ascii="Times New Roman" w:hAnsi="Times New Roman"/>
        </w:rPr>
      </w:pPr>
      <w:r>
        <w:rPr>
          <w:rFonts w:ascii="Times New Roman" w:hAnsi="Times New Roman"/>
        </w:rPr>
        <w:t>Marks will be awarded for content, organization, grammar and appropriateness.</w:t>
      </w:r>
    </w:p>
    <w:p w:rsidR="00B97777" w:rsidRDefault="00B97777">
      <w:pPr>
        <w:rPr>
          <w:rFonts w:ascii="Times New Roman" w:hAnsi="Times New Roman"/>
        </w:rPr>
      </w:pPr>
      <w:r>
        <w:rPr>
          <w:rFonts w:ascii="Times New Roman" w:hAnsi="Times New Roman"/>
        </w:rPr>
        <w:t>Key to Model Test Two</w:t>
      </w:r>
    </w:p>
    <w:p w:rsidR="00B97777" w:rsidRDefault="00B97777">
      <w:pPr>
        <w:rPr>
          <w:rFonts w:ascii="Times New Roman" w:hAnsi="Times New Roman"/>
        </w:rPr>
      </w:pPr>
      <w:r>
        <w:rPr>
          <w:rFonts w:ascii="Times New Roman" w:hAnsi="Times New Roman"/>
        </w:rPr>
        <w:t xml:space="preserve">Part </w:t>
      </w:r>
      <w:r>
        <w:rPr>
          <w:rFonts w:ascii="宋体" w:hAnsi="宋体" w:hint="eastAsia"/>
        </w:rPr>
        <w:t>Ⅲ</w:t>
      </w:r>
      <w:r>
        <w:rPr>
          <w:rFonts w:ascii="Times New Roman" w:hAnsi="Times New Roman"/>
        </w:rPr>
        <w:t xml:space="preserve"> Cloze</w:t>
      </w:r>
    </w:p>
    <w:p w:rsidR="00B97777" w:rsidRDefault="00B97777">
      <w:pPr>
        <w:rPr>
          <w:rFonts w:ascii="Times New Roman" w:hAnsi="Times New Roman"/>
        </w:rPr>
      </w:pPr>
      <w:r>
        <w:rPr>
          <w:rFonts w:ascii="Times New Roman" w:hAnsi="Times New Roman"/>
        </w:rPr>
        <w:t xml:space="preserve">31-35: D C B A B               36-40: D C D A C </w:t>
      </w:r>
    </w:p>
    <w:p w:rsidR="00B97777" w:rsidRDefault="00B97777">
      <w:pPr>
        <w:rPr>
          <w:rFonts w:ascii="Times New Roman" w:hAnsi="Times New Roman"/>
        </w:rPr>
      </w:pPr>
      <w:r>
        <w:rPr>
          <w:rFonts w:ascii="Times New Roman" w:hAnsi="Times New Roman"/>
        </w:rPr>
        <w:t>41-45: B D A C C               46-50: A B D C B</w:t>
      </w:r>
    </w:p>
    <w:p w:rsidR="00B97777" w:rsidRDefault="00B97777">
      <w:pPr>
        <w:rPr>
          <w:rFonts w:ascii="Times New Roman" w:hAnsi="Times New Roman"/>
        </w:rPr>
      </w:pPr>
      <w:r>
        <w:rPr>
          <w:rFonts w:ascii="Times New Roman" w:hAnsi="Times New Roman"/>
        </w:rPr>
        <w:t xml:space="preserve">Part </w:t>
      </w:r>
      <w:r>
        <w:rPr>
          <w:rFonts w:ascii="宋体" w:hAnsi="宋体" w:hint="eastAsia"/>
        </w:rPr>
        <w:t>Ⅳ</w:t>
      </w:r>
      <w:r>
        <w:rPr>
          <w:rFonts w:ascii="Times New Roman" w:hAnsi="Times New Roman"/>
        </w:rPr>
        <w:t>Grammar &amp; Vocabulary</w:t>
      </w:r>
    </w:p>
    <w:p w:rsidR="00B97777" w:rsidRDefault="00B97777">
      <w:pPr>
        <w:rPr>
          <w:rFonts w:ascii="Times New Roman" w:hAnsi="Times New Roman"/>
        </w:rPr>
      </w:pPr>
      <w:r>
        <w:rPr>
          <w:rFonts w:ascii="Times New Roman" w:hAnsi="Times New Roman"/>
        </w:rPr>
        <w:t>51-55: A C D B C               56-60: C B C B A</w:t>
      </w:r>
    </w:p>
    <w:p w:rsidR="00B97777" w:rsidRDefault="00B97777">
      <w:pPr>
        <w:rPr>
          <w:rFonts w:ascii="Times New Roman" w:hAnsi="Times New Roman"/>
        </w:rPr>
      </w:pPr>
      <w:r>
        <w:rPr>
          <w:rFonts w:ascii="Times New Roman" w:hAnsi="Times New Roman"/>
        </w:rPr>
        <w:t xml:space="preserve">61-65: B A B A B               66-70: D D A B B </w:t>
      </w:r>
    </w:p>
    <w:p w:rsidR="00B97777" w:rsidRDefault="00B97777">
      <w:pPr>
        <w:rPr>
          <w:rFonts w:ascii="Times New Roman" w:hAnsi="Times New Roman"/>
        </w:rPr>
      </w:pPr>
      <w:r>
        <w:rPr>
          <w:rFonts w:ascii="Times New Roman" w:hAnsi="Times New Roman"/>
        </w:rPr>
        <w:t>71-75: D C A C C               76-80: A C C C B</w:t>
      </w:r>
    </w:p>
    <w:p w:rsidR="00B97777" w:rsidRDefault="00B97777">
      <w:pPr>
        <w:rPr>
          <w:rFonts w:ascii="Times New Roman" w:hAnsi="Times New Roman"/>
        </w:rPr>
      </w:pPr>
      <w:r>
        <w:rPr>
          <w:rFonts w:ascii="Times New Roman" w:hAnsi="Times New Roman"/>
        </w:rPr>
        <w:t xml:space="preserve">Part </w:t>
      </w:r>
      <w:r>
        <w:rPr>
          <w:rFonts w:ascii="宋体" w:hAnsi="宋体" w:hint="eastAsia"/>
        </w:rPr>
        <w:t>Ⅴ</w:t>
      </w:r>
      <w:r>
        <w:rPr>
          <w:rFonts w:ascii="Times New Roman" w:hAnsi="Times New Roman"/>
        </w:rPr>
        <w:t>Reading Comprehension</w:t>
      </w:r>
    </w:p>
    <w:p w:rsidR="00B97777" w:rsidRDefault="00B97777">
      <w:pPr>
        <w:rPr>
          <w:rFonts w:ascii="Times New Roman" w:hAnsi="Times New Roman"/>
        </w:rPr>
      </w:pPr>
      <w:r>
        <w:rPr>
          <w:rFonts w:ascii="Times New Roman" w:hAnsi="Times New Roman"/>
        </w:rPr>
        <w:t>81-85:B C C C C             86-90: B A D B C</w:t>
      </w:r>
    </w:p>
    <w:p w:rsidR="00B97777" w:rsidRDefault="00B97777">
      <w:pPr>
        <w:rPr>
          <w:rFonts w:ascii="Times New Roman" w:hAnsi="Times New Roman"/>
        </w:rPr>
      </w:pPr>
      <w:r>
        <w:rPr>
          <w:rFonts w:ascii="Times New Roman" w:hAnsi="Times New Roman"/>
        </w:rPr>
        <w:t>91-95: C C D C D            96-100: B D B B B</w:t>
      </w:r>
    </w:p>
    <w:p w:rsidR="00B97777" w:rsidRDefault="00B97777">
      <w:pPr>
        <w:rPr>
          <w:rFonts w:ascii="Times New Roman" w:hAnsi="Times New Roman"/>
        </w:rPr>
      </w:pPr>
      <w:r>
        <w:rPr>
          <w:rFonts w:ascii="Times New Roman" w:hAnsi="Times New Roman"/>
        </w:rPr>
        <w:t>Part</w:t>
      </w:r>
      <w:r>
        <w:rPr>
          <w:rFonts w:ascii="宋体" w:hAnsi="宋体" w:hint="eastAsia"/>
        </w:rPr>
        <w:t>Ⅵ</w:t>
      </w:r>
      <w:r>
        <w:rPr>
          <w:rFonts w:ascii="宋体" w:hAnsi="宋体"/>
        </w:rPr>
        <w:t xml:space="preserve"> </w:t>
      </w:r>
      <w:r>
        <w:rPr>
          <w:rFonts w:ascii="Times New Roman" w:hAnsi="Times New Roman"/>
        </w:rPr>
        <w:t>Writing</w:t>
      </w:r>
    </w:p>
    <w:p w:rsidR="00B97777" w:rsidRDefault="00B97777">
      <w:pPr>
        <w:rPr>
          <w:rFonts w:ascii="Times New Roman" w:hAnsi="Times New Roman"/>
        </w:rPr>
      </w:pPr>
      <w:r>
        <w:rPr>
          <w:rFonts w:ascii="Times New Roman" w:hAnsi="Times New Roman"/>
        </w:rPr>
        <w:t>Section A Composition</w:t>
      </w:r>
    </w:p>
    <w:p w:rsidR="00B97777" w:rsidRDefault="00B97777">
      <w:pPr>
        <w:rPr>
          <w:rFonts w:ascii="Times New Roman" w:hAnsi="Times New Roman"/>
        </w:rPr>
      </w:pPr>
      <w:r>
        <w:rPr>
          <w:rFonts w:ascii="Times New Roman" w:hAnsi="Times New Roman"/>
        </w:rPr>
        <w:t>On Reading</w:t>
      </w:r>
    </w:p>
    <w:p w:rsidR="00B97777" w:rsidRDefault="00B97777">
      <w:pPr>
        <w:ind w:firstLine="435"/>
        <w:rPr>
          <w:rFonts w:ascii="Times New Roman" w:hAnsi="Times New Roman"/>
          <w:b/>
        </w:rPr>
      </w:pPr>
      <w:r>
        <w:rPr>
          <w:rFonts w:ascii="Times New Roman" w:hAnsi="Times New Roman"/>
        </w:rPr>
        <w:t>Francis Bacon once wrote, “Reading makes a full man.” While the ancient Chinese scholars believed that in textbooks we would find girls with complexions like houses made of jade and gold. Actually,</w:t>
      </w:r>
      <w:r>
        <w:rPr>
          <w:rFonts w:ascii="Times New Roman" w:hAnsi="Times New Roman"/>
          <w:b/>
        </w:rPr>
        <w:t xml:space="preserve"> it might be fitting and proper to say that through reading, one perfects in nature, grows in wisdom and along the way harvests fame and fortune.</w:t>
      </w:r>
    </w:p>
    <w:p w:rsidR="00B97777" w:rsidRDefault="00B97777">
      <w:pPr>
        <w:ind w:firstLine="435"/>
        <w:rPr>
          <w:rFonts w:ascii="Times New Roman" w:hAnsi="Times New Roman"/>
        </w:rPr>
      </w:pPr>
      <w:r>
        <w:rPr>
          <w:rFonts w:ascii="Times New Roman" w:hAnsi="Times New Roman"/>
        </w:rPr>
        <w:t>Firstly, reading offers people a platform to communicate across time and space with the greatest minds living long ago and far away. Through reading, one starts a journey of self-discovery, perfects one’s nature, and hopefully learns how to</w:t>
      </w:r>
      <w:r>
        <w:rPr>
          <w:rFonts w:ascii="Times New Roman" w:hAnsi="Times New Roman"/>
          <w:b/>
        </w:rPr>
        <w:t xml:space="preserve"> fit in </w:t>
      </w:r>
      <w:r>
        <w:rPr>
          <w:rFonts w:ascii="Times New Roman" w:hAnsi="Times New Roman"/>
        </w:rPr>
        <w:t>the big world. Secondly, reading liberates and inspires people’s mind, presents to them a fuller picture of wherever they find interest, and helps them to interpret and create. Through reading and experiencing, trials and errors, one’s wisdom grows. With great natural abilities and wisdom, fame and fortune pursued by so many will only be within easy reach eventually.</w:t>
      </w:r>
    </w:p>
    <w:p w:rsidR="00B97777" w:rsidRDefault="00B97777">
      <w:pPr>
        <w:ind w:firstLine="435"/>
        <w:rPr>
          <w:rFonts w:ascii="Times New Roman" w:hAnsi="Times New Roman"/>
        </w:rPr>
      </w:pPr>
      <w:r>
        <w:rPr>
          <w:rFonts w:ascii="Times New Roman" w:hAnsi="Times New Roman"/>
          <w:b/>
        </w:rPr>
        <w:t>For the world to be better, human race greater, and each individual fuller, reading can never be attached a greater importance.</w:t>
      </w:r>
    </w:p>
    <w:p w:rsidR="00B97777" w:rsidRDefault="00B97777">
      <w:pPr>
        <w:rPr>
          <w:rFonts w:ascii="Times New Roman" w:hAnsi="Times New Roman"/>
        </w:rPr>
      </w:pPr>
      <w:r>
        <w:rPr>
          <w:rFonts w:ascii="Times New Roman" w:hAnsi="Times New Roman"/>
        </w:rPr>
        <w:t>Section B Note-Writing</w:t>
      </w:r>
    </w:p>
    <w:p w:rsidR="00B97777" w:rsidRDefault="00B97777">
      <w:pPr>
        <w:rPr>
          <w:rFonts w:ascii="Times New Roman" w:hAnsi="Times New Roman"/>
        </w:rPr>
      </w:pPr>
      <w:r>
        <w:rPr>
          <w:rFonts w:ascii="Times New Roman" w:hAnsi="Times New Roman"/>
        </w:rPr>
        <w:t>Dear Miss Li:</w:t>
      </w:r>
    </w:p>
    <w:p w:rsidR="00B97777" w:rsidRDefault="00B97777">
      <w:pPr>
        <w:ind w:firstLine="435"/>
        <w:rPr>
          <w:rFonts w:ascii="Times New Roman" w:hAnsi="Times New Roman"/>
        </w:rPr>
      </w:pPr>
      <w:r>
        <w:rPr>
          <w:rFonts w:ascii="Times New Roman" w:hAnsi="Times New Roman"/>
        </w:rPr>
        <w:t>I am writing to express my great gratitude for your help during my preparation  for the Innovation &amp; Entrepreneurship competition in our college. Thanks to your patient guidance, I finally won the first prize in the competition. Your kind encouragement made me confident on the stage. Therefore, allow me to thank you again for the time and energy you spent on me.</w:t>
      </w:r>
    </w:p>
    <w:p w:rsidR="00B97777" w:rsidRDefault="00B97777">
      <w:pPr>
        <w:ind w:firstLine="435"/>
        <w:rPr>
          <w:rFonts w:ascii="Times New Roman" w:hAnsi="Times New Roman"/>
        </w:rPr>
      </w:pPr>
      <w:r>
        <w:rPr>
          <w:rFonts w:ascii="Times New Roman" w:hAnsi="Times New Roman"/>
        </w:rPr>
        <w:t>Best wishes!</w:t>
      </w:r>
    </w:p>
    <w:p w:rsidR="00B97777" w:rsidRDefault="00B97777">
      <w:pPr>
        <w:ind w:firstLine="435"/>
        <w:rPr>
          <w:rFonts w:ascii="Times New Roman" w:hAnsi="Times New Roman"/>
        </w:rPr>
      </w:pPr>
      <w:r>
        <w:rPr>
          <w:rFonts w:ascii="Times New Roman" w:hAnsi="Times New Roman"/>
        </w:rPr>
        <w:t xml:space="preserve">                                                         Respectful yours,</w:t>
      </w:r>
    </w:p>
    <w:p w:rsidR="00B97777" w:rsidRDefault="00B97777">
      <w:pPr>
        <w:ind w:firstLine="435"/>
        <w:rPr>
          <w:rFonts w:ascii="Times New Roman" w:hAnsi="Times New Roman"/>
        </w:rPr>
      </w:pPr>
      <w:r>
        <w:rPr>
          <w:rFonts w:ascii="Times New Roman" w:hAnsi="Times New Roman"/>
        </w:rPr>
        <w:t xml:space="preserve">                                                                  Mary</w:t>
      </w:r>
    </w:p>
    <w:p w:rsidR="00B97777" w:rsidRDefault="00B97777">
      <w:pPr>
        <w:rPr>
          <w:b/>
          <w:bCs/>
          <w:sz w:val="28"/>
          <w:szCs w:val="28"/>
        </w:rPr>
      </w:pPr>
    </w:p>
    <w:p w:rsidR="00B97777" w:rsidRDefault="00B97777">
      <w:pPr>
        <w:rPr>
          <w:b/>
          <w:bCs/>
          <w:sz w:val="28"/>
          <w:szCs w:val="28"/>
        </w:rPr>
      </w:pPr>
      <w:r>
        <w:rPr>
          <w:b/>
          <w:bCs/>
          <w:sz w:val="28"/>
          <w:szCs w:val="28"/>
        </w:rPr>
        <w:t>Model Test Three:</w:t>
      </w:r>
    </w:p>
    <w:p w:rsidR="00B97777" w:rsidRDefault="00B97777">
      <w:r>
        <w:t xml:space="preserve">Part </w:t>
      </w:r>
      <w:r>
        <w:rPr>
          <w:rFonts w:ascii="宋体" w:hAnsi="宋体" w:hint="eastAsia"/>
        </w:rPr>
        <w:t>Ⅲ</w:t>
      </w:r>
      <w:r>
        <w:rPr>
          <w:rFonts w:ascii="Times New Roman" w:hAnsi="Times New Roman"/>
        </w:rPr>
        <w:t xml:space="preserve"> Cloze </w:t>
      </w:r>
    </w:p>
    <w:p w:rsidR="00B97777" w:rsidRDefault="00B97777">
      <w:pPr>
        <w:rPr>
          <w:b/>
          <w:i/>
        </w:rPr>
      </w:pPr>
      <w:r>
        <w:t xml:space="preserve">  </w:t>
      </w:r>
      <w:r>
        <w:rPr>
          <w:b/>
          <w:i/>
        </w:rPr>
        <w:t>Decide which of the choices given below would best complete the passage if inserted in the corresponding blanks. Mark the best choice for each blank on Answer Sheet Two.</w:t>
      </w:r>
    </w:p>
    <w:p w:rsidR="00B97777" w:rsidRDefault="00B97777">
      <w:pPr>
        <w:ind w:firstLine="435"/>
        <w:rPr>
          <w:rFonts w:ascii="Times New Roman" w:hAnsi="Times New Roman"/>
        </w:rPr>
      </w:pPr>
      <w:r>
        <w:rPr>
          <w:rFonts w:ascii="Times New Roman" w:hAnsi="Times New Roman"/>
        </w:rPr>
        <w:t>In English, the color green is associated with jealously, which is sometimes jokingly called “the green-eyed monster”. But it’s no joke when jealously (31) ________ your life.</w:t>
      </w:r>
    </w:p>
    <w:p w:rsidR="00B97777" w:rsidRDefault="00B97777">
      <w:pPr>
        <w:ind w:firstLine="435"/>
        <w:rPr>
          <w:rFonts w:ascii="Times New Roman" w:hAnsi="Times New Roman"/>
        </w:rPr>
      </w:pPr>
      <w:r>
        <w:rPr>
          <w:rFonts w:ascii="Times New Roman" w:hAnsi="Times New Roman"/>
        </w:rPr>
        <w:t>Jealousy often consists (32) _________a combination of emotions such as anger, resentment, inadequacy, helplessness and disgust. So far, psychologists have proposed several models of the processes (33) _______ jealousy and have identified some factors that would possibly (34)______ this emotion. Jealousy is often (35)_________ as a series of particularly strong emotions and constructed as a (36)_________ human experienced. (37) _______ jealousy is a normal, healthy emotion; it’s part of what makes us tick, who hasn’t experienced sibling rivalry or felt (38)______ when their partner spends time with other people? Feeling jealous helps us (39)________ our loved ones and protect our important relationships. But for a small number of us, extreme jealousy (40)______ lead to obsessive behavior like stalking. It can also cause (41)__________, destroy relationships and even kill their lovers.</w:t>
      </w:r>
    </w:p>
    <w:p w:rsidR="00B97777" w:rsidRDefault="00B97777">
      <w:pPr>
        <w:ind w:firstLine="435"/>
        <w:rPr>
          <w:rFonts w:ascii="Times New Roman" w:hAnsi="Times New Roman"/>
        </w:rPr>
      </w:pPr>
      <w:r>
        <w:rPr>
          <w:rFonts w:ascii="Times New Roman" w:hAnsi="Times New Roman"/>
        </w:rPr>
        <w:t>Now researchers in Italy believe they’ve found the area of the brain (42)________ for obsessive jealousy, which is called Othello’s syndrome, (43)_________the Shakespeare character who kills his wife because of jealousy. The ventromedial prefrontal cortex is just above (44)_____emotions, including thinking about those we love. But (45)________, we use this part of the brain to (46)______ scenarios of losing our loved ones, and thinking about (47)______ we would feel if that happened.</w:t>
      </w:r>
    </w:p>
    <w:p w:rsidR="00B97777" w:rsidRDefault="00B97777">
      <w:pPr>
        <w:ind w:firstLine="435"/>
        <w:rPr>
          <w:rFonts w:ascii="Times New Roman" w:hAnsi="Times New Roman"/>
        </w:rPr>
      </w:pPr>
      <w:r>
        <w:rPr>
          <w:rFonts w:ascii="Times New Roman" w:hAnsi="Times New Roman"/>
        </w:rPr>
        <w:t>Obsessively jealous people spend too much time (48)______ on these scenarios. For them, losing their relationships seems like the end if the world. Now many scientists go (49)_____ for investigating medicines which could help treat people suffering from this devastating condition. (50)________, eliminating jealousy is not a quick process. It is a gradual process that requires work, self-reflection, patience, and persistence.</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30"/>
        <w:gridCol w:w="2130"/>
        <w:gridCol w:w="2131"/>
        <w:gridCol w:w="2131"/>
      </w:tblGrid>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31 A. takes over</w:t>
            </w:r>
          </w:p>
        </w:tc>
        <w:tc>
          <w:tcPr>
            <w:tcW w:w="2130" w:type="dxa"/>
          </w:tcPr>
          <w:p w:rsidR="00B97777" w:rsidRPr="00F52673" w:rsidRDefault="00B97777">
            <w:pPr>
              <w:rPr>
                <w:rFonts w:ascii="Times New Roman" w:hAnsi="Times New Roman"/>
              </w:rPr>
            </w:pPr>
            <w:r w:rsidRPr="00F52673">
              <w:rPr>
                <w:rFonts w:ascii="Times New Roman" w:hAnsi="Times New Roman"/>
              </w:rPr>
              <w:t>B. gets over</w:t>
            </w:r>
          </w:p>
        </w:tc>
        <w:tc>
          <w:tcPr>
            <w:tcW w:w="2131" w:type="dxa"/>
          </w:tcPr>
          <w:p w:rsidR="00B97777" w:rsidRPr="00F52673" w:rsidRDefault="00B97777">
            <w:pPr>
              <w:rPr>
                <w:rFonts w:ascii="Times New Roman" w:hAnsi="Times New Roman"/>
              </w:rPr>
            </w:pPr>
            <w:r w:rsidRPr="00F52673">
              <w:rPr>
                <w:rFonts w:ascii="Times New Roman" w:hAnsi="Times New Roman"/>
              </w:rPr>
              <w:t>C. looks over</w:t>
            </w:r>
          </w:p>
        </w:tc>
        <w:tc>
          <w:tcPr>
            <w:tcW w:w="2131" w:type="dxa"/>
          </w:tcPr>
          <w:p w:rsidR="00B97777" w:rsidRPr="00F52673" w:rsidRDefault="00B97777">
            <w:pPr>
              <w:rPr>
                <w:rFonts w:ascii="Times New Roman" w:hAnsi="Times New Roman"/>
              </w:rPr>
            </w:pPr>
            <w:r w:rsidRPr="00F52673">
              <w:rPr>
                <w:rFonts w:ascii="Times New Roman" w:hAnsi="Times New Roman"/>
              </w:rPr>
              <w:t>D. falls over</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32 A. in</w:t>
            </w:r>
          </w:p>
        </w:tc>
        <w:tc>
          <w:tcPr>
            <w:tcW w:w="2130" w:type="dxa"/>
          </w:tcPr>
          <w:p w:rsidR="00B97777" w:rsidRPr="00F52673" w:rsidRDefault="00B97777">
            <w:pPr>
              <w:rPr>
                <w:rFonts w:ascii="Times New Roman" w:hAnsi="Times New Roman"/>
              </w:rPr>
            </w:pPr>
            <w:r w:rsidRPr="00F52673">
              <w:rPr>
                <w:rFonts w:ascii="Times New Roman" w:hAnsi="Times New Roman"/>
              </w:rPr>
              <w:t>B. of</w:t>
            </w:r>
          </w:p>
        </w:tc>
        <w:tc>
          <w:tcPr>
            <w:tcW w:w="2131" w:type="dxa"/>
          </w:tcPr>
          <w:p w:rsidR="00B97777" w:rsidRPr="00F52673" w:rsidRDefault="00B97777">
            <w:pPr>
              <w:rPr>
                <w:rFonts w:ascii="Times New Roman" w:hAnsi="Times New Roman"/>
              </w:rPr>
            </w:pPr>
            <w:r w:rsidRPr="00F52673">
              <w:rPr>
                <w:rFonts w:ascii="Times New Roman" w:hAnsi="Times New Roman"/>
              </w:rPr>
              <w:t>C. up</w:t>
            </w:r>
          </w:p>
        </w:tc>
        <w:tc>
          <w:tcPr>
            <w:tcW w:w="2131" w:type="dxa"/>
          </w:tcPr>
          <w:p w:rsidR="00B97777" w:rsidRPr="00F52673" w:rsidRDefault="00B97777">
            <w:pPr>
              <w:rPr>
                <w:rFonts w:ascii="Times New Roman" w:hAnsi="Times New Roman"/>
              </w:rPr>
            </w:pPr>
            <w:r w:rsidRPr="00F52673">
              <w:rPr>
                <w:rFonts w:ascii="Times New Roman" w:hAnsi="Times New Roman"/>
              </w:rPr>
              <w:t>D. to</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33A. underlay</w:t>
            </w:r>
          </w:p>
        </w:tc>
        <w:tc>
          <w:tcPr>
            <w:tcW w:w="2130" w:type="dxa"/>
          </w:tcPr>
          <w:p w:rsidR="00B97777" w:rsidRPr="00F52673" w:rsidRDefault="00B97777">
            <w:pPr>
              <w:rPr>
                <w:rFonts w:ascii="Times New Roman" w:hAnsi="Times New Roman"/>
              </w:rPr>
            </w:pPr>
            <w:r w:rsidRPr="00F52673">
              <w:rPr>
                <w:rFonts w:ascii="Times New Roman" w:hAnsi="Times New Roman"/>
              </w:rPr>
              <w:t>B. underlying</w:t>
            </w:r>
          </w:p>
        </w:tc>
        <w:tc>
          <w:tcPr>
            <w:tcW w:w="2131" w:type="dxa"/>
          </w:tcPr>
          <w:p w:rsidR="00B97777" w:rsidRPr="00F52673" w:rsidRDefault="00B97777">
            <w:pPr>
              <w:rPr>
                <w:rFonts w:ascii="Times New Roman" w:hAnsi="Times New Roman"/>
              </w:rPr>
            </w:pPr>
            <w:r w:rsidRPr="00F52673">
              <w:rPr>
                <w:rFonts w:ascii="Times New Roman" w:hAnsi="Times New Roman"/>
              </w:rPr>
              <w:t>C. underlie</w:t>
            </w:r>
          </w:p>
        </w:tc>
        <w:tc>
          <w:tcPr>
            <w:tcW w:w="2131" w:type="dxa"/>
          </w:tcPr>
          <w:p w:rsidR="00B97777" w:rsidRPr="00F52673" w:rsidRDefault="00B97777">
            <w:pPr>
              <w:rPr>
                <w:rFonts w:ascii="Times New Roman" w:hAnsi="Times New Roman"/>
              </w:rPr>
            </w:pPr>
            <w:r w:rsidRPr="00F52673">
              <w:rPr>
                <w:rFonts w:ascii="Times New Roman" w:hAnsi="Times New Roman"/>
              </w:rPr>
              <w:t>D. having underlain</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 xml:space="preserve">34 A. spark </w:t>
            </w:r>
          </w:p>
        </w:tc>
        <w:tc>
          <w:tcPr>
            <w:tcW w:w="2130" w:type="dxa"/>
          </w:tcPr>
          <w:p w:rsidR="00B97777" w:rsidRPr="00F52673" w:rsidRDefault="00B97777">
            <w:pPr>
              <w:rPr>
                <w:rFonts w:ascii="Times New Roman" w:hAnsi="Times New Roman"/>
              </w:rPr>
            </w:pPr>
            <w:r w:rsidRPr="00F52673">
              <w:rPr>
                <w:rFonts w:ascii="Times New Roman" w:hAnsi="Times New Roman"/>
              </w:rPr>
              <w:t>B. inspire</w:t>
            </w:r>
          </w:p>
        </w:tc>
        <w:tc>
          <w:tcPr>
            <w:tcW w:w="2131" w:type="dxa"/>
          </w:tcPr>
          <w:p w:rsidR="00B97777" w:rsidRPr="00F52673" w:rsidRDefault="00B97777">
            <w:pPr>
              <w:rPr>
                <w:rFonts w:ascii="Times New Roman" w:hAnsi="Times New Roman"/>
              </w:rPr>
            </w:pPr>
            <w:r w:rsidRPr="00F52673">
              <w:rPr>
                <w:rFonts w:ascii="Times New Roman" w:hAnsi="Times New Roman"/>
              </w:rPr>
              <w:t>C. irritate</w:t>
            </w:r>
          </w:p>
        </w:tc>
        <w:tc>
          <w:tcPr>
            <w:tcW w:w="2131" w:type="dxa"/>
          </w:tcPr>
          <w:p w:rsidR="00B97777" w:rsidRPr="00F52673" w:rsidRDefault="00B97777">
            <w:pPr>
              <w:rPr>
                <w:rFonts w:ascii="Times New Roman" w:hAnsi="Times New Roman"/>
              </w:rPr>
            </w:pPr>
            <w:r w:rsidRPr="00F52673">
              <w:rPr>
                <w:rFonts w:ascii="Times New Roman" w:hAnsi="Times New Roman"/>
              </w:rPr>
              <w:t>D. trigger</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35 A. aggravated</w:t>
            </w:r>
          </w:p>
        </w:tc>
        <w:tc>
          <w:tcPr>
            <w:tcW w:w="2130" w:type="dxa"/>
          </w:tcPr>
          <w:p w:rsidR="00B97777" w:rsidRPr="00F52673" w:rsidRDefault="00B97777">
            <w:pPr>
              <w:rPr>
                <w:rFonts w:ascii="Times New Roman" w:hAnsi="Times New Roman"/>
              </w:rPr>
            </w:pPr>
            <w:r w:rsidRPr="00F52673">
              <w:rPr>
                <w:rFonts w:ascii="Times New Roman" w:hAnsi="Times New Roman"/>
              </w:rPr>
              <w:t>B. enhanced</w:t>
            </w:r>
          </w:p>
        </w:tc>
        <w:tc>
          <w:tcPr>
            <w:tcW w:w="2131" w:type="dxa"/>
          </w:tcPr>
          <w:p w:rsidR="00B97777" w:rsidRPr="00F52673" w:rsidRDefault="00B97777">
            <w:pPr>
              <w:rPr>
                <w:rFonts w:ascii="Times New Roman" w:hAnsi="Times New Roman"/>
              </w:rPr>
            </w:pPr>
            <w:r w:rsidRPr="00F52673">
              <w:rPr>
                <w:rFonts w:ascii="Times New Roman" w:hAnsi="Times New Roman"/>
              </w:rPr>
              <w:t>C. reinforced</w:t>
            </w:r>
          </w:p>
        </w:tc>
        <w:tc>
          <w:tcPr>
            <w:tcW w:w="2131" w:type="dxa"/>
          </w:tcPr>
          <w:p w:rsidR="00B97777" w:rsidRPr="00F52673" w:rsidRDefault="00B97777">
            <w:pPr>
              <w:rPr>
                <w:rFonts w:ascii="Times New Roman" w:hAnsi="Times New Roman"/>
              </w:rPr>
            </w:pPr>
            <w:r w:rsidRPr="00F52673">
              <w:rPr>
                <w:rFonts w:ascii="Times New Roman" w:hAnsi="Times New Roman"/>
              </w:rPr>
              <w:t>D. highlighted</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36 A. ordinary</w:t>
            </w:r>
          </w:p>
        </w:tc>
        <w:tc>
          <w:tcPr>
            <w:tcW w:w="2130" w:type="dxa"/>
          </w:tcPr>
          <w:p w:rsidR="00B97777" w:rsidRPr="00F52673" w:rsidRDefault="00B97777">
            <w:pPr>
              <w:rPr>
                <w:rFonts w:ascii="Times New Roman" w:hAnsi="Times New Roman"/>
              </w:rPr>
            </w:pPr>
            <w:r w:rsidRPr="00F52673">
              <w:rPr>
                <w:rFonts w:ascii="Times New Roman" w:hAnsi="Times New Roman"/>
              </w:rPr>
              <w:t>B. normal</w:t>
            </w:r>
          </w:p>
        </w:tc>
        <w:tc>
          <w:tcPr>
            <w:tcW w:w="2131" w:type="dxa"/>
          </w:tcPr>
          <w:p w:rsidR="00B97777" w:rsidRPr="00F52673" w:rsidRDefault="00B97777">
            <w:pPr>
              <w:rPr>
                <w:rFonts w:ascii="Times New Roman" w:hAnsi="Times New Roman"/>
              </w:rPr>
            </w:pPr>
            <w:r w:rsidRPr="00F52673">
              <w:rPr>
                <w:rFonts w:ascii="Times New Roman" w:hAnsi="Times New Roman"/>
              </w:rPr>
              <w:t>C. pervasive</w:t>
            </w:r>
          </w:p>
        </w:tc>
        <w:tc>
          <w:tcPr>
            <w:tcW w:w="2131" w:type="dxa"/>
          </w:tcPr>
          <w:p w:rsidR="00B97777" w:rsidRPr="00F52673" w:rsidRDefault="00B97777">
            <w:pPr>
              <w:rPr>
                <w:rFonts w:ascii="Times New Roman" w:hAnsi="Times New Roman"/>
              </w:rPr>
            </w:pPr>
            <w:r w:rsidRPr="00F52673">
              <w:rPr>
                <w:rFonts w:ascii="Times New Roman" w:hAnsi="Times New Roman"/>
              </w:rPr>
              <w:t>D. universal</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 xml:space="preserve">37 A. Trivial </w:t>
            </w:r>
          </w:p>
        </w:tc>
        <w:tc>
          <w:tcPr>
            <w:tcW w:w="2130" w:type="dxa"/>
          </w:tcPr>
          <w:p w:rsidR="00B97777" w:rsidRPr="00F52673" w:rsidRDefault="00B97777">
            <w:pPr>
              <w:rPr>
                <w:rFonts w:ascii="Times New Roman" w:hAnsi="Times New Roman"/>
              </w:rPr>
            </w:pPr>
            <w:r w:rsidRPr="00F52673">
              <w:rPr>
                <w:rFonts w:ascii="Times New Roman" w:hAnsi="Times New Roman"/>
              </w:rPr>
              <w:t>B. Mild</w:t>
            </w:r>
          </w:p>
        </w:tc>
        <w:tc>
          <w:tcPr>
            <w:tcW w:w="2131" w:type="dxa"/>
          </w:tcPr>
          <w:p w:rsidR="00B97777" w:rsidRPr="00F52673" w:rsidRDefault="00B97777">
            <w:pPr>
              <w:rPr>
                <w:rFonts w:ascii="Times New Roman" w:hAnsi="Times New Roman"/>
              </w:rPr>
            </w:pPr>
            <w:r w:rsidRPr="00F52673">
              <w:rPr>
                <w:rFonts w:ascii="Times New Roman" w:hAnsi="Times New Roman"/>
              </w:rPr>
              <w:t>C. Tiny</w:t>
            </w:r>
          </w:p>
        </w:tc>
        <w:tc>
          <w:tcPr>
            <w:tcW w:w="2131" w:type="dxa"/>
          </w:tcPr>
          <w:p w:rsidR="00B97777" w:rsidRPr="00F52673" w:rsidRDefault="00B97777">
            <w:pPr>
              <w:rPr>
                <w:rFonts w:ascii="Times New Roman" w:hAnsi="Times New Roman"/>
              </w:rPr>
            </w:pPr>
            <w:r w:rsidRPr="00F52673">
              <w:rPr>
                <w:rFonts w:ascii="Times New Roman" w:hAnsi="Times New Roman"/>
              </w:rPr>
              <w:t>D. Faint</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38 A. left out</w:t>
            </w:r>
          </w:p>
        </w:tc>
        <w:tc>
          <w:tcPr>
            <w:tcW w:w="2130" w:type="dxa"/>
          </w:tcPr>
          <w:p w:rsidR="00B97777" w:rsidRPr="00F52673" w:rsidRDefault="00B97777">
            <w:pPr>
              <w:rPr>
                <w:rFonts w:ascii="Times New Roman" w:hAnsi="Times New Roman"/>
              </w:rPr>
            </w:pPr>
            <w:r w:rsidRPr="00F52673">
              <w:rPr>
                <w:rFonts w:ascii="Times New Roman" w:hAnsi="Times New Roman"/>
              </w:rPr>
              <w:t>B. lost out</w:t>
            </w:r>
          </w:p>
        </w:tc>
        <w:tc>
          <w:tcPr>
            <w:tcW w:w="2131" w:type="dxa"/>
          </w:tcPr>
          <w:p w:rsidR="00B97777" w:rsidRPr="00F52673" w:rsidRDefault="00B97777">
            <w:pPr>
              <w:rPr>
                <w:rFonts w:ascii="Times New Roman" w:hAnsi="Times New Roman"/>
              </w:rPr>
            </w:pPr>
            <w:r w:rsidRPr="00F52673">
              <w:rPr>
                <w:rFonts w:ascii="Times New Roman" w:hAnsi="Times New Roman"/>
              </w:rPr>
              <w:t>C. made over</w:t>
            </w:r>
          </w:p>
        </w:tc>
        <w:tc>
          <w:tcPr>
            <w:tcW w:w="2131" w:type="dxa"/>
          </w:tcPr>
          <w:p w:rsidR="00B97777" w:rsidRPr="00F52673" w:rsidRDefault="00B97777">
            <w:pPr>
              <w:rPr>
                <w:rFonts w:ascii="Times New Roman" w:hAnsi="Times New Roman"/>
              </w:rPr>
            </w:pPr>
            <w:r w:rsidRPr="00F52673">
              <w:rPr>
                <w:rFonts w:ascii="Times New Roman" w:hAnsi="Times New Roman"/>
              </w:rPr>
              <w:t>D. held back</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39 A. flatter</w:t>
            </w:r>
          </w:p>
        </w:tc>
        <w:tc>
          <w:tcPr>
            <w:tcW w:w="2130" w:type="dxa"/>
          </w:tcPr>
          <w:p w:rsidR="00B97777" w:rsidRPr="00F52673" w:rsidRDefault="00B97777">
            <w:pPr>
              <w:rPr>
                <w:rFonts w:ascii="Times New Roman" w:hAnsi="Times New Roman"/>
              </w:rPr>
            </w:pPr>
            <w:r w:rsidRPr="00F52673">
              <w:rPr>
                <w:rFonts w:ascii="Times New Roman" w:hAnsi="Times New Roman"/>
              </w:rPr>
              <w:t>B. resent</w:t>
            </w:r>
          </w:p>
        </w:tc>
        <w:tc>
          <w:tcPr>
            <w:tcW w:w="2131" w:type="dxa"/>
          </w:tcPr>
          <w:p w:rsidR="00B97777" w:rsidRPr="00F52673" w:rsidRDefault="00B97777">
            <w:pPr>
              <w:rPr>
                <w:rFonts w:ascii="Times New Roman" w:hAnsi="Times New Roman"/>
              </w:rPr>
            </w:pPr>
            <w:r w:rsidRPr="00F52673">
              <w:rPr>
                <w:rFonts w:ascii="Times New Roman" w:hAnsi="Times New Roman"/>
              </w:rPr>
              <w:t>C. suspect</w:t>
            </w:r>
          </w:p>
        </w:tc>
        <w:tc>
          <w:tcPr>
            <w:tcW w:w="2131" w:type="dxa"/>
          </w:tcPr>
          <w:p w:rsidR="00B97777" w:rsidRPr="00F52673" w:rsidRDefault="00B97777">
            <w:pPr>
              <w:rPr>
                <w:rFonts w:ascii="Times New Roman" w:hAnsi="Times New Roman"/>
              </w:rPr>
            </w:pPr>
            <w:r w:rsidRPr="00F52673">
              <w:rPr>
                <w:rFonts w:ascii="Times New Roman" w:hAnsi="Times New Roman"/>
              </w:rPr>
              <w:t>D. cherish</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40 A. must</w:t>
            </w:r>
          </w:p>
        </w:tc>
        <w:tc>
          <w:tcPr>
            <w:tcW w:w="2130" w:type="dxa"/>
          </w:tcPr>
          <w:p w:rsidR="00B97777" w:rsidRPr="00F52673" w:rsidRDefault="00B97777">
            <w:pPr>
              <w:rPr>
                <w:rFonts w:ascii="Times New Roman" w:hAnsi="Times New Roman"/>
              </w:rPr>
            </w:pPr>
            <w:r w:rsidRPr="00F52673">
              <w:rPr>
                <w:rFonts w:ascii="Times New Roman" w:hAnsi="Times New Roman"/>
              </w:rPr>
              <w:t>B. shall</w:t>
            </w:r>
          </w:p>
        </w:tc>
        <w:tc>
          <w:tcPr>
            <w:tcW w:w="2131" w:type="dxa"/>
          </w:tcPr>
          <w:p w:rsidR="00B97777" w:rsidRPr="00F52673" w:rsidRDefault="00B97777">
            <w:pPr>
              <w:rPr>
                <w:rFonts w:ascii="Times New Roman" w:hAnsi="Times New Roman"/>
              </w:rPr>
            </w:pPr>
            <w:r w:rsidRPr="00F52673">
              <w:rPr>
                <w:rFonts w:ascii="Times New Roman" w:hAnsi="Times New Roman"/>
              </w:rPr>
              <w:t xml:space="preserve">C. can </w:t>
            </w:r>
          </w:p>
        </w:tc>
        <w:tc>
          <w:tcPr>
            <w:tcW w:w="2131" w:type="dxa"/>
          </w:tcPr>
          <w:p w:rsidR="00B97777" w:rsidRPr="00F52673" w:rsidRDefault="00B97777">
            <w:pPr>
              <w:rPr>
                <w:rFonts w:ascii="Times New Roman" w:hAnsi="Times New Roman"/>
              </w:rPr>
            </w:pPr>
            <w:r w:rsidRPr="00F52673">
              <w:rPr>
                <w:rFonts w:ascii="Times New Roman" w:hAnsi="Times New Roman"/>
              </w:rPr>
              <w:t>D. ought to</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41 A. hostility</w:t>
            </w:r>
          </w:p>
        </w:tc>
        <w:tc>
          <w:tcPr>
            <w:tcW w:w="2130" w:type="dxa"/>
          </w:tcPr>
          <w:p w:rsidR="00B97777" w:rsidRPr="00F52673" w:rsidRDefault="00B97777">
            <w:pPr>
              <w:rPr>
                <w:rFonts w:ascii="Times New Roman" w:hAnsi="Times New Roman"/>
              </w:rPr>
            </w:pPr>
            <w:r w:rsidRPr="00F52673">
              <w:rPr>
                <w:rFonts w:ascii="Times New Roman" w:hAnsi="Times New Roman"/>
              </w:rPr>
              <w:t>B. intimidation</w:t>
            </w:r>
          </w:p>
        </w:tc>
        <w:tc>
          <w:tcPr>
            <w:tcW w:w="2131" w:type="dxa"/>
          </w:tcPr>
          <w:p w:rsidR="00B97777" w:rsidRPr="00F52673" w:rsidRDefault="00B97777">
            <w:pPr>
              <w:rPr>
                <w:rFonts w:ascii="Times New Roman" w:hAnsi="Times New Roman"/>
              </w:rPr>
            </w:pPr>
            <w:r w:rsidRPr="00F52673">
              <w:rPr>
                <w:rFonts w:ascii="Times New Roman" w:hAnsi="Times New Roman"/>
              </w:rPr>
              <w:t>C. ecstasy</w:t>
            </w:r>
          </w:p>
        </w:tc>
        <w:tc>
          <w:tcPr>
            <w:tcW w:w="2131" w:type="dxa"/>
          </w:tcPr>
          <w:p w:rsidR="00B97777" w:rsidRPr="00F52673" w:rsidRDefault="00B97777">
            <w:pPr>
              <w:rPr>
                <w:rFonts w:ascii="Times New Roman" w:hAnsi="Times New Roman"/>
              </w:rPr>
            </w:pPr>
            <w:r w:rsidRPr="00F52673">
              <w:rPr>
                <w:rFonts w:ascii="Times New Roman" w:hAnsi="Times New Roman"/>
              </w:rPr>
              <w:t>D. depression</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42 A. indispensable</w:t>
            </w:r>
          </w:p>
        </w:tc>
        <w:tc>
          <w:tcPr>
            <w:tcW w:w="2130" w:type="dxa"/>
          </w:tcPr>
          <w:p w:rsidR="00B97777" w:rsidRPr="00F52673" w:rsidRDefault="00B97777">
            <w:pPr>
              <w:rPr>
                <w:rFonts w:ascii="Times New Roman" w:hAnsi="Times New Roman"/>
              </w:rPr>
            </w:pPr>
            <w:r w:rsidRPr="00F52673">
              <w:rPr>
                <w:rFonts w:ascii="Times New Roman" w:hAnsi="Times New Roman"/>
              </w:rPr>
              <w:t>B. responsible</w:t>
            </w:r>
          </w:p>
        </w:tc>
        <w:tc>
          <w:tcPr>
            <w:tcW w:w="2131" w:type="dxa"/>
          </w:tcPr>
          <w:p w:rsidR="00B97777" w:rsidRPr="00F52673" w:rsidRDefault="00B97777">
            <w:pPr>
              <w:rPr>
                <w:rFonts w:ascii="Times New Roman" w:hAnsi="Times New Roman"/>
              </w:rPr>
            </w:pPr>
            <w:r w:rsidRPr="00F52673">
              <w:rPr>
                <w:rFonts w:ascii="Times New Roman" w:hAnsi="Times New Roman"/>
              </w:rPr>
              <w:t>C. sufficient</w:t>
            </w:r>
          </w:p>
        </w:tc>
        <w:tc>
          <w:tcPr>
            <w:tcW w:w="2131" w:type="dxa"/>
          </w:tcPr>
          <w:p w:rsidR="00B97777" w:rsidRPr="00F52673" w:rsidRDefault="00B97777">
            <w:pPr>
              <w:rPr>
                <w:rFonts w:ascii="Times New Roman" w:hAnsi="Times New Roman"/>
              </w:rPr>
            </w:pPr>
            <w:r w:rsidRPr="00F52673">
              <w:rPr>
                <w:rFonts w:ascii="Times New Roman" w:hAnsi="Times New Roman"/>
              </w:rPr>
              <w:t>D. dominant</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 xml:space="preserve">43 A. accused of </w:t>
            </w:r>
          </w:p>
        </w:tc>
        <w:tc>
          <w:tcPr>
            <w:tcW w:w="2130" w:type="dxa"/>
          </w:tcPr>
          <w:p w:rsidR="00B97777" w:rsidRPr="00F52673" w:rsidRDefault="00B97777">
            <w:pPr>
              <w:rPr>
                <w:rFonts w:ascii="Times New Roman" w:hAnsi="Times New Roman"/>
              </w:rPr>
            </w:pPr>
            <w:r w:rsidRPr="00F52673">
              <w:rPr>
                <w:rFonts w:ascii="Times New Roman" w:hAnsi="Times New Roman"/>
              </w:rPr>
              <w:t>B. blamed on</w:t>
            </w:r>
          </w:p>
        </w:tc>
        <w:tc>
          <w:tcPr>
            <w:tcW w:w="2131" w:type="dxa"/>
          </w:tcPr>
          <w:p w:rsidR="00B97777" w:rsidRPr="00F52673" w:rsidRDefault="00B97777">
            <w:pPr>
              <w:rPr>
                <w:rFonts w:ascii="Times New Roman" w:hAnsi="Times New Roman"/>
              </w:rPr>
            </w:pPr>
            <w:r w:rsidRPr="00F52673">
              <w:rPr>
                <w:rFonts w:ascii="Times New Roman" w:hAnsi="Times New Roman"/>
              </w:rPr>
              <w:t>C. referred to</w:t>
            </w:r>
          </w:p>
        </w:tc>
        <w:tc>
          <w:tcPr>
            <w:tcW w:w="2131" w:type="dxa"/>
          </w:tcPr>
          <w:p w:rsidR="00B97777" w:rsidRPr="00F52673" w:rsidRDefault="00B97777">
            <w:pPr>
              <w:rPr>
                <w:rFonts w:ascii="Times New Roman" w:hAnsi="Times New Roman"/>
              </w:rPr>
            </w:pPr>
            <w:r w:rsidRPr="00F52673">
              <w:rPr>
                <w:rFonts w:ascii="Times New Roman" w:hAnsi="Times New Roman"/>
              </w:rPr>
              <w:t>D. named after</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44 A. demonstrated</w:t>
            </w:r>
          </w:p>
        </w:tc>
        <w:tc>
          <w:tcPr>
            <w:tcW w:w="2130" w:type="dxa"/>
          </w:tcPr>
          <w:p w:rsidR="00B97777" w:rsidRPr="00F52673" w:rsidRDefault="00B97777">
            <w:pPr>
              <w:rPr>
                <w:rFonts w:ascii="Times New Roman" w:hAnsi="Times New Roman"/>
              </w:rPr>
            </w:pPr>
            <w:r w:rsidRPr="00F52673">
              <w:rPr>
                <w:rFonts w:ascii="Times New Roman" w:hAnsi="Times New Roman"/>
              </w:rPr>
              <w:t>B. synthesizes</w:t>
            </w:r>
          </w:p>
        </w:tc>
        <w:tc>
          <w:tcPr>
            <w:tcW w:w="2131" w:type="dxa"/>
          </w:tcPr>
          <w:p w:rsidR="00B97777" w:rsidRPr="00F52673" w:rsidRDefault="00B97777">
            <w:pPr>
              <w:rPr>
                <w:rFonts w:ascii="Times New Roman" w:hAnsi="Times New Roman"/>
              </w:rPr>
            </w:pPr>
            <w:r w:rsidRPr="00F52673">
              <w:rPr>
                <w:rFonts w:ascii="Times New Roman" w:hAnsi="Times New Roman"/>
              </w:rPr>
              <w:t>C. manipulates</w:t>
            </w:r>
          </w:p>
        </w:tc>
        <w:tc>
          <w:tcPr>
            <w:tcW w:w="2131" w:type="dxa"/>
          </w:tcPr>
          <w:p w:rsidR="00B97777" w:rsidRPr="00F52673" w:rsidRDefault="00B97777">
            <w:pPr>
              <w:rPr>
                <w:rFonts w:ascii="Times New Roman" w:hAnsi="Times New Roman"/>
              </w:rPr>
            </w:pPr>
            <w:r w:rsidRPr="00F52673">
              <w:rPr>
                <w:rFonts w:ascii="Times New Roman" w:hAnsi="Times New Roman"/>
              </w:rPr>
              <w:t>D. processes</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45A. crucially</w:t>
            </w:r>
          </w:p>
        </w:tc>
        <w:tc>
          <w:tcPr>
            <w:tcW w:w="2130" w:type="dxa"/>
          </w:tcPr>
          <w:p w:rsidR="00B97777" w:rsidRPr="00F52673" w:rsidRDefault="00B97777">
            <w:pPr>
              <w:rPr>
                <w:rFonts w:ascii="Times New Roman" w:hAnsi="Times New Roman"/>
              </w:rPr>
            </w:pPr>
            <w:r w:rsidRPr="00F52673">
              <w:rPr>
                <w:rFonts w:ascii="Times New Roman" w:hAnsi="Times New Roman"/>
              </w:rPr>
              <w:t>B. fatally</w:t>
            </w:r>
          </w:p>
        </w:tc>
        <w:tc>
          <w:tcPr>
            <w:tcW w:w="2131" w:type="dxa"/>
          </w:tcPr>
          <w:p w:rsidR="00B97777" w:rsidRPr="00F52673" w:rsidRDefault="00B97777">
            <w:pPr>
              <w:rPr>
                <w:rFonts w:ascii="Times New Roman" w:hAnsi="Times New Roman"/>
              </w:rPr>
            </w:pPr>
            <w:r w:rsidRPr="00F52673">
              <w:rPr>
                <w:rFonts w:ascii="Times New Roman" w:hAnsi="Times New Roman"/>
              </w:rPr>
              <w:t>C. profoundly</w:t>
            </w:r>
          </w:p>
        </w:tc>
        <w:tc>
          <w:tcPr>
            <w:tcW w:w="2131" w:type="dxa"/>
          </w:tcPr>
          <w:p w:rsidR="00B97777" w:rsidRPr="00F52673" w:rsidRDefault="00B97777">
            <w:pPr>
              <w:rPr>
                <w:rFonts w:ascii="Times New Roman" w:hAnsi="Times New Roman"/>
              </w:rPr>
            </w:pPr>
            <w:r w:rsidRPr="00F52673">
              <w:rPr>
                <w:rFonts w:ascii="Times New Roman" w:hAnsi="Times New Roman"/>
              </w:rPr>
              <w:t>D. apparently</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46 A. present</w:t>
            </w:r>
          </w:p>
        </w:tc>
        <w:tc>
          <w:tcPr>
            <w:tcW w:w="2130" w:type="dxa"/>
          </w:tcPr>
          <w:p w:rsidR="00B97777" w:rsidRPr="00F52673" w:rsidRDefault="00B97777">
            <w:pPr>
              <w:rPr>
                <w:rFonts w:ascii="Times New Roman" w:hAnsi="Times New Roman"/>
              </w:rPr>
            </w:pPr>
            <w:r w:rsidRPr="00F52673">
              <w:rPr>
                <w:rFonts w:ascii="Times New Roman" w:hAnsi="Times New Roman"/>
              </w:rPr>
              <w:t>B. predict</w:t>
            </w:r>
          </w:p>
        </w:tc>
        <w:tc>
          <w:tcPr>
            <w:tcW w:w="2131" w:type="dxa"/>
          </w:tcPr>
          <w:p w:rsidR="00B97777" w:rsidRPr="00F52673" w:rsidRDefault="00B97777">
            <w:pPr>
              <w:rPr>
                <w:rFonts w:ascii="Times New Roman" w:hAnsi="Times New Roman"/>
              </w:rPr>
            </w:pPr>
            <w:r w:rsidRPr="00F52673">
              <w:rPr>
                <w:rFonts w:ascii="Times New Roman" w:hAnsi="Times New Roman"/>
              </w:rPr>
              <w:t>C. prepare</w:t>
            </w:r>
          </w:p>
        </w:tc>
        <w:tc>
          <w:tcPr>
            <w:tcW w:w="2131" w:type="dxa"/>
          </w:tcPr>
          <w:p w:rsidR="00B97777" w:rsidRPr="00F52673" w:rsidRDefault="00B97777">
            <w:pPr>
              <w:rPr>
                <w:rFonts w:ascii="Times New Roman" w:hAnsi="Times New Roman"/>
              </w:rPr>
            </w:pPr>
            <w:r w:rsidRPr="00F52673">
              <w:rPr>
                <w:rFonts w:ascii="Times New Roman" w:hAnsi="Times New Roman"/>
              </w:rPr>
              <w:t>D. provide</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47 A. what</w:t>
            </w:r>
          </w:p>
        </w:tc>
        <w:tc>
          <w:tcPr>
            <w:tcW w:w="2130" w:type="dxa"/>
          </w:tcPr>
          <w:p w:rsidR="00B97777" w:rsidRPr="00F52673" w:rsidRDefault="00B97777">
            <w:pPr>
              <w:rPr>
                <w:rFonts w:ascii="Times New Roman" w:hAnsi="Times New Roman"/>
              </w:rPr>
            </w:pPr>
            <w:r w:rsidRPr="00F52673">
              <w:rPr>
                <w:rFonts w:ascii="Times New Roman" w:hAnsi="Times New Roman"/>
              </w:rPr>
              <w:t>B. why</w:t>
            </w:r>
          </w:p>
        </w:tc>
        <w:tc>
          <w:tcPr>
            <w:tcW w:w="2131" w:type="dxa"/>
          </w:tcPr>
          <w:p w:rsidR="00B97777" w:rsidRPr="00F52673" w:rsidRDefault="00B97777">
            <w:pPr>
              <w:rPr>
                <w:rFonts w:ascii="Times New Roman" w:hAnsi="Times New Roman"/>
              </w:rPr>
            </w:pPr>
            <w:r w:rsidRPr="00F52673">
              <w:rPr>
                <w:rFonts w:ascii="Times New Roman" w:hAnsi="Times New Roman"/>
              </w:rPr>
              <w:t>C. that</w:t>
            </w:r>
          </w:p>
        </w:tc>
        <w:tc>
          <w:tcPr>
            <w:tcW w:w="2131" w:type="dxa"/>
          </w:tcPr>
          <w:p w:rsidR="00B97777" w:rsidRPr="00F52673" w:rsidRDefault="00B97777">
            <w:pPr>
              <w:rPr>
                <w:rFonts w:ascii="Times New Roman" w:hAnsi="Times New Roman"/>
              </w:rPr>
            </w:pPr>
            <w:r w:rsidRPr="00F52673">
              <w:rPr>
                <w:rFonts w:ascii="Times New Roman" w:hAnsi="Times New Roman"/>
              </w:rPr>
              <w:t>D. how</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48A. lingering</w:t>
            </w:r>
          </w:p>
        </w:tc>
        <w:tc>
          <w:tcPr>
            <w:tcW w:w="2130" w:type="dxa"/>
          </w:tcPr>
          <w:p w:rsidR="00B97777" w:rsidRPr="00F52673" w:rsidRDefault="00B97777">
            <w:pPr>
              <w:rPr>
                <w:rFonts w:ascii="Times New Roman" w:hAnsi="Times New Roman"/>
              </w:rPr>
            </w:pPr>
            <w:r w:rsidRPr="00F52673">
              <w:rPr>
                <w:rFonts w:ascii="Times New Roman" w:hAnsi="Times New Roman"/>
              </w:rPr>
              <w:t>B. insisting</w:t>
            </w:r>
          </w:p>
        </w:tc>
        <w:tc>
          <w:tcPr>
            <w:tcW w:w="2131" w:type="dxa"/>
          </w:tcPr>
          <w:p w:rsidR="00B97777" w:rsidRPr="00F52673" w:rsidRDefault="00B97777">
            <w:pPr>
              <w:rPr>
                <w:rFonts w:ascii="Times New Roman" w:hAnsi="Times New Roman"/>
              </w:rPr>
            </w:pPr>
            <w:r w:rsidRPr="00F52673">
              <w:rPr>
                <w:rFonts w:ascii="Times New Roman" w:hAnsi="Times New Roman"/>
              </w:rPr>
              <w:t>C. dwelling</w:t>
            </w:r>
          </w:p>
        </w:tc>
        <w:tc>
          <w:tcPr>
            <w:tcW w:w="2131" w:type="dxa"/>
          </w:tcPr>
          <w:p w:rsidR="00B97777" w:rsidRPr="00F52673" w:rsidRDefault="00B97777">
            <w:pPr>
              <w:rPr>
                <w:rFonts w:ascii="Times New Roman" w:hAnsi="Times New Roman"/>
              </w:rPr>
            </w:pPr>
            <w:r w:rsidRPr="00F52673">
              <w:rPr>
                <w:rFonts w:ascii="Times New Roman" w:hAnsi="Times New Roman"/>
              </w:rPr>
              <w:t>D. adhering</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49 A. in</w:t>
            </w:r>
          </w:p>
        </w:tc>
        <w:tc>
          <w:tcPr>
            <w:tcW w:w="2130" w:type="dxa"/>
          </w:tcPr>
          <w:p w:rsidR="00B97777" w:rsidRPr="00F52673" w:rsidRDefault="00B97777">
            <w:pPr>
              <w:rPr>
                <w:rFonts w:ascii="Times New Roman" w:hAnsi="Times New Roman"/>
              </w:rPr>
            </w:pPr>
            <w:r w:rsidRPr="00F52673">
              <w:rPr>
                <w:rFonts w:ascii="Times New Roman" w:hAnsi="Times New Roman"/>
              </w:rPr>
              <w:t>B. on</w:t>
            </w:r>
          </w:p>
        </w:tc>
        <w:tc>
          <w:tcPr>
            <w:tcW w:w="2131" w:type="dxa"/>
          </w:tcPr>
          <w:p w:rsidR="00B97777" w:rsidRPr="00F52673" w:rsidRDefault="00B97777">
            <w:pPr>
              <w:rPr>
                <w:rFonts w:ascii="Times New Roman" w:hAnsi="Times New Roman"/>
              </w:rPr>
            </w:pPr>
            <w:r w:rsidRPr="00F52673">
              <w:rPr>
                <w:rFonts w:ascii="Times New Roman" w:hAnsi="Times New Roman"/>
              </w:rPr>
              <w:t>C. up</w:t>
            </w:r>
          </w:p>
        </w:tc>
        <w:tc>
          <w:tcPr>
            <w:tcW w:w="2131" w:type="dxa"/>
          </w:tcPr>
          <w:p w:rsidR="00B97777" w:rsidRPr="00F52673" w:rsidRDefault="00B97777">
            <w:pPr>
              <w:rPr>
                <w:rFonts w:ascii="Times New Roman" w:hAnsi="Times New Roman"/>
              </w:rPr>
            </w:pPr>
            <w:r w:rsidRPr="00F52673">
              <w:rPr>
                <w:rFonts w:ascii="Times New Roman" w:hAnsi="Times New Roman"/>
              </w:rPr>
              <w:t>D. through</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50 A. Moreover</w:t>
            </w:r>
          </w:p>
        </w:tc>
        <w:tc>
          <w:tcPr>
            <w:tcW w:w="2130" w:type="dxa"/>
          </w:tcPr>
          <w:p w:rsidR="00B97777" w:rsidRPr="00F52673" w:rsidRDefault="00B97777">
            <w:pPr>
              <w:rPr>
                <w:rFonts w:ascii="Times New Roman" w:hAnsi="Times New Roman"/>
              </w:rPr>
            </w:pPr>
            <w:r w:rsidRPr="00F52673">
              <w:rPr>
                <w:rFonts w:ascii="Times New Roman" w:hAnsi="Times New Roman"/>
              </w:rPr>
              <w:t>B. However</w:t>
            </w:r>
          </w:p>
        </w:tc>
        <w:tc>
          <w:tcPr>
            <w:tcW w:w="2131" w:type="dxa"/>
          </w:tcPr>
          <w:p w:rsidR="00B97777" w:rsidRPr="00F52673" w:rsidRDefault="00B97777">
            <w:pPr>
              <w:rPr>
                <w:rFonts w:ascii="Times New Roman" w:hAnsi="Times New Roman"/>
              </w:rPr>
            </w:pPr>
            <w:r w:rsidRPr="00F52673">
              <w:rPr>
                <w:rFonts w:ascii="Times New Roman" w:hAnsi="Times New Roman"/>
              </w:rPr>
              <w:t>C. Therefore</w:t>
            </w:r>
          </w:p>
        </w:tc>
        <w:tc>
          <w:tcPr>
            <w:tcW w:w="2131" w:type="dxa"/>
          </w:tcPr>
          <w:p w:rsidR="00B97777" w:rsidRPr="00F52673" w:rsidRDefault="00B97777">
            <w:pPr>
              <w:rPr>
                <w:rFonts w:ascii="Times New Roman" w:hAnsi="Times New Roman"/>
              </w:rPr>
            </w:pPr>
            <w:r w:rsidRPr="00F52673">
              <w:rPr>
                <w:rFonts w:ascii="Times New Roman" w:hAnsi="Times New Roman"/>
              </w:rPr>
              <w:t>D. Whereas</w:t>
            </w:r>
          </w:p>
        </w:tc>
      </w:tr>
    </w:tbl>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 xml:space="preserve">Part </w:t>
      </w:r>
      <w:r>
        <w:rPr>
          <w:rFonts w:ascii="宋体" w:hAnsi="宋体" w:hint="eastAsia"/>
        </w:rPr>
        <w:t>Ⅳ</w:t>
      </w:r>
      <w:r>
        <w:rPr>
          <w:rFonts w:ascii="Times New Roman" w:hAnsi="Times New Roman"/>
        </w:rPr>
        <w:t xml:space="preserve">Grammar &amp; Vocabulary </w:t>
      </w:r>
    </w:p>
    <w:p w:rsidR="00B97777" w:rsidRDefault="00B97777">
      <w:pPr>
        <w:rPr>
          <w:rFonts w:ascii="Times New Roman" w:hAnsi="Times New Roman"/>
          <w:b/>
          <w:i/>
        </w:rPr>
      </w:pPr>
      <w:r>
        <w:rPr>
          <w:rFonts w:ascii="Times New Roman" w:hAnsi="Times New Roman"/>
          <w:b/>
          <w:i/>
        </w:rPr>
        <w:t>There are thirty sentences in this section. Beneath each sentence there are four words, phrases or statements marked A,B,C and D. Choose one word, phrase or statement that best completes the sentence.</w:t>
      </w:r>
    </w:p>
    <w:p w:rsidR="00B97777" w:rsidRDefault="00B97777">
      <w:pPr>
        <w:rPr>
          <w:rFonts w:ascii="Times New Roman" w:hAnsi="Times New Roman"/>
          <w:b/>
          <w:i/>
        </w:rPr>
      </w:pPr>
      <w:r>
        <w:rPr>
          <w:rFonts w:ascii="Times New Roman" w:hAnsi="Times New Roman"/>
          <w:b/>
          <w:i/>
        </w:rPr>
        <w:t xml:space="preserve">   Mark your answers on Answer Sheet Two.</w:t>
      </w:r>
    </w:p>
    <w:p w:rsidR="00B97777" w:rsidRDefault="00B97777">
      <w:pPr>
        <w:rPr>
          <w:rFonts w:ascii="Times New Roman" w:hAnsi="Times New Roman"/>
        </w:rPr>
      </w:pPr>
      <w:r>
        <w:rPr>
          <w:rFonts w:ascii="Times New Roman" w:hAnsi="Times New Roman"/>
        </w:rPr>
        <w:t>51. In the sentence “He saw his face reflected in the water”, the italicized phrase is ______.</w:t>
      </w:r>
    </w:p>
    <w:p w:rsidR="00B97777" w:rsidRDefault="00B97777">
      <w:pPr>
        <w:rPr>
          <w:rFonts w:ascii="Times New Roman" w:hAnsi="Times New Roman"/>
        </w:rPr>
      </w:pPr>
      <w:r>
        <w:rPr>
          <w:rFonts w:ascii="Times New Roman" w:hAnsi="Times New Roman"/>
        </w:rPr>
        <w:t xml:space="preserve">   A. the object         B. an adverbial       C. a complement     D. the subject</w:t>
      </w:r>
    </w:p>
    <w:p w:rsidR="00B97777" w:rsidRDefault="00B97777">
      <w:pPr>
        <w:rPr>
          <w:rFonts w:ascii="Times New Roman" w:hAnsi="Times New Roman"/>
        </w:rPr>
      </w:pPr>
      <w:r>
        <w:rPr>
          <w:rFonts w:ascii="Times New Roman" w:hAnsi="Times New Roman"/>
        </w:rPr>
        <w:t>52. Which of the following italicized phrase indicates PURPOSE?</w:t>
      </w:r>
    </w:p>
    <w:p w:rsidR="00B97777" w:rsidRDefault="00B97777">
      <w:pPr>
        <w:rPr>
          <w:rFonts w:ascii="Times New Roman" w:hAnsi="Times New Roman"/>
          <w:i/>
        </w:rPr>
      </w:pPr>
      <w:r>
        <w:rPr>
          <w:rFonts w:ascii="Times New Roman" w:hAnsi="Times New Roman"/>
        </w:rPr>
        <w:t xml:space="preserve">   A. He wanted all the running of the business </w:t>
      </w:r>
      <w:r>
        <w:rPr>
          <w:rFonts w:ascii="Times New Roman" w:hAnsi="Times New Roman"/>
          <w:i/>
        </w:rPr>
        <w:t>for himself.</w:t>
      </w:r>
    </w:p>
    <w:p w:rsidR="00B97777" w:rsidRDefault="00B97777">
      <w:pPr>
        <w:rPr>
          <w:rFonts w:ascii="Times New Roman" w:hAnsi="Times New Roman"/>
        </w:rPr>
      </w:pPr>
      <w:r>
        <w:rPr>
          <w:rFonts w:ascii="Times New Roman" w:hAnsi="Times New Roman"/>
        </w:rPr>
        <w:t xml:space="preserve">   B. I knew he worked </w:t>
      </w:r>
      <w:r>
        <w:rPr>
          <w:rFonts w:ascii="Times New Roman" w:hAnsi="Times New Roman"/>
          <w:i/>
        </w:rPr>
        <w:t>for a security firm</w:t>
      </w:r>
      <w:r>
        <w:rPr>
          <w:rFonts w:ascii="Times New Roman" w:hAnsi="Times New Roman"/>
        </w:rPr>
        <w:t>.</w:t>
      </w:r>
    </w:p>
    <w:p w:rsidR="00B97777" w:rsidRDefault="00B97777">
      <w:pPr>
        <w:rPr>
          <w:rFonts w:ascii="Times New Roman" w:hAnsi="Times New Roman"/>
        </w:rPr>
      </w:pPr>
      <w:r>
        <w:rPr>
          <w:rFonts w:ascii="Times New Roman" w:hAnsi="Times New Roman"/>
        </w:rPr>
        <w:t xml:space="preserve">   C. I thanked him</w:t>
      </w:r>
      <w:r>
        <w:rPr>
          <w:rFonts w:ascii="Times New Roman" w:hAnsi="Times New Roman"/>
          <w:i/>
        </w:rPr>
        <w:t xml:space="preserve"> for his help</w:t>
      </w:r>
      <w:r>
        <w:rPr>
          <w:rFonts w:ascii="Times New Roman" w:hAnsi="Times New Roman"/>
        </w:rPr>
        <w:t>.</w:t>
      </w:r>
    </w:p>
    <w:p w:rsidR="00B97777" w:rsidRDefault="00B97777">
      <w:pPr>
        <w:rPr>
          <w:rFonts w:ascii="Times New Roman" w:hAnsi="Times New Roman"/>
        </w:rPr>
      </w:pPr>
      <w:r>
        <w:rPr>
          <w:rFonts w:ascii="Times New Roman" w:hAnsi="Times New Roman"/>
        </w:rPr>
        <w:t xml:space="preserve">   D. The knife </w:t>
      </w:r>
      <w:r>
        <w:rPr>
          <w:rFonts w:ascii="Times New Roman" w:hAnsi="Times New Roman"/>
          <w:i/>
        </w:rPr>
        <w:t>for cutting sausage</w:t>
      </w:r>
      <w:r>
        <w:rPr>
          <w:rFonts w:ascii="Times New Roman" w:hAnsi="Times New Roman"/>
        </w:rPr>
        <w:t xml:space="preserve"> was sitting in the sink.</w:t>
      </w:r>
    </w:p>
    <w:p w:rsidR="00B97777" w:rsidRDefault="00B97777">
      <w:pPr>
        <w:rPr>
          <w:rFonts w:ascii="Times New Roman" w:hAnsi="Times New Roman"/>
        </w:rPr>
      </w:pPr>
      <w:r>
        <w:rPr>
          <w:rFonts w:ascii="Times New Roman" w:hAnsi="Times New Roman"/>
        </w:rPr>
        <w:t>53. Which of the following italicized parts is a subject clause?</w:t>
      </w:r>
    </w:p>
    <w:p w:rsidR="00B97777" w:rsidRDefault="00B97777">
      <w:pPr>
        <w:rPr>
          <w:rFonts w:ascii="Times New Roman" w:hAnsi="Times New Roman"/>
        </w:rPr>
      </w:pPr>
      <w:r>
        <w:rPr>
          <w:rFonts w:ascii="Times New Roman" w:hAnsi="Times New Roman"/>
        </w:rPr>
        <w:t xml:space="preserve">   A. I have made it a rule </w:t>
      </w:r>
      <w:r>
        <w:rPr>
          <w:rFonts w:ascii="Times New Roman" w:hAnsi="Times New Roman"/>
          <w:i/>
        </w:rPr>
        <w:t>that I keep diaries.</w:t>
      </w:r>
      <w:r>
        <w:rPr>
          <w:rFonts w:ascii="Times New Roman" w:hAnsi="Times New Roman"/>
        </w:rPr>
        <w:t xml:space="preserve">       </w:t>
      </w:r>
    </w:p>
    <w:p w:rsidR="00B97777" w:rsidRDefault="00B97777">
      <w:pPr>
        <w:rPr>
          <w:rFonts w:ascii="Times New Roman" w:hAnsi="Times New Roman"/>
          <w:i/>
        </w:rPr>
      </w:pPr>
      <w:r>
        <w:rPr>
          <w:rFonts w:ascii="Times New Roman" w:hAnsi="Times New Roman"/>
        </w:rPr>
        <w:t xml:space="preserve">   B. He will have it </w:t>
      </w:r>
      <w:r>
        <w:rPr>
          <w:rFonts w:ascii="Times New Roman" w:hAnsi="Times New Roman"/>
          <w:i/>
        </w:rPr>
        <w:t>that our plan is really practical.</w:t>
      </w:r>
    </w:p>
    <w:p w:rsidR="00B97777" w:rsidRDefault="00B97777">
      <w:pPr>
        <w:rPr>
          <w:rFonts w:ascii="Times New Roman" w:hAnsi="Times New Roman"/>
          <w:i/>
        </w:rPr>
      </w:pPr>
      <w:r>
        <w:rPr>
          <w:rFonts w:ascii="Times New Roman" w:hAnsi="Times New Roman"/>
        </w:rPr>
        <w:t xml:space="preserve">   C. We take it</w:t>
      </w:r>
      <w:r>
        <w:rPr>
          <w:rFonts w:ascii="Times New Roman" w:hAnsi="Times New Roman"/>
          <w:i/>
        </w:rPr>
        <w:t xml:space="preserve"> that you will agree with us.</w:t>
      </w:r>
    </w:p>
    <w:p w:rsidR="00B97777" w:rsidRDefault="00B97777">
      <w:pPr>
        <w:rPr>
          <w:rFonts w:ascii="Times New Roman" w:hAnsi="Times New Roman"/>
          <w:i/>
        </w:rPr>
      </w:pPr>
      <w:r>
        <w:rPr>
          <w:rFonts w:ascii="Times New Roman" w:hAnsi="Times New Roman"/>
        </w:rPr>
        <w:t xml:space="preserve">   D. It is common knowledge</w:t>
      </w:r>
      <w:r>
        <w:rPr>
          <w:rFonts w:ascii="Times New Roman" w:hAnsi="Times New Roman"/>
          <w:i/>
        </w:rPr>
        <w:t xml:space="preserve"> that the whale is not a fish.</w:t>
      </w:r>
    </w:p>
    <w:p w:rsidR="00B97777" w:rsidRDefault="00B97777">
      <w:pPr>
        <w:rPr>
          <w:rFonts w:ascii="Times New Roman" w:hAnsi="Times New Roman"/>
        </w:rPr>
      </w:pPr>
      <w:r>
        <w:rPr>
          <w:rFonts w:ascii="Times New Roman" w:hAnsi="Times New Roman"/>
        </w:rPr>
        <w:t>54. It is stability ______ destroys people’s ambition and barricades people’s steps.</w:t>
      </w:r>
    </w:p>
    <w:p w:rsidR="00B97777" w:rsidRDefault="00B97777">
      <w:pPr>
        <w:rPr>
          <w:rFonts w:ascii="Times New Roman" w:hAnsi="Times New Roman"/>
        </w:rPr>
      </w:pPr>
      <w:r>
        <w:rPr>
          <w:rFonts w:ascii="Times New Roman" w:hAnsi="Times New Roman"/>
        </w:rPr>
        <w:t xml:space="preserve">   A. which         B. what         C. that         D. /</w:t>
      </w:r>
    </w:p>
    <w:p w:rsidR="00B97777" w:rsidRDefault="00B97777">
      <w:pPr>
        <w:rPr>
          <w:rFonts w:ascii="Times New Roman" w:hAnsi="Times New Roman"/>
        </w:rPr>
      </w:pPr>
      <w:r>
        <w:rPr>
          <w:rFonts w:ascii="Times New Roman" w:hAnsi="Times New Roman"/>
        </w:rPr>
        <w:t>55. You have to water the vegetables every day, ________?</w:t>
      </w:r>
    </w:p>
    <w:p w:rsidR="00B97777" w:rsidRDefault="00B97777">
      <w:pPr>
        <w:rPr>
          <w:rFonts w:ascii="Times New Roman" w:hAnsi="Times New Roman"/>
        </w:rPr>
      </w:pPr>
      <w:r>
        <w:rPr>
          <w:rFonts w:ascii="Times New Roman" w:hAnsi="Times New Roman"/>
        </w:rPr>
        <w:t xml:space="preserve">   A. don’t you       B. have you      C. haven’t you        D. do you</w:t>
      </w:r>
    </w:p>
    <w:p w:rsidR="00B97777" w:rsidRDefault="00B97777">
      <w:pPr>
        <w:rPr>
          <w:rFonts w:ascii="Times New Roman" w:hAnsi="Times New Roman"/>
        </w:rPr>
      </w:pPr>
      <w:r>
        <w:rPr>
          <w:rFonts w:ascii="Times New Roman" w:hAnsi="Times New Roman"/>
        </w:rPr>
        <w:t>56. Which of the following italicized parts indicates CONTRAST?</w:t>
      </w:r>
    </w:p>
    <w:p w:rsidR="00B97777" w:rsidRDefault="00B97777">
      <w:pPr>
        <w:rPr>
          <w:rFonts w:ascii="Times New Roman" w:hAnsi="Times New Roman"/>
        </w:rPr>
      </w:pPr>
      <w:r>
        <w:rPr>
          <w:rFonts w:ascii="Times New Roman" w:hAnsi="Times New Roman"/>
        </w:rPr>
        <w:t xml:space="preserve">   A. He is doing his homework</w:t>
      </w:r>
      <w:r>
        <w:rPr>
          <w:rFonts w:ascii="Times New Roman" w:hAnsi="Times New Roman"/>
          <w:i/>
        </w:rPr>
        <w:t xml:space="preserve"> while</w:t>
      </w:r>
      <w:r>
        <w:rPr>
          <w:rFonts w:ascii="Times New Roman" w:hAnsi="Times New Roman"/>
        </w:rPr>
        <w:t xml:space="preserve"> his dog is playing outside.</w:t>
      </w:r>
    </w:p>
    <w:p w:rsidR="00B97777" w:rsidRDefault="00B97777">
      <w:pPr>
        <w:rPr>
          <w:rFonts w:ascii="Times New Roman" w:hAnsi="Times New Roman"/>
        </w:rPr>
      </w:pPr>
      <w:r>
        <w:rPr>
          <w:rFonts w:ascii="Times New Roman" w:hAnsi="Times New Roman"/>
        </w:rPr>
        <w:t xml:space="preserve">   B. They used to live in the same building</w:t>
      </w:r>
      <w:r>
        <w:rPr>
          <w:rFonts w:ascii="Times New Roman" w:hAnsi="Times New Roman"/>
          <w:i/>
        </w:rPr>
        <w:t xml:space="preserve"> when </w:t>
      </w:r>
      <w:r>
        <w:rPr>
          <w:rFonts w:ascii="Times New Roman" w:hAnsi="Times New Roman"/>
        </w:rPr>
        <w:t>they were young.</w:t>
      </w:r>
    </w:p>
    <w:p w:rsidR="00B97777" w:rsidRDefault="00B97777">
      <w:pPr>
        <w:rPr>
          <w:rFonts w:ascii="Times New Roman" w:hAnsi="Times New Roman"/>
        </w:rPr>
      </w:pPr>
      <w:r>
        <w:rPr>
          <w:rFonts w:ascii="Times New Roman" w:hAnsi="Times New Roman"/>
        </w:rPr>
        <w:t xml:space="preserve">   C.</w:t>
      </w:r>
      <w:r>
        <w:rPr>
          <w:rFonts w:ascii="Times New Roman" w:hAnsi="Times New Roman"/>
          <w:i/>
        </w:rPr>
        <w:t xml:space="preserve"> While</w:t>
      </w:r>
      <w:r>
        <w:rPr>
          <w:rFonts w:ascii="Times New Roman" w:hAnsi="Times New Roman"/>
        </w:rPr>
        <w:t xml:space="preserve"> the party won the election, they had lost many votes from lower class.</w:t>
      </w:r>
    </w:p>
    <w:p w:rsidR="00B97777" w:rsidRDefault="00B97777">
      <w:pPr>
        <w:rPr>
          <w:rFonts w:ascii="Times New Roman" w:hAnsi="Times New Roman"/>
        </w:rPr>
      </w:pPr>
      <w:r>
        <w:rPr>
          <w:rFonts w:ascii="Times New Roman" w:hAnsi="Times New Roman"/>
        </w:rPr>
        <w:t xml:space="preserve">   D. Work hard </w:t>
      </w:r>
      <w:r>
        <w:rPr>
          <w:rFonts w:ascii="Times New Roman" w:hAnsi="Times New Roman"/>
          <w:i/>
        </w:rPr>
        <w:t>and</w:t>
      </w:r>
      <w:r>
        <w:rPr>
          <w:rFonts w:ascii="Times New Roman" w:hAnsi="Times New Roman"/>
        </w:rPr>
        <w:t xml:space="preserve"> you will benefit from it.</w:t>
      </w:r>
    </w:p>
    <w:p w:rsidR="00B97777" w:rsidRDefault="00B97777">
      <w:pPr>
        <w:rPr>
          <w:rFonts w:ascii="Times New Roman" w:hAnsi="Times New Roman"/>
        </w:rPr>
      </w:pPr>
      <w:r>
        <w:rPr>
          <w:rFonts w:ascii="Times New Roman" w:hAnsi="Times New Roman"/>
        </w:rPr>
        <w:t>57.</w:t>
      </w:r>
      <w:r>
        <w:rPr>
          <w:rFonts w:ascii="Times New Roman" w:hAnsi="Times New Roman"/>
          <w:i/>
        </w:rPr>
        <w:t xml:space="preserve"> Whether we help him or not, </w:t>
      </w:r>
      <w:r>
        <w:rPr>
          <w:rFonts w:ascii="Times New Roman" w:hAnsi="Times New Roman"/>
        </w:rPr>
        <w:t>he will succeed. The italicized part functions as a(n) ______ in the sentence.</w:t>
      </w:r>
    </w:p>
    <w:p w:rsidR="00B97777" w:rsidRDefault="00B97777">
      <w:pPr>
        <w:rPr>
          <w:rFonts w:ascii="Times New Roman" w:hAnsi="Times New Roman"/>
        </w:rPr>
      </w:pPr>
      <w:r>
        <w:rPr>
          <w:rFonts w:ascii="Times New Roman" w:hAnsi="Times New Roman"/>
        </w:rPr>
        <w:t xml:space="preserve">   A. adverbial clause of condition             B. adverbial clause of time</w:t>
      </w:r>
    </w:p>
    <w:p w:rsidR="00B97777" w:rsidRDefault="00B97777">
      <w:pPr>
        <w:rPr>
          <w:rFonts w:ascii="Times New Roman" w:hAnsi="Times New Roman"/>
        </w:rPr>
      </w:pPr>
      <w:r>
        <w:rPr>
          <w:rFonts w:ascii="Times New Roman" w:hAnsi="Times New Roman"/>
        </w:rPr>
        <w:t xml:space="preserve">   C. adverbial clause of concession            D. adverbial clause of cause</w:t>
      </w:r>
    </w:p>
    <w:p w:rsidR="00B97777" w:rsidRDefault="00B97777">
      <w:pPr>
        <w:rPr>
          <w:rFonts w:ascii="Times New Roman" w:hAnsi="Times New Roman"/>
        </w:rPr>
      </w:pPr>
      <w:r>
        <w:rPr>
          <w:rFonts w:ascii="Times New Roman" w:hAnsi="Times New Roman"/>
        </w:rPr>
        <w:t>58. The pair of words “lend” and “borrow” are ___________.</w:t>
      </w:r>
    </w:p>
    <w:p w:rsidR="00B97777" w:rsidRDefault="00B97777">
      <w:pPr>
        <w:rPr>
          <w:rFonts w:ascii="Times New Roman" w:hAnsi="Times New Roman"/>
        </w:rPr>
      </w:pPr>
      <w:r>
        <w:rPr>
          <w:rFonts w:ascii="Times New Roman" w:hAnsi="Times New Roman"/>
        </w:rPr>
        <w:t xml:space="preserve">   A. antonyms          B. hyponyms       C. homonyms      D. synonyms</w:t>
      </w:r>
    </w:p>
    <w:p w:rsidR="00B97777" w:rsidRDefault="00B97777">
      <w:pPr>
        <w:rPr>
          <w:rFonts w:ascii="Times New Roman" w:hAnsi="Times New Roman"/>
        </w:rPr>
      </w:pPr>
      <w:r>
        <w:rPr>
          <w:rFonts w:ascii="Times New Roman" w:hAnsi="Times New Roman"/>
        </w:rPr>
        <w:t>59. Which of the following determiners (</w:t>
      </w:r>
      <w:r>
        <w:rPr>
          <w:rFonts w:ascii="Times New Roman" w:hAnsi="Times New Roman" w:hint="eastAsia"/>
        </w:rPr>
        <w:t>限定词</w:t>
      </w:r>
      <w:r>
        <w:rPr>
          <w:rFonts w:ascii="Times New Roman" w:hAnsi="Times New Roman"/>
        </w:rPr>
        <w:t>) can be placed before both countable nouns and plural countable nouns?</w:t>
      </w:r>
    </w:p>
    <w:p w:rsidR="00B97777" w:rsidRDefault="00B97777">
      <w:pPr>
        <w:rPr>
          <w:rFonts w:ascii="Times New Roman" w:hAnsi="Times New Roman"/>
        </w:rPr>
      </w:pPr>
      <w:r>
        <w:rPr>
          <w:rFonts w:ascii="Times New Roman" w:hAnsi="Times New Roman"/>
        </w:rPr>
        <w:t xml:space="preserve">   A. a great deal of       B. a few      C. little       D. enough</w:t>
      </w:r>
    </w:p>
    <w:p w:rsidR="00B97777" w:rsidRDefault="00B97777">
      <w:pPr>
        <w:rPr>
          <w:rFonts w:ascii="Times New Roman" w:hAnsi="Times New Roman"/>
        </w:rPr>
      </w:pPr>
      <w:r>
        <w:rPr>
          <w:rFonts w:ascii="Times New Roman" w:hAnsi="Times New Roman"/>
        </w:rPr>
        <w:t>60. Which of the following sentences expresses UNWILLINGNESS?</w:t>
      </w:r>
    </w:p>
    <w:p w:rsidR="00B97777" w:rsidRDefault="00B97777">
      <w:pPr>
        <w:rPr>
          <w:rFonts w:ascii="Times New Roman" w:hAnsi="Times New Roman"/>
        </w:rPr>
      </w:pPr>
      <w:r>
        <w:rPr>
          <w:rFonts w:ascii="Times New Roman" w:hAnsi="Times New Roman"/>
        </w:rPr>
        <w:t xml:space="preserve">   A. Hard as my work is, I will try to meet the deadline.</w:t>
      </w:r>
    </w:p>
    <w:p w:rsidR="00B97777" w:rsidRDefault="00B97777">
      <w:pPr>
        <w:rPr>
          <w:rFonts w:ascii="Times New Roman" w:hAnsi="Times New Roman"/>
        </w:rPr>
      </w:pPr>
      <w:r>
        <w:rPr>
          <w:rFonts w:ascii="Times New Roman" w:hAnsi="Times New Roman"/>
        </w:rPr>
        <w:t xml:space="preserve">   B. I shall never do that again.</w:t>
      </w:r>
    </w:p>
    <w:p w:rsidR="00B97777" w:rsidRDefault="00B97777">
      <w:pPr>
        <w:rPr>
          <w:rFonts w:ascii="Times New Roman" w:hAnsi="Times New Roman"/>
        </w:rPr>
      </w:pPr>
      <w:r>
        <w:rPr>
          <w:rFonts w:ascii="Times New Roman" w:hAnsi="Times New Roman"/>
        </w:rPr>
        <w:t xml:space="preserve">  C. My sister will help figure it out.</w:t>
      </w:r>
    </w:p>
    <w:p w:rsidR="00B97777" w:rsidRDefault="00B97777">
      <w:pPr>
        <w:rPr>
          <w:rFonts w:ascii="Times New Roman" w:hAnsi="Times New Roman"/>
        </w:rPr>
      </w:pPr>
      <w:r>
        <w:rPr>
          <w:rFonts w:ascii="Times New Roman" w:hAnsi="Times New Roman"/>
        </w:rPr>
        <w:t xml:space="preserve">  D. This is what I have left for you.</w:t>
      </w:r>
    </w:p>
    <w:p w:rsidR="00B97777" w:rsidRDefault="00B97777">
      <w:pPr>
        <w:rPr>
          <w:rFonts w:ascii="Times New Roman" w:hAnsi="Times New Roman"/>
        </w:rPr>
      </w:pPr>
      <w:r>
        <w:rPr>
          <w:rFonts w:ascii="Times New Roman" w:hAnsi="Times New Roman"/>
        </w:rPr>
        <w:t>61. Which of the following sentences does NOT express a fact?</w:t>
      </w:r>
    </w:p>
    <w:p w:rsidR="00B97777" w:rsidRDefault="00B97777">
      <w:pPr>
        <w:rPr>
          <w:rFonts w:ascii="Times New Roman" w:hAnsi="Times New Roman"/>
        </w:rPr>
      </w:pPr>
      <w:r>
        <w:rPr>
          <w:rFonts w:ascii="Times New Roman" w:hAnsi="Times New Roman"/>
        </w:rPr>
        <w:t xml:space="preserve">   A. Mart and her son must be home by now.</w:t>
      </w:r>
    </w:p>
    <w:p w:rsidR="00B97777" w:rsidRDefault="00B97777">
      <w:pPr>
        <w:rPr>
          <w:rFonts w:ascii="Times New Roman" w:hAnsi="Times New Roman"/>
        </w:rPr>
      </w:pPr>
      <w:r>
        <w:rPr>
          <w:rFonts w:ascii="Times New Roman" w:hAnsi="Times New Roman"/>
        </w:rPr>
        <w:t xml:space="preserve">   B. Attention should be paid to what you are doing now.</w:t>
      </w:r>
    </w:p>
    <w:p w:rsidR="00B97777" w:rsidRDefault="00B97777">
      <w:pPr>
        <w:rPr>
          <w:rFonts w:ascii="Times New Roman" w:hAnsi="Times New Roman"/>
        </w:rPr>
      </w:pPr>
      <w:r>
        <w:rPr>
          <w:rFonts w:ascii="Times New Roman" w:hAnsi="Times New Roman"/>
        </w:rPr>
        <w:t xml:space="preserve">   C. It’s a sunny day, isn’t it?</w:t>
      </w:r>
    </w:p>
    <w:p w:rsidR="00B97777" w:rsidRDefault="00B97777">
      <w:pPr>
        <w:rPr>
          <w:rFonts w:ascii="Times New Roman" w:hAnsi="Times New Roman"/>
        </w:rPr>
      </w:pPr>
      <w:r>
        <w:rPr>
          <w:rFonts w:ascii="Times New Roman" w:hAnsi="Times New Roman"/>
        </w:rPr>
        <w:t xml:space="preserve">   D. It’s time now, and I must go.</w:t>
      </w:r>
    </w:p>
    <w:p w:rsidR="00B97777" w:rsidRDefault="00B97777">
      <w:pPr>
        <w:rPr>
          <w:rFonts w:ascii="Times New Roman" w:hAnsi="Times New Roman"/>
        </w:rPr>
      </w:pPr>
      <w:r>
        <w:rPr>
          <w:rFonts w:ascii="Times New Roman" w:hAnsi="Times New Roman"/>
        </w:rPr>
        <w:t>62. Which of the following sentences can NOT delete the word “should”?</w:t>
      </w:r>
    </w:p>
    <w:p w:rsidR="00B97777" w:rsidRDefault="00B97777">
      <w:pPr>
        <w:rPr>
          <w:rFonts w:ascii="Times New Roman" w:hAnsi="Times New Roman"/>
        </w:rPr>
      </w:pPr>
      <w:r>
        <w:rPr>
          <w:rFonts w:ascii="Times New Roman" w:hAnsi="Times New Roman"/>
        </w:rPr>
        <w:t xml:space="preserve">   A. I request that company should pay more to those who work hard.</w:t>
      </w:r>
    </w:p>
    <w:p w:rsidR="00B97777" w:rsidRDefault="00B97777">
      <w:pPr>
        <w:rPr>
          <w:rFonts w:ascii="Times New Roman" w:hAnsi="Times New Roman"/>
        </w:rPr>
      </w:pPr>
      <w:r>
        <w:rPr>
          <w:rFonts w:ascii="Times New Roman" w:hAnsi="Times New Roman"/>
        </w:rPr>
        <w:t xml:space="preserve">   B. He insists that money should be saved in banks.</w:t>
      </w:r>
    </w:p>
    <w:p w:rsidR="00B97777" w:rsidRDefault="00B97777">
      <w:pPr>
        <w:rPr>
          <w:rFonts w:ascii="Times New Roman" w:hAnsi="Times New Roman"/>
        </w:rPr>
      </w:pPr>
      <w:r>
        <w:rPr>
          <w:rFonts w:ascii="Times New Roman" w:hAnsi="Times New Roman"/>
        </w:rPr>
        <w:t xml:space="preserve">   C. I should have told you earlier so that you can make full preparation.</w:t>
      </w:r>
    </w:p>
    <w:p w:rsidR="00B97777" w:rsidRDefault="00B97777">
      <w:pPr>
        <w:rPr>
          <w:rFonts w:ascii="Times New Roman" w:hAnsi="Times New Roman"/>
        </w:rPr>
      </w:pPr>
      <w:r>
        <w:rPr>
          <w:rFonts w:ascii="Times New Roman" w:hAnsi="Times New Roman"/>
        </w:rPr>
        <w:t xml:space="preserve">   D. She demands that her husband should take care of their baby today.</w:t>
      </w:r>
    </w:p>
    <w:p w:rsidR="00B97777" w:rsidRDefault="00B97777">
      <w:pPr>
        <w:rPr>
          <w:rFonts w:ascii="Times New Roman" w:hAnsi="Times New Roman"/>
        </w:rPr>
      </w:pPr>
      <w:r>
        <w:rPr>
          <w:rFonts w:ascii="Times New Roman" w:hAnsi="Times New Roman"/>
        </w:rPr>
        <w:t>63. Which of the following sentences does NOT include an appositive?</w:t>
      </w:r>
    </w:p>
    <w:p w:rsidR="00B97777" w:rsidRDefault="00B97777">
      <w:pPr>
        <w:rPr>
          <w:rFonts w:ascii="Times New Roman" w:hAnsi="Times New Roman"/>
        </w:rPr>
      </w:pPr>
      <w:r>
        <w:rPr>
          <w:rFonts w:ascii="Times New Roman" w:hAnsi="Times New Roman"/>
        </w:rPr>
        <w:t xml:space="preserve">   A. We ourselves wanted to see such a result.</w:t>
      </w:r>
    </w:p>
    <w:p w:rsidR="00B97777" w:rsidRDefault="00B97777">
      <w:pPr>
        <w:rPr>
          <w:rFonts w:ascii="Times New Roman" w:hAnsi="Times New Roman"/>
        </w:rPr>
      </w:pPr>
      <w:r>
        <w:rPr>
          <w:rFonts w:ascii="Times New Roman" w:hAnsi="Times New Roman"/>
        </w:rPr>
        <w:t xml:space="preserve">   B. All people, Old and young, strong and weak, have rooted their hope in American dream.</w:t>
      </w:r>
    </w:p>
    <w:p w:rsidR="00B97777" w:rsidRDefault="00B97777">
      <w:pPr>
        <w:rPr>
          <w:rFonts w:ascii="Times New Roman" w:hAnsi="Times New Roman"/>
        </w:rPr>
      </w:pPr>
      <w:r>
        <w:rPr>
          <w:rFonts w:ascii="Times New Roman" w:hAnsi="Times New Roman"/>
        </w:rPr>
        <w:t xml:space="preserve">   C. The fact that religion has played a very important in the development of science is often forgotten.</w:t>
      </w:r>
    </w:p>
    <w:p w:rsidR="00B97777" w:rsidRDefault="00B97777">
      <w:pPr>
        <w:rPr>
          <w:rFonts w:ascii="Times New Roman" w:hAnsi="Times New Roman"/>
        </w:rPr>
      </w:pPr>
      <w:r>
        <w:rPr>
          <w:rFonts w:ascii="Times New Roman" w:hAnsi="Times New Roman"/>
        </w:rPr>
        <w:t xml:space="preserve">   D. We are going to hold a meeting in Nanjing tomorrow night.</w:t>
      </w:r>
    </w:p>
    <w:p w:rsidR="00B97777" w:rsidRDefault="00B97777">
      <w:pPr>
        <w:rPr>
          <w:rFonts w:ascii="Times New Roman" w:hAnsi="Times New Roman"/>
        </w:rPr>
      </w:pPr>
      <w:r>
        <w:rPr>
          <w:rFonts w:ascii="Times New Roman" w:hAnsi="Times New Roman"/>
        </w:rPr>
        <w:t>64. _______, she started complaining.</w:t>
      </w:r>
    </w:p>
    <w:p w:rsidR="00B97777" w:rsidRDefault="00B97777">
      <w:pPr>
        <w:rPr>
          <w:rFonts w:ascii="Times New Roman" w:hAnsi="Times New Roman"/>
        </w:rPr>
      </w:pPr>
      <w:r>
        <w:rPr>
          <w:rFonts w:ascii="Times New Roman" w:hAnsi="Times New Roman"/>
        </w:rPr>
        <w:t xml:space="preserve">   A. Hardly had he arrived when          B. He hardly had arrived when         </w:t>
      </w:r>
    </w:p>
    <w:p w:rsidR="00B97777" w:rsidRDefault="00B97777" w:rsidP="00A33E3F">
      <w:pPr>
        <w:ind w:firstLineChars="150" w:firstLine="31680"/>
        <w:rPr>
          <w:rFonts w:ascii="Times New Roman" w:hAnsi="Times New Roman"/>
        </w:rPr>
      </w:pPr>
      <w:r>
        <w:rPr>
          <w:rFonts w:ascii="Times New Roman" w:hAnsi="Times New Roman"/>
        </w:rPr>
        <w:t>C. He hardly arrived that               D. Hardly had he arrived that</w:t>
      </w:r>
    </w:p>
    <w:p w:rsidR="00B97777" w:rsidRDefault="00B97777">
      <w:pPr>
        <w:rPr>
          <w:rFonts w:ascii="Times New Roman" w:hAnsi="Times New Roman"/>
        </w:rPr>
      </w:pPr>
      <w:r>
        <w:rPr>
          <w:rFonts w:ascii="Times New Roman" w:hAnsi="Times New Roman"/>
        </w:rPr>
        <w:t>65. The size of the newly broadened square is four times ______of the previous one.</w:t>
      </w:r>
    </w:p>
    <w:p w:rsidR="00B97777" w:rsidRDefault="00B97777">
      <w:pPr>
        <w:rPr>
          <w:rFonts w:ascii="Times New Roman" w:hAnsi="Times New Roman"/>
        </w:rPr>
      </w:pPr>
      <w:r>
        <w:rPr>
          <w:rFonts w:ascii="Times New Roman" w:hAnsi="Times New Roman"/>
        </w:rPr>
        <w:t xml:space="preserve">   A. as         B. what          C. that          D. /</w:t>
      </w:r>
    </w:p>
    <w:p w:rsidR="00B97777" w:rsidRDefault="00B97777">
      <w:pPr>
        <w:rPr>
          <w:rFonts w:ascii="Times New Roman" w:hAnsi="Times New Roman"/>
        </w:rPr>
      </w:pPr>
      <w:r>
        <w:rPr>
          <w:rFonts w:ascii="Times New Roman" w:hAnsi="Times New Roman"/>
        </w:rPr>
        <w:t>66. Chinese people are usually described as hospitable, generous and amiable. The underlined part means ___________.</w:t>
      </w:r>
    </w:p>
    <w:p w:rsidR="00B97777" w:rsidRDefault="00B97777">
      <w:pPr>
        <w:rPr>
          <w:rFonts w:ascii="Times New Roman" w:hAnsi="Times New Roman"/>
        </w:rPr>
      </w:pPr>
      <w:r>
        <w:rPr>
          <w:rFonts w:ascii="Times New Roman" w:hAnsi="Times New Roman"/>
        </w:rPr>
        <w:t xml:space="preserve">   A. humble        B. modest         C. admirable         D. pleasant and friendly</w:t>
      </w:r>
    </w:p>
    <w:p w:rsidR="00B97777" w:rsidRDefault="00B97777">
      <w:pPr>
        <w:rPr>
          <w:rFonts w:ascii="Times New Roman" w:hAnsi="Times New Roman"/>
        </w:rPr>
      </w:pPr>
      <w:r>
        <w:rPr>
          <w:rFonts w:ascii="Times New Roman" w:hAnsi="Times New Roman"/>
        </w:rPr>
        <w:t xml:space="preserve">67. The defenders are now </w:t>
      </w:r>
      <w:r>
        <w:rPr>
          <w:rFonts w:ascii="Times New Roman" w:hAnsi="Times New Roman"/>
          <w:u w:val="single"/>
        </w:rPr>
        <w:t xml:space="preserve">at the mercy of </w:t>
      </w:r>
      <w:r>
        <w:rPr>
          <w:rFonts w:ascii="Times New Roman" w:hAnsi="Times New Roman"/>
        </w:rPr>
        <w:t>judges for his misbehaviors. The underlined part means ___________.</w:t>
      </w:r>
    </w:p>
    <w:p w:rsidR="00B97777" w:rsidRDefault="00B97777">
      <w:pPr>
        <w:rPr>
          <w:rFonts w:ascii="Times New Roman" w:hAnsi="Times New Roman"/>
        </w:rPr>
      </w:pPr>
      <w:r>
        <w:rPr>
          <w:rFonts w:ascii="Times New Roman" w:hAnsi="Times New Roman"/>
        </w:rPr>
        <w:t xml:space="preserve">   A. at hand       B. under the control of     C. in name of      D. beyond the mercy of</w:t>
      </w:r>
    </w:p>
    <w:p w:rsidR="00B97777" w:rsidRDefault="00B97777">
      <w:pPr>
        <w:rPr>
          <w:rFonts w:ascii="Times New Roman" w:hAnsi="Times New Roman"/>
        </w:rPr>
      </w:pPr>
      <w:r>
        <w:rPr>
          <w:rFonts w:ascii="Times New Roman" w:hAnsi="Times New Roman"/>
        </w:rPr>
        <w:t xml:space="preserve">68. What politicians </w:t>
      </w:r>
      <w:r>
        <w:rPr>
          <w:rFonts w:ascii="Times New Roman" w:hAnsi="Times New Roman"/>
          <w:u w:val="single"/>
        </w:rPr>
        <w:t xml:space="preserve">cherish </w:t>
      </w:r>
      <w:r>
        <w:rPr>
          <w:rFonts w:ascii="Times New Roman" w:hAnsi="Times New Roman"/>
        </w:rPr>
        <w:t>most is the benefits of their parties. The underlined part means____.</w:t>
      </w:r>
    </w:p>
    <w:p w:rsidR="00B97777" w:rsidRDefault="00B97777">
      <w:pPr>
        <w:rPr>
          <w:rFonts w:ascii="Times New Roman" w:hAnsi="Times New Roman"/>
        </w:rPr>
      </w:pPr>
      <w:r>
        <w:rPr>
          <w:rFonts w:ascii="Times New Roman" w:hAnsi="Times New Roman"/>
        </w:rPr>
        <w:t xml:space="preserve">   A. miss        B.  remember       C. favor          D. learn</w:t>
      </w:r>
    </w:p>
    <w:p w:rsidR="00B97777" w:rsidRDefault="00B97777">
      <w:pPr>
        <w:rPr>
          <w:rFonts w:ascii="Times New Roman" w:hAnsi="Times New Roman"/>
        </w:rPr>
      </w:pPr>
      <w:r>
        <w:rPr>
          <w:rFonts w:ascii="Times New Roman" w:hAnsi="Times New Roman"/>
        </w:rPr>
        <w:t xml:space="preserve">69. The progress of the development of modernization can be </w:t>
      </w:r>
      <w:r>
        <w:rPr>
          <w:rFonts w:ascii="Times New Roman" w:hAnsi="Times New Roman"/>
          <w:u w:val="single"/>
        </w:rPr>
        <w:t>measured</w:t>
      </w:r>
      <w:r>
        <w:rPr>
          <w:rFonts w:ascii="Times New Roman" w:hAnsi="Times New Roman"/>
        </w:rPr>
        <w:t xml:space="preserve"> by the level of people’s living. The underlined part means _________.</w:t>
      </w:r>
    </w:p>
    <w:p w:rsidR="00B97777" w:rsidRDefault="00B97777">
      <w:pPr>
        <w:rPr>
          <w:rFonts w:ascii="Times New Roman" w:hAnsi="Times New Roman"/>
        </w:rPr>
      </w:pPr>
      <w:r>
        <w:rPr>
          <w:rFonts w:ascii="Times New Roman" w:hAnsi="Times New Roman"/>
        </w:rPr>
        <w:t xml:space="preserve">   A. estimated      B. thought       C. considered        D. described</w:t>
      </w:r>
    </w:p>
    <w:p w:rsidR="00B97777" w:rsidRDefault="00B97777">
      <w:pPr>
        <w:rPr>
          <w:rFonts w:ascii="Times New Roman" w:hAnsi="Times New Roman"/>
        </w:rPr>
      </w:pPr>
      <w:r>
        <w:rPr>
          <w:rFonts w:ascii="Times New Roman" w:hAnsi="Times New Roman"/>
        </w:rPr>
        <w:t xml:space="preserve">70. Scientists have known how to </w:t>
      </w:r>
      <w:r>
        <w:rPr>
          <w:rFonts w:ascii="Times New Roman" w:hAnsi="Times New Roman"/>
          <w:u w:val="single"/>
        </w:rPr>
        <w:t>harness</w:t>
      </w:r>
      <w:r>
        <w:rPr>
          <w:rFonts w:ascii="Times New Roman" w:hAnsi="Times New Roman"/>
        </w:rPr>
        <w:t xml:space="preserve"> the limitless power of the sun. The underlined part means ________.</w:t>
      </w:r>
    </w:p>
    <w:p w:rsidR="00B97777" w:rsidRDefault="00B97777">
      <w:pPr>
        <w:rPr>
          <w:rFonts w:ascii="Times New Roman" w:hAnsi="Times New Roman"/>
        </w:rPr>
      </w:pPr>
      <w:r>
        <w:rPr>
          <w:rFonts w:ascii="Times New Roman" w:hAnsi="Times New Roman"/>
        </w:rPr>
        <w:t xml:space="preserve">   A. accomplish      B. utilize        C. balance         D. circulate </w:t>
      </w:r>
    </w:p>
    <w:p w:rsidR="00B97777" w:rsidRDefault="00B97777">
      <w:pPr>
        <w:rPr>
          <w:rFonts w:ascii="Times New Roman" w:hAnsi="Times New Roman"/>
        </w:rPr>
      </w:pPr>
      <w:r>
        <w:rPr>
          <w:rFonts w:ascii="Times New Roman" w:hAnsi="Times New Roman"/>
        </w:rPr>
        <w:t>71. When the _________fabric is contrasted with the natural one, the difference is very apparent.</w:t>
      </w:r>
    </w:p>
    <w:p w:rsidR="00B97777" w:rsidRDefault="00B97777">
      <w:pPr>
        <w:rPr>
          <w:rFonts w:ascii="Times New Roman" w:hAnsi="Times New Roman"/>
        </w:rPr>
      </w:pPr>
      <w:r>
        <w:rPr>
          <w:rFonts w:ascii="Times New Roman" w:hAnsi="Times New Roman"/>
        </w:rPr>
        <w:t xml:space="preserve">   A. general          B. counterfeit        C. simulated        D. synthetic</w:t>
      </w:r>
    </w:p>
    <w:p w:rsidR="00B97777" w:rsidRDefault="00B97777">
      <w:pPr>
        <w:rPr>
          <w:rFonts w:ascii="Times New Roman" w:hAnsi="Times New Roman"/>
        </w:rPr>
      </w:pPr>
      <w:r>
        <w:rPr>
          <w:rFonts w:ascii="Times New Roman" w:hAnsi="Times New Roman"/>
        </w:rPr>
        <w:t>72. The ____________between the two posts measures thirty meters.</w:t>
      </w:r>
    </w:p>
    <w:p w:rsidR="00B97777" w:rsidRDefault="00B97777">
      <w:pPr>
        <w:ind w:firstLine="420"/>
        <w:rPr>
          <w:rFonts w:ascii="Times New Roman" w:hAnsi="Times New Roman"/>
        </w:rPr>
      </w:pPr>
      <w:r>
        <w:rPr>
          <w:rFonts w:ascii="Times New Roman" w:hAnsi="Times New Roman"/>
        </w:rPr>
        <w:t>A. pause           B. interval          C. recess           D. interlude</w:t>
      </w:r>
    </w:p>
    <w:p w:rsidR="00B97777" w:rsidRDefault="00B97777">
      <w:pPr>
        <w:rPr>
          <w:rFonts w:ascii="Times New Roman" w:hAnsi="Times New Roman"/>
        </w:rPr>
      </w:pPr>
      <w:r>
        <w:rPr>
          <w:rFonts w:ascii="Times New Roman" w:hAnsi="Times New Roman"/>
        </w:rPr>
        <w:t>73. We were compelled to _______our negotiation owing to unexpected incident.</w:t>
      </w:r>
    </w:p>
    <w:p w:rsidR="00B97777" w:rsidRDefault="00B97777">
      <w:pPr>
        <w:ind w:firstLine="420"/>
        <w:rPr>
          <w:rFonts w:ascii="Times New Roman" w:hAnsi="Times New Roman"/>
        </w:rPr>
      </w:pPr>
      <w:r>
        <w:rPr>
          <w:rFonts w:ascii="Times New Roman" w:hAnsi="Times New Roman"/>
        </w:rPr>
        <w:t>A. suspend         B. surrender         C. dismiss          D. sustain</w:t>
      </w:r>
    </w:p>
    <w:p w:rsidR="00B97777" w:rsidRDefault="00B97777">
      <w:pPr>
        <w:rPr>
          <w:rFonts w:ascii="Times New Roman" w:hAnsi="Times New Roman"/>
        </w:rPr>
      </w:pPr>
      <w:r>
        <w:rPr>
          <w:rFonts w:ascii="Times New Roman" w:hAnsi="Times New Roman"/>
        </w:rPr>
        <w:t>74. There have always been reputable and competent scientists that have disagreed with new theories. The underlined part means ________.</w:t>
      </w:r>
    </w:p>
    <w:p w:rsidR="00B97777" w:rsidRDefault="00B97777">
      <w:pPr>
        <w:rPr>
          <w:rFonts w:ascii="Times New Roman" w:hAnsi="Times New Roman"/>
        </w:rPr>
      </w:pPr>
      <w:r>
        <w:rPr>
          <w:rFonts w:ascii="Times New Roman" w:hAnsi="Times New Roman"/>
        </w:rPr>
        <w:t xml:space="preserve">   A. genuine       B. capable         C. distinct          D. earnest</w:t>
      </w:r>
    </w:p>
    <w:p w:rsidR="00B97777" w:rsidRDefault="00B97777">
      <w:pPr>
        <w:rPr>
          <w:rFonts w:ascii="Times New Roman" w:hAnsi="Times New Roman"/>
        </w:rPr>
      </w:pPr>
      <w:r>
        <w:rPr>
          <w:rFonts w:ascii="Times New Roman" w:hAnsi="Times New Roman"/>
        </w:rPr>
        <w:t>75. They have a great stadium with great supports and there is always a great __________.</w:t>
      </w:r>
    </w:p>
    <w:p w:rsidR="00B97777" w:rsidRDefault="00B97777">
      <w:pPr>
        <w:rPr>
          <w:rFonts w:ascii="Times New Roman" w:hAnsi="Times New Roman"/>
        </w:rPr>
      </w:pPr>
      <w:r>
        <w:rPr>
          <w:rFonts w:ascii="Times New Roman" w:hAnsi="Times New Roman"/>
        </w:rPr>
        <w:t xml:space="preserve">   A. circumstance       B. atmosphere    C. surrounding       D. environment</w:t>
      </w:r>
    </w:p>
    <w:p w:rsidR="00B97777" w:rsidRDefault="00B97777">
      <w:pPr>
        <w:rPr>
          <w:rFonts w:ascii="Times New Roman" w:hAnsi="Times New Roman"/>
        </w:rPr>
      </w:pPr>
      <w:r>
        <w:rPr>
          <w:rFonts w:ascii="Times New Roman" w:hAnsi="Times New Roman"/>
        </w:rPr>
        <w:t>76. A telegram will be the quickest way to ________ the message.</w:t>
      </w:r>
    </w:p>
    <w:p w:rsidR="00B97777" w:rsidRDefault="00B97777">
      <w:pPr>
        <w:rPr>
          <w:rFonts w:ascii="Times New Roman" w:hAnsi="Times New Roman"/>
        </w:rPr>
      </w:pPr>
      <w:r>
        <w:rPr>
          <w:rFonts w:ascii="Times New Roman" w:hAnsi="Times New Roman"/>
        </w:rPr>
        <w:t xml:space="preserve">   A. transform          B. transfer       C. transmit        D. transcribe</w:t>
      </w:r>
    </w:p>
    <w:p w:rsidR="00B97777" w:rsidRDefault="00B97777">
      <w:pPr>
        <w:rPr>
          <w:rFonts w:ascii="Times New Roman" w:hAnsi="Times New Roman"/>
        </w:rPr>
      </w:pPr>
      <w:r>
        <w:rPr>
          <w:rFonts w:ascii="Times New Roman" w:hAnsi="Times New Roman"/>
        </w:rPr>
        <w:t>77. But water, nature’s most essential element, is becoming dangerously__________.</w:t>
      </w:r>
    </w:p>
    <w:p w:rsidR="00B97777" w:rsidRDefault="00B97777">
      <w:pPr>
        <w:rPr>
          <w:rFonts w:ascii="Times New Roman" w:hAnsi="Times New Roman"/>
        </w:rPr>
      </w:pPr>
      <w:r>
        <w:rPr>
          <w:rFonts w:ascii="Times New Roman" w:hAnsi="Times New Roman"/>
        </w:rPr>
        <w:t xml:space="preserve">   A. barren         B. absent      C. critical       D. scarce</w:t>
      </w:r>
    </w:p>
    <w:p w:rsidR="00B97777" w:rsidRDefault="00B97777">
      <w:pPr>
        <w:rPr>
          <w:rFonts w:ascii="Times New Roman" w:hAnsi="Times New Roman"/>
        </w:rPr>
      </w:pPr>
      <w:r>
        <w:rPr>
          <w:rFonts w:ascii="Times New Roman" w:hAnsi="Times New Roman"/>
        </w:rPr>
        <w:t>78. Demonstrators in the square should _____with the rebels” repeatedly.</w:t>
      </w:r>
    </w:p>
    <w:p w:rsidR="00B97777" w:rsidRDefault="00B97777">
      <w:pPr>
        <w:rPr>
          <w:rFonts w:ascii="Times New Roman" w:hAnsi="Times New Roman"/>
        </w:rPr>
      </w:pPr>
      <w:r>
        <w:rPr>
          <w:rFonts w:ascii="Times New Roman" w:hAnsi="Times New Roman"/>
        </w:rPr>
        <w:t xml:space="preserve">   A. back         B. down         C. beneath         D. after</w:t>
      </w:r>
    </w:p>
    <w:p w:rsidR="00B97777" w:rsidRDefault="00B97777">
      <w:pPr>
        <w:rPr>
          <w:rFonts w:ascii="Times New Roman" w:hAnsi="Times New Roman"/>
        </w:rPr>
      </w:pPr>
      <w:r>
        <w:rPr>
          <w:rFonts w:ascii="Times New Roman" w:hAnsi="Times New Roman"/>
        </w:rPr>
        <w:t>79. He will officially ______of race for mayor today.</w:t>
      </w:r>
    </w:p>
    <w:p w:rsidR="00B97777" w:rsidRDefault="00B97777">
      <w:pPr>
        <w:rPr>
          <w:rFonts w:ascii="Times New Roman" w:hAnsi="Times New Roman"/>
        </w:rPr>
      </w:pPr>
      <w:r>
        <w:rPr>
          <w:rFonts w:ascii="Times New Roman" w:hAnsi="Times New Roman"/>
        </w:rPr>
        <w:t xml:space="preserve">   A. drop on        B. drop over        C. drop out       D. drop off</w:t>
      </w:r>
    </w:p>
    <w:p w:rsidR="00B97777" w:rsidRDefault="00B97777">
      <w:pPr>
        <w:rPr>
          <w:rFonts w:ascii="Times New Roman" w:hAnsi="Times New Roman"/>
        </w:rPr>
      </w:pPr>
      <w:r>
        <w:rPr>
          <w:rFonts w:ascii="Times New Roman" w:hAnsi="Times New Roman"/>
        </w:rPr>
        <w:t>80. He devised an _______ to measure light waves.</w:t>
      </w:r>
    </w:p>
    <w:p w:rsidR="00B97777" w:rsidRDefault="00B97777">
      <w:pPr>
        <w:rPr>
          <w:rFonts w:ascii="Times New Roman" w:hAnsi="Times New Roman"/>
        </w:rPr>
      </w:pPr>
      <w:r>
        <w:rPr>
          <w:rFonts w:ascii="Times New Roman" w:hAnsi="Times New Roman"/>
        </w:rPr>
        <w:t xml:space="preserve">   A. important          B. instrument          C. appliance       D. equipment</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 xml:space="preserve">Part </w:t>
      </w:r>
      <w:r>
        <w:rPr>
          <w:rFonts w:ascii="宋体" w:hAnsi="宋体" w:hint="eastAsia"/>
        </w:rPr>
        <w:t>Ⅴ</w:t>
      </w:r>
      <w:r>
        <w:rPr>
          <w:rFonts w:ascii="Times New Roman" w:hAnsi="Times New Roman"/>
        </w:rPr>
        <w:t xml:space="preserve"> Reading Comprehension</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 xml:space="preserve"> In this section there four passages followed by questions or unfinished statements, each with four suggested answers marked A, B, C and D. Choose the one that you think is the best answer.</w:t>
      </w:r>
    </w:p>
    <w:p w:rsidR="00B97777" w:rsidRDefault="00B97777">
      <w:pPr>
        <w:rPr>
          <w:rFonts w:ascii="Times New Roman" w:hAnsi="Times New Roman"/>
          <w:b/>
          <w:i/>
        </w:rPr>
      </w:pPr>
      <w:r>
        <w:rPr>
          <w:rFonts w:ascii="Times New Roman" w:hAnsi="Times New Roman"/>
          <w:b/>
          <w:i/>
        </w:rPr>
        <w:t xml:space="preserve">   Mark your answers on Answer Sheet Two.</w:t>
      </w:r>
    </w:p>
    <w:p w:rsidR="00B97777" w:rsidRDefault="00B97777">
      <w:pPr>
        <w:rPr>
          <w:rFonts w:ascii="Times New Roman" w:hAnsi="Times New Roman"/>
        </w:rPr>
      </w:pPr>
      <w:r>
        <w:rPr>
          <w:rFonts w:ascii="Times New Roman" w:hAnsi="Times New Roman"/>
        </w:rPr>
        <w:t>Text A:</w:t>
      </w:r>
    </w:p>
    <w:p w:rsidR="00B97777" w:rsidRDefault="00B97777">
      <w:pPr>
        <w:ind w:firstLine="435"/>
        <w:rPr>
          <w:rFonts w:ascii="Times New Roman" w:hAnsi="Times New Roman"/>
        </w:rPr>
      </w:pPr>
      <w:r>
        <w:rPr>
          <w:rFonts w:ascii="Times New Roman" w:hAnsi="Times New Roman"/>
        </w:rPr>
        <w:t>Up to 600 stations for monitoring air pollution across England could be shut down under new government plans to save money by cutting regulations.</w:t>
      </w:r>
    </w:p>
    <w:p w:rsidR="00B97777" w:rsidRDefault="00B97777">
      <w:pPr>
        <w:ind w:firstLine="435"/>
        <w:rPr>
          <w:rFonts w:ascii="Times New Roman" w:hAnsi="Times New Roman"/>
        </w:rPr>
      </w:pPr>
      <w:r>
        <w:rPr>
          <w:rFonts w:ascii="Times New Roman" w:hAnsi="Times New Roman"/>
        </w:rPr>
        <w:t>Ministers want to remove obligations on local authorities to assess air quality in their areas, resulting in less monitoring. But environmental campaigners are accusing them of trying to hide one of the country’s biggest public health problems.</w:t>
      </w:r>
    </w:p>
    <w:p w:rsidR="00B97777" w:rsidRDefault="00B97777">
      <w:pPr>
        <w:ind w:firstLine="435"/>
        <w:rPr>
          <w:rFonts w:ascii="Times New Roman" w:hAnsi="Times New Roman"/>
        </w:rPr>
      </w:pPr>
      <w:r>
        <w:rPr>
          <w:rFonts w:ascii="Times New Roman" w:hAnsi="Times New Roman"/>
        </w:rPr>
        <w:t xml:space="preserve">Government advisers have estimated that one type of pollutant—miniscule particles from diesel engines, fossil fuel power stations and other sources—is killing 29,000 people a year in the UK, and costing, health services about </w:t>
      </w:r>
      <w:r>
        <w:rPr>
          <w:rFonts w:ascii="宋体" w:hAnsi="宋体" w:hint="eastAsia"/>
        </w:rPr>
        <w:t>￡</w:t>
      </w:r>
      <w:r>
        <w:rPr>
          <w:rFonts w:ascii="Times New Roman" w:hAnsi="Times New Roman"/>
        </w:rPr>
        <w:t>16 billion.</w:t>
      </w:r>
    </w:p>
    <w:p w:rsidR="00B97777" w:rsidRDefault="00B97777">
      <w:pPr>
        <w:ind w:firstLine="435"/>
        <w:rPr>
          <w:rFonts w:ascii="Times New Roman" w:hAnsi="Times New Roman"/>
        </w:rPr>
      </w:pPr>
      <w:r>
        <w:rPr>
          <w:rFonts w:ascii="Times New Roman" w:hAnsi="Times New Roman"/>
        </w:rPr>
        <w:t xml:space="preserve">But European air pollution limits meant to protect health are being </w:t>
      </w:r>
      <w:r>
        <w:rPr>
          <w:rFonts w:ascii="Times New Roman" w:hAnsi="Times New Roman"/>
          <w:b/>
          <w:i/>
        </w:rPr>
        <w:t xml:space="preserve">breached </w:t>
      </w:r>
      <w:r>
        <w:rPr>
          <w:rFonts w:ascii="Times New Roman" w:hAnsi="Times New Roman"/>
        </w:rPr>
        <w:t>in urban areas across the country, with the highest levels in London. According to the Department for Environment Food and Rural Affairs (Defra), the limits for the toxic exhaust gas, nitrogen dioxide, were exceeded in 40 of the UK’s 43 air quality zones in 2010.</w:t>
      </w:r>
    </w:p>
    <w:p w:rsidR="00B97777" w:rsidRDefault="00B97777">
      <w:pPr>
        <w:ind w:firstLine="435"/>
        <w:rPr>
          <w:rFonts w:ascii="Times New Roman" w:hAnsi="Times New Roman"/>
        </w:rPr>
      </w:pPr>
      <w:r>
        <w:rPr>
          <w:rFonts w:ascii="Times New Roman" w:hAnsi="Times New Roman"/>
        </w:rPr>
        <w:t>But now Defra has launched a six week consultation, place 1997. The proposals are aimed at helping meet ministers’ due to close on 30 August, proposing a radical overhaul of the local air quality management regime that has been in place some 1997. The proposals are aimed at helping meet ministers’ “red tape challenge” to roll back legislation in order to help businesses (choice).</w:t>
      </w:r>
    </w:p>
    <w:p w:rsidR="00B97777" w:rsidRDefault="00B97777">
      <w:pPr>
        <w:ind w:firstLine="435"/>
        <w:rPr>
          <w:rFonts w:ascii="Times New Roman" w:hAnsi="Times New Roman"/>
        </w:rPr>
      </w:pPr>
      <w:r>
        <w:rPr>
          <w:rFonts w:ascii="Times New Roman" w:hAnsi="Times New Roman"/>
        </w:rPr>
        <w:t>The favored option is to drop existing requirements for councils to make detailed assessments of air pollution. Defra’s analysis shows that this could lead to the closure of 600  monitoring sites, all of which measure nitrogen dioxide and a quarter of which also test for pollution from tiny particles.</w:t>
      </w:r>
    </w:p>
    <w:p w:rsidR="00B97777" w:rsidRDefault="00B97777">
      <w:pPr>
        <w:ind w:firstLine="435"/>
        <w:rPr>
          <w:rFonts w:ascii="Times New Roman" w:hAnsi="Times New Roman"/>
        </w:rPr>
      </w:pPr>
      <w:r>
        <w:rPr>
          <w:rFonts w:ascii="Times New Roman" w:hAnsi="Times New Roman"/>
        </w:rPr>
        <w:t xml:space="preserve">The closures could save councils nearly </w:t>
      </w:r>
      <w:r>
        <w:rPr>
          <w:rFonts w:ascii="宋体" w:hAnsi="宋体" w:hint="eastAsia"/>
        </w:rPr>
        <w:t>￡</w:t>
      </w:r>
      <w:r>
        <w:rPr>
          <w:rFonts w:ascii="Times New Roman" w:hAnsi="Times New Roman"/>
        </w:rPr>
        <w:t>50 m over 10 years. Defra suggests. The proposals only apply to England, and have been rejected by the Scottish government on the grounds that they “would deliver no obvious benefit”.</w:t>
      </w:r>
    </w:p>
    <w:p w:rsidR="00B97777" w:rsidRDefault="00B97777">
      <w:pPr>
        <w:ind w:firstLine="435"/>
        <w:rPr>
          <w:rFonts w:ascii="Times New Roman" w:hAnsi="Times New Roman"/>
        </w:rPr>
      </w:pPr>
      <w:r>
        <w:rPr>
          <w:rFonts w:ascii="Times New Roman" w:hAnsi="Times New Roman"/>
        </w:rPr>
        <w:t>“The UK government wants to hide air pollution and cares nothing for public health,” said Simon Birkett, director of the campaign group, Clean Air in London. He points out that the consultation is taking place in the summer holidays and describes the financial saving as illusory.</w:t>
      </w:r>
    </w:p>
    <w:p w:rsidR="00B97777" w:rsidRDefault="00B97777">
      <w:pPr>
        <w:ind w:firstLine="435"/>
        <w:rPr>
          <w:rFonts w:ascii="Times New Roman" w:hAnsi="Times New Roman"/>
        </w:rPr>
      </w:pPr>
      <w:r>
        <w:rPr>
          <w:rFonts w:ascii="Times New Roman" w:hAnsi="Times New Roman"/>
        </w:rPr>
        <w:t>He added: “Worse, the changes would mean the loss of key protections in the planning system and the very monitors and expertise needed now to improve air quality.”</w:t>
      </w:r>
    </w:p>
    <w:p w:rsidR="00B97777" w:rsidRDefault="00B97777">
      <w:pPr>
        <w:ind w:firstLine="435"/>
        <w:rPr>
          <w:rFonts w:ascii="Times New Roman" w:hAnsi="Times New Roman"/>
        </w:rPr>
      </w:pPr>
      <w:r>
        <w:rPr>
          <w:rFonts w:ascii="Times New Roman" w:hAnsi="Times New Roman"/>
        </w:rPr>
        <w:t>Prof. Duncan Laxen, the managing director of Air Quality Consultants in Bristol, said that much of our understanding of air pollution has come from local authority monitoring: “It will be a retrograde step if the government’s preferred option is to lose this local knowledge.”</w:t>
      </w:r>
    </w:p>
    <w:p w:rsidR="00B97777" w:rsidRDefault="00B97777">
      <w:pPr>
        <w:ind w:firstLine="435"/>
        <w:rPr>
          <w:rFonts w:ascii="Times New Roman" w:hAnsi="Times New Roman"/>
        </w:rPr>
      </w:pPr>
      <w:r>
        <w:rPr>
          <w:rFonts w:ascii="Times New Roman" w:hAnsi="Times New Roman"/>
        </w:rPr>
        <w:t>Defra insisted that the aim is to “reinvigorate and refocus” local air quality management. It said that the current regime was “diagnosis driven” and that “the level of local reporting can distract resources from air quality improvement”.</w:t>
      </w:r>
    </w:p>
    <w:p w:rsidR="00B97777" w:rsidRDefault="00B97777">
      <w:pPr>
        <w:rPr>
          <w:rFonts w:ascii="Times New Roman" w:hAnsi="Times New Roman"/>
        </w:rPr>
      </w:pPr>
      <w:r>
        <w:rPr>
          <w:rFonts w:ascii="Times New Roman" w:hAnsi="Times New Roman"/>
        </w:rPr>
        <w:t>81. The word “</w:t>
      </w:r>
      <w:r>
        <w:rPr>
          <w:rFonts w:ascii="Times New Roman" w:hAnsi="Times New Roman"/>
          <w:b/>
          <w:i/>
        </w:rPr>
        <w:t>breached</w:t>
      </w:r>
      <w:r>
        <w:rPr>
          <w:rFonts w:ascii="Times New Roman" w:hAnsi="Times New Roman"/>
        </w:rPr>
        <w:t>” in Paragraph Four probably means _________.</w:t>
      </w:r>
    </w:p>
    <w:p w:rsidR="00B97777" w:rsidRDefault="00B97777">
      <w:pPr>
        <w:rPr>
          <w:rFonts w:ascii="Times New Roman" w:hAnsi="Times New Roman"/>
        </w:rPr>
      </w:pPr>
      <w:r>
        <w:rPr>
          <w:rFonts w:ascii="Times New Roman" w:hAnsi="Times New Roman"/>
        </w:rPr>
        <w:t xml:space="preserve">   A. restricted           B. neglected          C. observed          D. overstepped</w:t>
      </w:r>
    </w:p>
    <w:p w:rsidR="00B97777" w:rsidRDefault="00B97777">
      <w:pPr>
        <w:rPr>
          <w:rFonts w:ascii="Times New Roman" w:hAnsi="Times New Roman"/>
        </w:rPr>
      </w:pPr>
      <w:r>
        <w:rPr>
          <w:rFonts w:ascii="Times New Roman" w:hAnsi="Times New Roman"/>
        </w:rPr>
        <w:t>82. According to Paragraph Five to Seven, which of the following statements is INCORRECT?</w:t>
      </w:r>
    </w:p>
    <w:p w:rsidR="00B97777" w:rsidRDefault="00B97777">
      <w:pPr>
        <w:ind w:firstLine="420"/>
        <w:rPr>
          <w:rFonts w:ascii="Times New Roman" w:hAnsi="Times New Roman"/>
        </w:rPr>
      </w:pPr>
      <w:r>
        <w:rPr>
          <w:rFonts w:ascii="Times New Roman" w:hAnsi="Times New Roman"/>
        </w:rPr>
        <w:t>A. The current local air quality management regime has existed for less than 15 years.</w:t>
      </w:r>
    </w:p>
    <w:p w:rsidR="00B97777" w:rsidRDefault="00B97777">
      <w:pPr>
        <w:ind w:firstLine="420"/>
        <w:rPr>
          <w:rFonts w:ascii="Times New Roman" w:hAnsi="Times New Roman"/>
        </w:rPr>
      </w:pPr>
      <w:r>
        <w:rPr>
          <w:rFonts w:ascii="Times New Roman" w:hAnsi="Times New Roman"/>
        </w:rPr>
        <w:t>B. A consultation has been launched by Defra to inspect the air management regime thoroughly.</w:t>
      </w:r>
    </w:p>
    <w:p w:rsidR="00B97777" w:rsidRDefault="00B97777">
      <w:pPr>
        <w:ind w:firstLine="420"/>
        <w:rPr>
          <w:rFonts w:ascii="Times New Roman" w:hAnsi="Times New Roman"/>
        </w:rPr>
      </w:pPr>
      <w:r>
        <w:rPr>
          <w:rFonts w:ascii="Times New Roman" w:hAnsi="Times New Roman"/>
        </w:rPr>
        <w:t>C. Defra’s analysis shows that about 150 monitoring sites test for pollution from tiny particles.</w:t>
      </w:r>
    </w:p>
    <w:p w:rsidR="00B97777" w:rsidRDefault="00B97777">
      <w:pPr>
        <w:ind w:firstLine="420"/>
        <w:rPr>
          <w:rFonts w:ascii="Times New Roman" w:hAnsi="Times New Roman"/>
        </w:rPr>
      </w:pPr>
      <w:r>
        <w:rPr>
          <w:rFonts w:ascii="Times New Roman" w:hAnsi="Times New Roman"/>
        </w:rPr>
        <w:t>D. People hold diverse opinions toward whether the closures proposals could save money or not.</w:t>
      </w:r>
    </w:p>
    <w:p w:rsidR="00B97777" w:rsidRDefault="00B97777">
      <w:pPr>
        <w:rPr>
          <w:rFonts w:ascii="Times New Roman" w:hAnsi="Times New Roman"/>
        </w:rPr>
      </w:pPr>
      <w:r>
        <w:rPr>
          <w:rFonts w:ascii="Times New Roman" w:hAnsi="Times New Roman"/>
        </w:rPr>
        <w:t>83. It can be inferred that the closures have been refused by the Scottish government for the reason that __________.</w:t>
      </w:r>
    </w:p>
    <w:p w:rsidR="00B97777" w:rsidRDefault="00B97777">
      <w:pPr>
        <w:ind w:firstLine="420"/>
        <w:rPr>
          <w:rFonts w:ascii="Times New Roman" w:hAnsi="Times New Roman"/>
        </w:rPr>
      </w:pPr>
      <w:r>
        <w:rPr>
          <w:rFonts w:ascii="Times New Roman" w:hAnsi="Times New Roman"/>
        </w:rPr>
        <w:t>A. little money could be saved for the government.</w:t>
      </w:r>
    </w:p>
    <w:p w:rsidR="00B97777" w:rsidRDefault="00B97777">
      <w:pPr>
        <w:ind w:firstLine="420"/>
        <w:rPr>
          <w:rFonts w:ascii="Times New Roman" w:hAnsi="Times New Roman"/>
        </w:rPr>
      </w:pPr>
      <w:r>
        <w:rPr>
          <w:rFonts w:ascii="Times New Roman" w:hAnsi="Times New Roman"/>
        </w:rPr>
        <w:t>B. they would gain no conspicuous benefits.</w:t>
      </w:r>
    </w:p>
    <w:p w:rsidR="00B97777" w:rsidRDefault="00B97777">
      <w:pPr>
        <w:ind w:firstLine="420"/>
        <w:rPr>
          <w:rFonts w:ascii="Times New Roman" w:hAnsi="Times New Roman"/>
        </w:rPr>
      </w:pPr>
      <w:r>
        <w:rPr>
          <w:rFonts w:ascii="Times New Roman" w:hAnsi="Times New Roman"/>
        </w:rPr>
        <w:t>C. they were rejected by the Scottish people.</w:t>
      </w:r>
    </w:p>
    <w:p w:rsidR="00B97777" w:rsidRDefault="00B97777">
      <w:pPr>
        <w:ind w:firstLine="420"/>
        <w:rPr>
          <w:rFonts w:ascii="Times New Roman" w:hAnsi="Times New Roman"/>
        </w:rPr>
      </w:pPr>
      <w:r>
        <w:rPr>
          <w:rFonts w:ascii="Times New Roman" w:hAnsi="Times New Roman"/>
        </w:rPr>
        <w:t>D. they would distract resources from air quality improvement.</w:t>
      </w:r>
    </w:p>
    <w:p w:rsidR="00B97777" w:rsidRDefault="00B97777">
      <w:pPr>
        <w:rPr>
          <w:rFonts w:ascii="Times New Roman" w:hAnsi="Times New Roman"/>
        </w:rPr>
      </w:pPr>
      <w:r>
        <w:rPr>
          <w:rFonts w:ascii="Times New Roman" w:hAnsi="Times New Roman"/>
        </w:rPr>
        <w:t>84. Simon Birkett’s attitude towards the closure of air pollution monitoring stations can be best described as __________.</w:t>
      </w:r>
    </w:p>
    <w:p w:rsidR="00B97777" w:rsidRDefault="00B97777">
      <w:pPr>
        <w:ind w:firstLine="420"/>
        <w:rPr>
          <w:rFonts w:ascii="Times New Roman" w:hAnsi="Times New Roman"/>
        </w:rPr>
      </w:pPr>
      <w:r>
        <w:rPr>
          <w:rFonts w:ascii="Times New Roman" w:hAnsi="Times New Roman"/>
        </w:rPr>
        <w:t>A. supportive         B. objective         C. critical        D. unclear</w:t>
      </w:r>
    </w:p>
    <w:p w:rsidR="00B97777" w:rsidRDefault="00B97777">
      <w:pPr>
        <w:rPr>
          <w:rFonts w:ascii="Times New Roman" w:hAnsi="Times New Roman"/>
        </w:rPr>
      </w:pPr>
      <w:r>
        <w:rPr>
          <w:rFonts w:ascii="Times New Roman" w:hAnsi="Times New Roman"/>
        </w:rPr>
        <w:t>85. The best title for the passage is ________.</w:t>
      </w:r>
    </w:p>
    <w:p w:rsidR="00B97777" w:rsidRDefault="00B97777">
      <w:pPr>
        <w:ind w:firstLine="420"/>
        <w:rPr>
          <w:rFonts w:ascii="Times New Roman" w:hAnsi="Times New Roman"/>
        </w:rPr>
      </w:pPr>
      <w:r>
        <w:rPr>
          <w:rFonts w:ascii="Times New Roman" w:hAnsi="Times New Roman"/>
        </w:rPr>
        <w:t>A. Many People Killed by Miniscule Particles in UK</w:t>
      </w:r>
    </w:p>
    <w:p w:rsidR="00B97777" w:rsidRDefault="00B97777">
      <w:pPr>
        <w:ind w:firstLine="420"/>
        <w:rPr>
          <w:rFonts w:ascii="Times New Roman" w:hAnsi="Times New Roman"/>
        </w:rPr>
      </w:pPr>
      <w:r>
        <w:rPr>
          <w:rFonts w:ascii="Times New Roman" w:hAnsi="Times New Roman"/>
        </w:rPr>
        <w:t>B. A Six-week Consultation Launched by Defra</w:t>
      </w:r>
    </w:p>
    <w:p w:rsidR="00B97777" w:rsidRDefault="00B97777">
      <w:pPr>
        <w:ind w:firstLine="420"/>
        <w:rPr>
          <w:rFonts w:ascii="Times New Roman" w:hAnsi="Times New Roman"/>
        </w:rPr>
      </w:pPr>
      <w:r>
        <w:rPr>
          <w:rFonts w:ascii="Times New Roman" w:hAnsi="Times New Roman"/>
        </w:rPr>
        <w:t>C. Air Pollution Monitoring Stations Face Closure</w:t>
      </w:r>
    </w:p>
    <w:p w:rsidR="00B97777" w:rsidRDefault="00B97777">
      <w:pPr>
        <w:ind w:firstLine="420"/>
        <w:rPr>
          <w:rFonts w:ascii="Times New Roman" w:hAnsi="Times New Roman"/>
        </w:rPr>
      </w:pPr>
      <w:r>
        <w:rPr>
          <w:rFonts w:ascii="Times New Roman" w:hAnsi="Times New Roman"/>
        </w:rPr>
        <w:t>D. Giant Changes Made to Improve Air Quality in UK</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Text B:</w:t>
      </w:r>
    </w:p>
    <w:p w:rsidR="00B97777" w:rsidRDefault="00B97777">
      <w:pPr>
        <w:ind w:firstLine="435"/>
        <w:rPr>
          <w:rFonts w:ascii="Times New Roman" w:hAnsi="Times New Roman"/>
        </w:rPr>
      </w:pPr>
      <w:r>
        <w:rPr>
          <w:rFonts w:ascii="Times New Roman" w:hAnsi="Times New Roman"/>
        </w:rPr>
        <w:t>I first met Antigone when I was nine. She just hung there on the wall. Her task was to bury her dead brother: none was to dust her off. As I polished the frame that held her. I fell in love with a world so different from mine, one of poetic words and lofty art. While helping my mom clean professors homes. I became conscious of socioeconomic stratification of looking within while being without. Like many minority women, my mom did this as a second job---a burden we both carried just so that we could get by.</w:t>
      </w:r>
    </w:p>
    <w:p w:rsidR="00B97777" w:rsidRDefault="00B97777">
      <w:pPr>
        <w:ind w:firstLine="435"/>
        <w:rPr>
          <w:rFonts w:ascii="Times New Roman" w:hAnsi="Times New Roman"/>
        </w:rPr>
      </w:pPr>
      <w:r>
        <w:rPr>
          <w:rFonts w:ascii="Times New Roman" w:hAnsi="Times New Roman"/>
        </w:rPr>
        <w:t>I grew up watching minority and immigrant women having to hustle to make it. I marveled at how resourceful, and entrepreneurial they had to be, and I also witnessed how the economic tradeoffs they endured hampered their ability to compete for the type of jobs that led to a career. They leaned in to work as hard as anyone. They had no alternative. But they vied for a chance to clean the boardroom, not for a seat in it.</w:t>
      </w:r>
    </w:p>
    <w:p w:rsidR="00B97777" w:rsidRDefault="00B97777">
      <w:pPr>
        <w:ind w:firstLine="435"/>
        <w:rPr>
          <w:rFonts w:ascii="Times New Roman" w:hAnsi="Times New Roman"/>
        </w:rPr>
      </w:pPr>
      <w:r>
        <w:rPr>
          <w:rFonts w:ascii="Times New Roman" w:hAnsi="Times New Roman"/>
        </w:rPr>
        <w:t>That sheds light on the troubling correlation between gender, race and income inequality in this country. Let’s remember that the median wealth of white households is 20 times that of African-American households and 18 times that of Hispanic households-which are overwhelmingly run by single mothers. More than just statistics, the data highlight why we need a more expansive understanding of the choices women face in America.</w:t>
      </w:r>
    </w:p>
    <w:p w:rsidR="00B97777" w:rsidRDefault="00B97777">
      <w:pPr>
        <w:ind w:firstLine="435"/>
        <w:rPr>
          <w:rFonts w:ascii="Times New Roman" w:hAnsi="Times New Roman"/>
          <w:b/>
          <w:i/>
        </w:rPr>
      </w:pPr>
      <w:r>
        <w:rPr>
          <w:rFonts w:ascii="Times New Roman" w:hAnsi="Times New Roman"/>
        </w:rPr>
        <w:t xml:space="preserve">I am an immigrant who came to the United States as a child when my parents fled communist Romania. My mom learned schools. My dad drove trucks. We spent weekends with him on the road because it was the only time the three of us could be together. Those are the types of realities that impede many women from pursuing their dreams. Telling minority women to be tough and aggressive ignores the difficulties they’ve overcome to get here. </w:t>
      </w:r>
      <w:r>
        <w:rPr>
          <w:rFonts w:ascii="Times New Roman" w:hAnsi="Times New Roman"/>
          <w:b/>
          <w:i/>
        </w:rPr>
        <w:t>It’s preaching to the choir.</w:t>
      </w:r>
    </w:p>
    <w:p w:rsidR="00B97777" w:rsidRDefault="00B97777">
      <w:pPr>
        <w:ind w:firstLine="435"/>
        <w:rPr>
          <w:rFonts w:ascii="Times New Roman" w:hAnsi="Times New Roman"/>
        </w:rPr>
      </w:pPr>
      <w:r>
        <w:rPr>
          <w:rFonts w:ascii="Times New Roman" w:hAnsi="Times New Roman"/>
        </w:rPr>
        <w:t>While money isn’t always the solution. It is certainly a key part of the problem. For many women, believing they can lean in to a career, rather than multiple low-paying jobs, starts when they’re exposed to alternate realities. They need a sense of community that extends beyond others who sound or look like them, and that can help them see new opportunities. That’s why we should make sure the debate on women’s empowerment doesn’t leave out those who can’t afford the same set of choices.</w:t>
      </w:r>
    </w:p>
    <w:p w:rsidR="00B97777" w:rsidRDefault="00B97777">
      <w:pPr>
        <w:ind w:firstLine="435"/>
        <w:rPr>
          <w:rFonts w:ascii="Times New Roman" w:hAnsi="Times New Roman"/>
        </w:rPr>
      </w:pPr>
      <w:r>
        <w:rPr>
          <w:rFonts w:ascii="Times New Roman" w:hAnsi="Times New Roman"/>
        </w:rPr>
        <w:t>The First Lady seems to understand this. She hosts dinners occasionally at the White House for young women from underserved communities, because she knows that success and achievement in many ways require an exposure to money and power. If women learn to be comfortable in that setting, they also begin to see a new range of what is possible. That’s the type of outreach and exposure that encouraged me to even consider going to the University of Chicago and Later Harvard Kennedy School, place no one in my own immigrant community considered as options.</w:t>
      </w:r>
    </w:p>
    <w:p w:rsidR="00B97777" w:rsidRDefault="00B97777">
      <w:pPr>
        <w:rPr>
          <w:rFonts w:ascii="Times New Roman" w:hAnsi="Times New Roman"/>
        </w:rPr>
      </w:pPr>
      <w:r>
        <w:rPr>
          <w:rFonts w:ascii="Times New Roman" w:hAnsi="Times New Roman"/>
        </w:rPr>
        <w:t>86. Which of the following statements about the first paragraph is true?</w:t>
      </w:r>
    </w:p>
    <w:p w:rsidR="00B97777" w:rsidRDefault="00B97777">
      <w:pPr>
        <w:rPr>
          <w:rFonts w:ascii="Times New Roman" w:hAnsi="Times New Roman"/>
        </w:rPr>
      </w:pPr>
      <w:r>
        <w:rPr>
          <w:rFonts w:ascii="Times New Roman" w:hAnsi="Times New Roman"/>
        </w:rPr>
        <w:t xml:space="preserve">   A. Antigone had to bury her dead brother when she was a child.</w:t>
      </w:r>
    </w:p>
    <w:p w:rsidR="00B97777" w:rsidRDefault="00B97777">
      <w:pPr>
        <w:rPr>
          <w:rFonts w:ascii="Times New Roman" w:hAnsi="Times New Roman"/>
        </w:rPr>
      </w:pPr>
      <w:r>
        <w:rPr>
          <w:rFonts w:ascii="Times New Roman" w:hAnsi="Times New Roman"/>
        </w:rPr>
        <w:t xml:space="preserve">   B. I once worked as a house cleaner at a professor’s home.</w:t>
      </w:r>
    </w:p>
    <w:p w:rsidR="00B97777" w:rsidRDefault="00B97777">
      <w:pPr>
        <w:rPr>
          <w:rFonts w:ascii="Times New Roman" w:hAnsi="Times New Roman"/>
        </w:rPr>
      </w:pPr>
      <w:r>
        <w:rPr>
          <w:rFonts w:ascii="Times New Roman" w:hAnsi="Times New Roman"/>
        </w:rPr>
        <w:t xml:space="preserve">   C. My mother took several jobs to support the whole family.</w:t>
      </w:r>
    </w:p>
    <w:p w:rsidR="00B97777" w:rsidRDefault="00B97777">
      <w:pPr>
        <w:rPr>
          <w:rFonts w:ascii="Times New Roman" w:hAnsi="Times New Roman"/>
        </w:rPr>
      </w:pPr>
      <w:r>
        <w:rPr>
          <w:rFonts w:ascii="Times New Roman" w:hAnsi="Times New Roman"/>
        </w:rPr>
        <w:t xml:space="preserve">   D. I fell in love with Antigone because we belong to the same social status.</w:t>
      </w:r>
    </w:p>
    <w:p w:rsidR="00B97777" w:rsidRDefault="00B97777">
      <w:pPr>
        <w:rPr>
          <w:rFonts w:ascii="Times New Roman" w:hAnsi="Times New Roman"/>
        </w:rPr>
      </w:pPr>
      <w:r>
        <w:rPr>
          <w:rFonts w:ascii="Times New Roman" w:hAnsi="Times New Roman"/>
        </w:rPr>
        <w:t>87. It can be learned from the text that minority immigrant women ___________.</w:t>
      </w:r>
    </w:p>
    <w:p w:rsidR="00B97777" w:rsidRDefault="00B97777">
      <w:pPr>
        <w:rPr>
          <w:rFonts w:ascii="Times New Roman" w:hAnsi="Times New Roman"/>
        </w:rPr>
      </w:pPr>
      <w:r>
        <w:rPr>
          <w:rFonts w:ascii="Times New Roman" w:hAnsi="Times New Roman"/>
        </w:rPr>
        <w:t xml:space="preserve">   A. had many choices to make when competing for a job in America</w:t>
      </w:r>
    </w:p>
    <w:p w:rsidR="00B97777" w:rsidRDefault="00B97777">
      <w:pPr>
        <w:rPr>
          <w:rFonts w:ascii="Times New Roman" w:hAnsi="Times New Roman"/>
        </w:rPr>
      </w:pPr>
      <w:r>
        <w:rPr>
          <w:rFonts w:ascii="Times New Roman" w:hAnsi="Times New Roman"/>
        </w:rPr>
        <w:t xml:space="preserve">   B. had suffered great economic hardships in competing for a job</w:t>
      </w:r>
    </w:p>
    <w:p w:rsidR="00B97777" w:rsidRDefault="00B97777">
      <w:pPr>
        <w:rPr>
          <w:rFonts w:ascii="Times New Roman" w:hAnsi="Times New Roman"/>
        </w:rPr>
      </w:pPr>
      <w:r>
        <w:rPr>
          <w:rFonts w:ascii="Times New Roman" w:hAnsi="Times New Roman"/>
        </w:rPr>
        <w:t xml:space="preserve">   C. had no alternative jobs to take for the severe competition</w:t>
      </w:r>
    </w:p>
    <w:p w:rsidR="00B97777" w:rsidRDefault="00B97777">
      <w:pPr>
        <w:rPr>
          <w:rFonts w:ascii="Times New Roman" w:hAnsi="Times New Roman"/>
        </w:rPr>
      </w:pPr>
      <w:r>
        <w:rPr>
          <w:rFonts w:ascii="Times New Roman" w:hAnsi="Times New Roman"/>
        </w:rPr>
        <w:t xml:space="preserve">   D. had to compete for a seat instead of a house-cleaning job.</w:t>
      </w:r>
    </w:p>
    <w:p w:rsidR="00B97777" w:rsidRDefault="00B97777">
      <w:pPr>
        <w:rPr>
          <w:rFonts w:ascii="Times New Roman" w:hAnsi="Times New Roman"/>
        </w:rPr>
      </w:pPr>
      <w:r>
        <w:rPr>
          <w:rFonts w:ascii="Times New Roman" w:hAnsi="Times New Roman"/>
        </w:rPr>
        <w:t>88. By mentioning the sentence “</w:t>
      </w:r>
      <w:r>
        <w:rPr>
          <w:rFonts w:ascii="Times New Roman" w:hAnsi="Times New Roman"/>
          <w:b/>
          <w:i/>
        </w:rPr>
        <w:t>It’s preaching to the choir</w:t>
      </w:r>
      <w:r>
        <w:rPr>
          <w:rFonts w:ascii="Times New Roman" w:hAnsi="Times New Roman"/>
        </w:rPr>
        <w:t>”, the author means __________.</w:t>
      </w:r>
    </w:p>
    <w:p w:rsidR="00B97777" w:rsidRDefault="00B97777">
      <w:pPr>
        <w:rPr>
          <w:rFonts w:ascii="Times New Roman" w:hAnsi="Times New Roman"/>
        </w:rPr>
      </w:pPr>
      <w:r>
        <w:rPr>
          <w:rFonts w:ascii="Times New Roman" w:hAnsi="Times New Roman"/>
        </w:rPr>
        <w:t xml:space="preserve">   A. the minority women are not tough and aggressive enough to pursue their dreams</w:t>
      </w:r>
    </w:p>
    <w:p w:rsidR="00B97777" w:rsidRDefault="00B97777">
      <w:pPr>
        <w:rPr>
          <w:rFonts w:ascii="Times New Roman" w:hAnsi="Times New Roman"/>
        </w:rPr>
      </w:pPr>
      <w:r>
        <w:rPr>
          <w:rFonts w:ascii="Times New Roman" w:hAnsi="Times New Roman"/>
        </w:rPr>
        <w:t xml:space="preserve">   B. the minority women had to neglect the difficulties to pursue their dreams</w:t>
      </w:r>
    </w:p>
    <w:p w:rsidR="00B97777" w:rsidRDefault="00B97777">
      <w:pPr>
        <w:rPr>
          <w:rFonts w:ascii="Times New Roman" w:hAnsi="Times New Roman"/>
        </w:rPr>
      </w:pPr>
      <w:r>
        <w:rPr>
          <w:rFonts w:ascii="Times New Roman" w:hAnsi="Times New Roman"/>
        </w:rPr>
        <w:t xml:space="preserve">   C. it’s impossible for the minority women to pursue their dreams</w:t>
      </w:r>
    </w:p>
    <w:p w:rsidR="00B97777" w:rsidRDefault="00B97777">
      <w:pPr>
        <w:rPr>
          <w:rFonts w:ascii="Times New Roman" w:hAnsi="Times New Roman"/>
        </w:rPr>
      </w:pPr>
      <w:r>
        <w:rPr>
          <w:rFonts w:ascii="Times New Roman" w:hAnsi="Times New Roman"/>
        </w:rPr>
        <w:t xml:space="preserve">   D. it’s in vain to tell the minority women to be tough to pursue their dreams</w:t>
      </w:r>
    </w:p>
    <w:p w:rsidR="00B97777" w:rsidRDefault="00B97777">
      <w:pPr>
        <w:rPr>
          <w:rFonts w:ascii="Times New Roman" w:hAnsi="Times New Roman"/>
        </w:rPr>
      </w:pPr>
      <w:r>
        <w:rPr>
          <w:rFonts w:ascii="Times New Roman" w:hAnsi="Times New Roman"/>
        </w:rPr>
        <w:t>89. The First Lady hosts dinners at the White House for all the following reasons EXCEPT _________.</w:t>
      </w:r>
    </w:p>
    <w:p w:rsidR="00B97777" w:rsidRDefault="00B97777">
      <w:pPr>
        <w:ind w:firstLine="420"/>
        <w:rPr>
          <w:rFonts w:ascii="Times New Roman" w:hAnsi="Times New Roman"/>
        </w:rPr>
      </w:pPr>
      <w:r>
        <w:rPr>
          <w:rFonts w:ascii="Times New Roman" w:hAnsi="Times New Roman"/>
        </w:rPr>
        <w:t>A. the minority women believe they can lean in to multiple low-paying jobs</w:t>
      </w:r>
    </w:p>
    <w:p w:rsidR="00B97777" w:rsidRDefault="00B97777">
      <w:pPr>
        <w:ind w:firstLine="420"/>
        <w:rPr>
          <w:rFonts w:ascii="Times New Roman" w:hAnsi="Times New Roman"/>
        </w:rPr>
      </w:pPr>
      <w:r>
        <w:rPr>
          <w:rFonts w:ascii="Times New Roman" w:hAnsi="Times New Roman"/>
        </w:rPr>
        <w:t>B. the minority women are left out in the debate of women’s empowerment</w:t>
      </w:r>
    </w:p>
    <w:p w:rsidR="00B97777" w:rsidRDefault="00B97777">
      <w:pPr>
        <w:ind w:firstLine="420"/>
        <w:rPr>
          <w:rFonts w:ascii="Times New Roman" w:hAnsi="Times New Roman"/>
        </w:rPr>
      </w:pPr>
      <w:r>
        <w:rPr>
          <w:rFonts w:ascii="Times New Roman" w:hAnsi="Times New Roman"/>
        </w:rPr>
        <w:t>C. the minority women lack a sense of community in the new world</w:t>
      </w:r>
    </w:p>
    <w:p w:rsidR="00B97777" w:rsidRDefault="00B97777">
      <w:pPr>
        <w:ind w:firstLine="420"/>
        <w:rPr>
          <w:rFonts w:ascii="Times New Roman" w:hAnsi="Times New Roman"/>
        </w:rPr>
      </w:pPr>
      <w:r>
        <w:rPr>
          <w:rFonts w:ascii="Times New Roman" w:hAnsi="Times New Roman"/>
        </w:rPr>
        <w:t>D. the minority women have no opportunity to expose to money and power</w:t>
      </w:r>
    </w:p>
    <w:p w:rsidR="00B97777" w:rsidRDefault="00B97777">
      <w:pPr>
        <w:rPr>
          <w:rFonts w:ascii="Times New Roman" w:hAnsi="Times New Roman"/>
        </w:rPr>
      </w:pPr>
      <w:r>
        <w:rPr>
          <w:rFonts w:ascii="Times New Roman" w:hAnsi="Times New Roman"/>
        </w:rPr>
        <w:t>90. What may be the author’s main purpose in writing this passage?</w:t>
      </w:r>
    </w:p>
    <w:p w:rsidR="00B97777" w:rsidRDefault="00B97777">
      <w:pPr>
        <w:ind w:firstLine="420"/>
        <w:rPr>
          <w:rFonts w:ascii="Times New Roman" w:hAnsi="Times New Roman"/>
        </w:rPr>
      </w:pPr>
      <w:r>
        <w:rPr>
          <w:rFonts w:ascii="Times New Roman" w:hAnsi="Times New Roman"/>
        </w:rPr>
        <w:t>A. To reveal the living reality of the minority immigrant women in America</w:t>
      </w:r>
    </w:p>
    <w:p w:rsidR="00B97777" w:rsidRDefault="00B97777">
      <w:pPr>
        <w:ind w:firstLine="420"/>
        <w:rPr>
          <w:rFonts w:ascii="Times New Roman" w:hAnsi="Times New Roman"/>
        </w:rPr>
      </w:pPr>
      <w:r>
        <w:rPr>
          <w:rFonts w:ascii="Times New Roman" w:hAnsi="Times New Roman"/>
        </w:rPr>
        <w:t>B. To analyze the correlation between gender, race and income inequality in America</w:t>
      </w:r>
    </w:p>
    <w:p w:rsidR="00B97777" w:rsidRDefault="00B97777">
      <w:pPr>
        <w:ind w:firstLine="420"/>
        <w:rPr>
          <w:rFonts w:ascii="Times New Roman" w:hAnsi="Times New Roman"/>
        </w:rPr>
      </w:pPr>
      <w:r>
        <w:rPr>
          <w:rFonts w:ascii="Times New Roman" w:hAnsi="Times New Roman"/>
        </w:rPr>
        <w:t>C. To explain why the minority women need to expose to the new world</w:t>
      </w:r>
    </w:p>
    <w:p w:rsidR="00B97777" w:rsidRDefault="00B97777">
      <w:pPr>
        <w:ind w:firstLine="420"/>
        <w:rPr>
          <w:rFonts w:ascii="Times New Roman" w:hAnsi="Times New Roman"/>
        </w:rPr>
      </w:pPr>
      <w:r>
        <w:rPr>
          <w:rFonts w:ascii="Times New Roman" w:hAnsi="Times New Roman"/>
        </w:rPr>
        <w:t>D. To depict the life and learning experiences of the author as a minority woman</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Text C:</w:t>
      </w:r>
    </w:p>
    <w:p w:rsidR="00B97777" w:rsidRDefault="00B97777">
      <w:pPr>
        <w:ind w:firstLine="435"/>
        <w:rPr>
          <w:rFonts w:ascii="Times New Roman" w:hAnsi="Times New Roman"/>
        </w:rPr>
      </w:pPr>
      <w:r>
        <w:rPr>
          <w:rFonts w:ascii="Times New Roman" w:hAnsi="Times New Roman"/>
        </w:rPr>
        <w:t>In the early days of artificial intelligence research, it was commonplace for the well=educated academics in the field to (mistakenly) think that being “intelligent” meant being good at things that other well-educated academic researchers struggled at, like playing chess. We now know , however, that it’s far harder to get robots to so things that come naturally to us (like identity objects and pick them up) than it is to get them to prove logical theorems or find patterns in huge volumes of data—things we humans struggle at. This and other counter-intuitive trends in AI and research on the nature of human intelligence have discouraged researchers from trying to predict which jobs will be automated, but a provocative new study by Carl Frey and Michael Osborne at Oxford University tries to do just that, and their findings are alarming.</w:t>
      </w:r>
    </w:p>
    <w:p w:rsidR="00B97777" w:rsidRDefault="00B97777">
      <w:pPr>
        <w:ind w:firstLine="435"/>
        <w:rPr>
          <w:rFonts w:ascii="Times New Roman" w:hAnsi="Times New Roman"/>
        </w:rPr>
      </w:pPr>
      <w:r>
        <w:rPr>
          <w:rFonts w:ascii="Times New Roman" w:hAnsi="Times New Roman"/>
        </w:rPr>
        <w:t>In “The Future Of Employment: How Susceptible Are Jobs to Computerization?”, Frey and Osborne estimate that 47 percent of U.S. jobs are at risk of being automated in the next 20 years. This does not mean that they necessarily will be automated (despite the way the study has been portrayed in some media outlets)---rather, the authors argue, it is plausible over the next two decades that existing and foreseeable AI technologies could be used to cost-effectively however—just remember the last time you used an automated check-out system at a grocery store. There’ a difference between machines doing it well. Frey and Osborne took into account the possibility of such “task simplification” in their analysis.</w:t>
      </w:r>
    </w:p>
    <w:p w:rsidR="00B97777" w:rsidRDefault="00B97777">
      <w:pPr>
        <w:ind w:firstLine="435"/>
        <w:rPr>
          <w:rFonts w:ascii="Times New Roman" w:hAnsi="Times New Roman"/>
        </w:rPr>
      </w:pPr>
      <w:r>
        <w:rPr>
          <w:rFonts w:ascii="Times New Roman" w:hAnsi="Times New Roman"/>
        </w:rPr>
        <w:t>Which jobs are most at risk? According to “The Jetsons”, we should expect robots to clean our houses and do other working-class occupations that educated elites have historically looked down upon as “unskilled”. But anyone who has done such a job, or has watched an episode of “Undercover Boss”, and seen highly-paid CEOs fumble while trying to carry out the demanding minimum wage jobs usually performed by their underlings, knows that there is no such thing as unskilled labor anymore (if there ever was), especially if you are comparing humans and machines in the same breath. The gap between humans and current AI is vastly greater than the differences between humans.</w:t>
      </w:r>
    </w:p>
    <w:p w:rsidR="00B97777" w:rsidRDefault="00B97777">
      <w:pPr>
        <w:ind w:firstLine="435"/>
        <w:rPr>
          <w:rFonts w:ascii="Times New Roman" w:hAnsi="Times New Roman"/>
        </w:rPr>
      </w:pPr>
      <w:r>
        <w:rPr>
          <w:rFonts w:ascii="Times New Roman" w:hAnsi="Times New Roman"/>
        </w:rPr>
        <w:t>Frey and Osborne focus on “</w:t>
      </w:r>
      <w:r>
        <w:rPr>
          <w:rFonts w:ascii="Times New Roman" w:hAnsi="Times New Roman"/>
          <w:b/>
          <w:i/>
        </w:rPr>
        <w:t>engineering bottlenecks</w:t>
      </w:r>
      <w:r>
        <w:rPr>
          <w:rFonts w:ascii="Times New Roman" w:hAnsi="Times New Roman"/>
        </w:rPr>
        <w:t>” in AI and robotics and compare these stumbling points with the requirements of jobs on order to determine which are most and least likely to be vulnerable to automation. The biggest bottlenecks are perception and manipulation, creative intelligence, and social intelligence all of which computers struggle mightily at (but Rosie and Robot excelled at, by the way). While the trend in recent decades has been towards a hollowing out of “middle-skill” jobs and an increase in low-paying service sector jobs and high-paying, highly educated jobs. Frey and Osborne expect that automation in the future will mainly substitute for “low-skill and low-wage” jobs.</w:t>
      </w:r>
    </w:p>
    <w:p w:rsidR="00B97777" w:rsidRDefault="00B97777">
      <w:pPr>
        <w:rPr>
          <w:rFonts w:ascii="Times New Roman" w:hAnsi="Times New Roman"/>
        </w:rPr>
      </w:pPr>
      <w:r>
        <w:rPr>
          <w:rFonts w:ascii="Times New Roman" w:hAnsi="Times New Roman"/>
        </w:rPr>
        <w:t>91. According to the research of the artificial intelligence (AI), which of the following statements is true?</w:t>
      </w:r>
    </w:p>
    <w:p w:rsidR="00B97777" w:rsidRDefault="00B97777">
      <w:pPr>
        <w:rPr>
          <w:rFonts w:ascii="Times New Roman" w:hAnsi="Times New Roman"/>
        </w:rPr>
      </w:pPr>
      <w:r>
        <w:rPr>
          <w:rFonts w:ascii="Times New Roman" w:hAnsi="Times New Roman"/>
        </w:rPr>
        <w:t xml:space="preserve">   A. It is much easier to get robots to do complex things such as playing chess.</w:t>
      </w:r>
    </w:p>
    <w:p w:rsidR="00B97777" w:rsidRDefault="00B97777">
      <w:pPr>
        <w:rPr>
          <w:rFonts w:ascii="Times New Roman" w:hAnsi="Times New Roman"/>
        </w:rPr>
      </w:pPr>
      <w:r>
        <w:rPr>
          <w:rFonts w:ascii="Times New Roman" w:hAnsi="Times New Roman"/>
        </w:rPr>
        <w:t xml:space="preserve">   B. It is much easier to get robots to identify objects and pick them up.</w:t>
      </w:r>
    </w:p>
    <w:p w:rsidR="00B97777" w:rsidRDefault="00B97777">
      <w:pPr>
        <w:rPr>
          <w:rFonts w:ascii="Times New Roman" w:hAnsi="Times New Roman"/>
        </w:rPr>
      </w:pPr>
      <w:r>
        <w:rPr>
          <w:rFonts w:ascii="Times New Roman" w:hAnsi="Times New Roman"/>
        </w:rPr>
        <w:t xml:space="preserve">   C. It is much more difficult to get robots to find patterns in huge volumes of data.</w:t>
      </w:r>
    </w:p>
    <w:p w:rsidR="00B97777" w:rsidRDefault="00B97777">
      <w:pPr>
        <w:rPr>
          <w:rFonts w:ascii="Times New Roman" w:hAnsi="Times New Roman"/>
        </w:rPr>
      </w:pPr>
      <w:r>
        <w:rPr>
          <w:rFonts w:ascii="Times New Roman" w:hAnsi="Times New Roman"/>
        </w:rPr>
        <w:t xml:space="preserve">   D. It is much more difficult for humans to prove logical theorems.</w:t>
      </w:r>
    </w:p>
    <w:p w:rsidR="00B97777" w:rsidRDefault="00B97777">
      <w:pPr>
        <w:rPr>
          <w:rFonts w:ascii="Times New Roman" w:hAnsi="Times New Roman"/>
        </w:rPr>
      </w:pPr>
      <w:r>
        <w:rPr>
          <w:rFonts w:ascii="Times New Roman" w:hAnsi="Times New Roman"/>
        </w:rPr>
        <w:t>92. Frey and Osborne are most likely to agree that ____________.</w:t>
      </w:r>
    </w:p>
    <w:p w:rsidR="00B97777" w:rsidRDefault="00B97777">
      <w:pPr>
        <w:rPr>
          <w:rFonts w:ascii="Times New Roman" w:hAnsi="Times New Roman"/>
        </w:rPr>
      </w:pPr>
      <w:r>
        <w:rPr>
          <w:rFonts w:ascii="Times New Roman" w:hAnsi="Times New Roman"/>
        </w:rPr>
        <w:t xml:space="preserve">   A. machines cannot do the jobs cheaply and do it well at the same time</w:t>
      </w:r>
    </w:p>
    <w:p w:rsidR="00B97777" w:rsidRDefault="00B97777">
      <w:pPr>
        <w:rPr>
          <w:rFonts w:ascii="Times New Roman" w:hAnsi="Times New Roman"/>
        </w:rPr>
      </w:pPr>
      <w:r>
        <w:rPr>
          <w:rFonts w:ascii="Times New Roman" w:hAnsi="Times New Roman"/>
        </w:rPr>
        <w:t xml:space="preserve">   B. more than half of the jobs in America are likely to be automated in the future</w:t>
      </w:r>
    </w:p>
    <w:p w:rsidR="00B97777" w:rsidRDefault="00B97777">
      <w:pPr>
        <w:rPr>
          <w:rFonts w:ascii="Times New Roman" w:hAnsi="Times New Roman"/>
        </w:rPr>
      </w:pPr>
      <w:r>
        <w:rPr>
          <w:rFonts w:ascii="Times New Roman" w:hAnsi="Times New Roman"/>
        </w:rPr>
        <w:t xml:space="preserve">   C. the automated check-out system at the grocery store tends to be quite effective</w:t>
      </w:r>
    </w:p>
    <w:p w:rsidR="00B97777" w:rsidRDefault="00B97777">
      <w:pPr>
        <w:rPr>
          <w:rFonts w:ascii="Times New Roman" w:hAnsi="Times New Roman"/>
        </w:rPr>
      </w:pPr>
      <w:r>
        <w:rPr>
          <w:rFonts w:ascii="Times New Roman" w:hAnsi="Times New Roman"/>
        </w:rPr>
        <w:t xml:space="preserve">  D. the artificial technology will be used to automated the jobs more efficiently</w:t>
      </w:r>
    </w:p>
    <w:p w:rsidR="00B97777" w:rsidRDefault="00B97777">
      <w:pPr>
        <w:rPr>
          <w:rFonts w:ascii="Times New Roman" w:hAnsi="Times New Roman"/>
        </w:rPr>
      </w:pPr>
      <w:r>
        <w:rPr>
          <w:rFonts w:ascii="Times New Roman" w:hAnsi="Times New Roman"/>
        </w:rPr>
        <w:t>93. Which of the following statements about “</w:t>
      </w:r>
      <w:r>
        <w:rPr>
          <w:rFonts w:ascii="Times New Roman" w:hAnsi="Times New Roman"/>
          <w:b/>
          <w:i/>
        </w:rPr>
        <w:t>unskilled</w:t>
      </w:r>
      <w:r>
        <w:rPr>
          <w:rFonts w:ascii="Times New Roman" w:hAnsi="Times New Roman"/>
        </w:rPr>
        <w:t>” jobs is NOT true?</w:t>
      </w:r>
    </w:p>
    <w:p w:rsidR="00B97777" w:rsidRDefault="00B97777">
      <w:pPr>
        <w:rPr>
          <w:rFonts w:ascii="Times New Roman" w:hAnsi="Times New Roman"/>
        </w:rPr>
      </w:pPr>
      <w:r>
        <w:rPr>
          <w:rFonts w:ascii="Times New Roman" w:hAnsi="Times New Roman"/>
        </w:rPr>
        <w:t xml:space="preserve">   A. The “unskilled” jobs are usually carried out by the working-class.</w:t>
      </w:r>
    </w:p>
    <w:p w:rsidR="00B97777" w:rsidRDefault="00B97777">
      <w:pPr>
        <w:rPr>
          <w:rFonts w:ascii="Times New Roman" w:hAnsi="Times New Roman"/>
        </w:rPr>
      </w:pPr>
      <w:r>
        <w:rPr>
          <w:rFonts w:ascii="Times New Roman" w:hAnsi="Times New Roman"/>
        </w:rPr>
        <w:t xml:space="preserve">   B. The educated elites usually show contempt for the “unskilled” jobs.</w:t>
      </w:r>
    </w:p>
    <w:p w:rsidR="00B97777" w:rsidRDefault="00B97777">
      <w:pPr>
        <w:rPr>
          <w:rFonts w:ascii="Times New Roman" w:hAnsi="Times New Roman"/>
        </w:rPr>
      </w:pPr>
      <w:r>
        <w:rPr>
          <w:rFonts w:ascii="Times New Roman" w:hAnsi="Times New Roman"/>
        </w:rPr>
        <w:t xml:space="preserve">   C. The educated elites perform badly in doing these “unskilled” jobs.</w:t>
      </w:r>
    </w:p>
    <w:p w:rsidR="00B97777" w:rsidRDefault="00B97777">
      <w:pPr>
        <w:rPr>
          <w:rFonts w:ascii="Times New Roman" w:hAnsi="Times New Roman"/>
        </w:rPr>
      </w:pPr>
      <w:r>
        <w:rPr>
          <w:rFonts w:ascii="Times New Roman" w:hAnsi="Times New Roman"/>
        </w:rPr>
        <w:t xml:space="preserve">   D. Robots can outperform humans when doing these “unskilled” jobs.</w:t>
      </w:r>
    </w:p>
    <w:p w:rsidR="00B97777" w:rsidRDefault="00B97777">
      <w:pPr>
        <w:rPr>
          <w:rFonts w:ascii="Times New Roman" w:hAnsi="Times New Roman"/>
        </w:rPr>
      </w:pPr>
      <w:r>
        <w:rPr>
          <w:rFonts w:ascii="Times New Roman" w:hAnsi="Times New Roman"/>
        </w:rPr>
        <w:t>94. The “</w:t>
      </w:r>
      <w:r>
        <w:rPr>
          <w:rFonts w:ascii="Times New Roman" w:hAnsi="Times New Roman"/>
          <w:b/>
          <w:i/>
        </w:rPr>
        <w:t>engineering bottlenecks</w:t>
      </w:r>
      <w:r>
        <w:rPr>
          <w:rFonts w:ascii="Times New Roman" w:hAnsi="Times New Roman"/>
        </w:rPr>
        <w:t>” in AI and robotics include all the following EXCEPT_____.</w:t>
      </w:r>
    </w:p>
    <w:p w:rsidR="00B97777" w:rsidRDefault="00B97777">
      <w:pPr>
        <w:rPr>
          <w:rFonts w:ascii="Times New Roman" w:hAnsi="Times New Roman"/>
        </w:rPr>
      </w:pPr>
      <w:r>
        <w:rPr>
          <w:rFonts w:ascii="Times New Roman" w:hAnsi="Times New Roman"/>
        </w:rPr>
        <w:t xml:space="preserve">   A. objects identification               B. logic operation</w:t>
      </w:r>
    </w:p>
    <w:p w:rsidR="00B97777" w:rsidRDefault="00B97777">
      <w:pPr>
        <w:rPr>
          <w:rFonts w:ascii="Times New Roman" w:hAnsi="Times New Roman"/>
        </w:rPr>
      </w:pPr>
      <w:r>
        <w:rPr>
          <w:rFonts w:ascii="Times New Roman" w:hAnsi="Times New Roman"/>
        </w:rPr>
        <w:t xml:space="preserve">   C. creative intelligence               D. social intelligence</w:t>
      </w:r>
    </w:p>
    <w:p w:rsidR="00B97777" w:rsidRDefault="00B97777">
      <w:pPr>
        <w:rPr>
          <w:rFonts w:ascii="Times New Roman" w:hAnsi="Times New Roman"/>
        </w:rPr>
      </w:pPr>
      <w:r>
        <w:rPr>
          <w:rFonts w:ascii="Times New Roman" w:hAnsi="Times New Roman"/>
        </w:rPr>
        <w:t>95. Which can best describe the theme of the text?</w:t>
      </w:r>
    </w:p>
    <w:p w:rsidR="00B97777" w:rsidRDefault="00B97777">
      <w:pPr>
        <w:rPr>
          <w:rFonts w:ascii="Times New Roman" w:hAnsi="Times New Roman"/>
        </w:rPr>
      </w:pPr>
      <w:r>
        <w:rPr>
          <w:rFonts w:ascii="Times New Roman" w:hAnsi="Times New Roman"/>
        </w:rPr>
        <w:t xml:space="preserve">   A. Introducing the research in the artificial intelligence.</w:t>
      </w:r>
    </w:p>
    <w:p w:rsidR="00B97777" w:rsidRDefault="00B97777">
      <w:pPr>
        <w:rPr>
          <w:rFonts w:ascii="Times New Roman" w:hAnsi="Times New Roman"/>
        </w:rPr>
      </w:pPr>
      <w:r>
        <w:rPr>
          <w:rFonts w:ascii="Times New Roman" w:hAnsi="Times New Roman"/>
        </w:rPr>
        <w:t xml:space="preserve">   B. Explaining the future jobs at risk for automation.</w:t>
      </w:r>
    </w:p>
    <w:p w:rsidR="00B97777" w:rsidRDefault="00B97777">
      <w:pPr>
        <w:rPr>
          <w:rFonts w:ascii="Times New Roman" w:hAnsi="Times New Roman"/>
        </w:rPr>
      </w:pPr>
      <w:r>
        <w:rPr>
          <w:rFonts w:ascii="Times New Roman" w:hAnsi="Times New Roman"/>
        </w:rPr>
        <w:t xml:space="preserve">   C. Illustrating the gap between humans and current AI.</w:t>
      </w:r>
    </w:p>
    <w:p w:rsidR="00B97777" w:rsidRDefault="00B97777">
      <w:pPr>
        <w:rPr>
          <w:rFonts w:ascii="Times New Roman" w:hAnsi="Times New Roman"/>
        </w:rPr>
      </w:pPr>
      <w:r>
        <w:rPr>
          <w:rFonts w:ascii="Times New Roman" w:hAnsi="Times New Roman"/>
        </w:rPr>
        <w:t xml:space="preserve">   D. Analyzing the “engineering bottlenecks” in robotics.</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Text D</w:t>
      </w:r>
    </w:p>
    <w:p w:rsidR="00B97777" w:rsidRDefault="00B97777">
      <w:pPr>
        <w:ind w:firstLine="435"/>
        <w:rPr>
          <w:rFonts w:ascii="Times New Roman" w:hAnsi="Times New Roman"/>
        </w:rPr>
      </w:pPr>
      <w:r>
        <w:rPr>
          <w:rFonts w:ascii="Times New Roman" w:hAnsi="Times New Roman"/>
        </w:rPr>
        <w:t xml:space="preserve">On a cold January morning in 1936, George </w:t>
      </w:r>
      <w:r>
        <w:rPr>
          <w:rFonts w:ascii="宋体" w:hAnsi="宋体" w:hint="eastAsia"/>
        </w:rPr>
        <w:t>Ⅴ</w:t>
      </w:r>
      <w:r>
        <w:rPr>
          <w:rFonts w:ascii="Times New Roman" w:hAnsi="Times New Roman"/>
        </w:rPr>
        <w:t>was given a king’s burial. Following his coffin was his eldest son, the handsome, much loved, Prince of Wales. He was about to be proclaimed the next king of England. He was that exceptional thing: a model royal. He was at ease in every company. Everyone expected him to shake the stuffiness out approaching 40 and still unmarried. Only a privileged few knew that he’d been steeping out with the mysterious American, a woman who was cheating on her husband with the future king of England. This was the lady known as Wallis Simpson, whom he was determined to marry.</w:t>
      </w:r>
    </w:p>
    <w:p w:rsidR="00B97777" w:rsidRDefault="00B97777">
      <w:pPr>
        <w:ind w:firstLine="435"/>
        <w:rPr>
          <w:rFonts w:ascii="Times New Roman" w:hAnsi="Times New Roman"/>
        </w:rPr>
      </w:pPr>
      <w:r>
        <w:rPr>
          <w:rFonts w:ascii="Times New Roman" w:hAnsi="Times New Roman"/>
        </w:rPr>
        <w:t>So now he was king, but no one could persuade him to give up Wallis. Not even Prime Minister Stanley Baldwin who spoke for the nation when he said Britain did not want an American divorcee for a queen. Ministerial car shuttled between Westminster and Buckingham Oalace but the king could not be</w:t>
      </w:r>
      <w:r>
        <w:rPr>
          <w:rFonts w:ascii="Times New Roman" w:hAnsi="Times New Roman"/>
          <w:b/>
          <w:i/>
        </w:rPr>
        <w:t xml:space="preserve"> budged</w:t>
      </w:r>
      <w:r>
        <w:rPr>
          <w:rFonts w:ascii="Times New Roman" w:hAnsi="Times New Roman"/>
        </w:rPr>
        <w:t>. He was forced to abdicate and all over the country flags flew at half-mast.</w:t>
      </w:r>
    </w:p>
    <w:p w:rsidR="00B97777" w:rsidRDefault="00B97777">
      <w:pPr>
        <w:ind w:firstLine="435"/>
        <w:rPr>
          <w:rFonts w:ascii="Times New Roman" w:hAnsi="Times New Roman"/>
        </w:rPr>
      </w:pPr>
      <w:r>
        <w:rPr>
          <w:rFonts w:ascii="Times New Roman" w:hAnsi="Times New Roman"/>
        </w:rPr>
        <w:t>In the summer of 1937 there was a quiet wedding in France. The couple looked a bit nervous, especially the groom, but only a year before he’d been a king. Now he and his wife would be called the Duke the Duchess of Windsor.</w:t>
      </w:r>
    </w:p>
    <w:p w:rsidR="00B97777" w:rsidRDefault="00B97777">
      <w:pPr>
        <w:ind w:firstLine="435"/>
        <w:rPr>
          <w:rFonts w:ascii="Times New Roman" w:hAnsi="Times New Roman"/>
        </w:rPr>
      </w:pPr>
      <w:r>
        <w:rPr>
          <w:rFonts w:ascii="Times New Roman" w:hAnsi="Times New Roman"/>
        </w:rPr>
        <w:t>So now the man who’d given up a kingdom and a woman who’d given up two husbands embarked on their endless rounds of fun and gaiety. In the war years they’d been trapped in the Bahamas, but emerged every now and then to attend the great cultural festivals where they startled the locals with the brilliance of their attire. But the man who’d been a king found he was now only a celebrity. There were even rumors that he and the Duchess were breaking up so they had to parade their devotion for the cameras.</w:t>
      </w:r>
    </w:p>
    <w:p w:rsidR="00B97777" w:rsidRDefault="00B97777">
      <w:pPr>
        <w:ind w:firstLine="435"/>
        <w:rPr>
          <w:rFonts w:ascii="Times New Roman" w:hAnsi="Times New Roman"/>
        </w:rPr>
      </w:pPr>
      <w:r>
        <w:rPr>
          <w:rFonts w:ascii="Times New Roman" w:hAnsi="Times New Roman"/>
        </w:rPr>
        <w:t>Four years later it was the nation’s turn to mourn the Duke and to reflect on one man’s decision to trade the crown of England for the love of Wallis and the price they had both had to pay.</w:t>
      </w:r>
    </w:p>
    <w:p w:rsidR="00B97777" w:rsidRDefault="00B97777">
      <w:pPr>
        <w:rPr>
          <w:rFonts w:ascii="Times New Roman" w:hAnsi="Times New Roman"/>
        </w:rPr>
      </w:pPr>
      <w:r>
        <w:rPr>
          <w:rFonts w:ascii="Times New Roman" w:hAnsi="Times New Roman"/>
        </w:rPr>
        <w:t>96. Which of the following statements about the Prince of Wales is NOT true?</w:t>
      </w:r>
    </w:p>
    <w:p w:rsidR="00B97777" w:rsidRDefault="00B97777">
      <w:pPr>
        <w:rPr>
          <w:rFonts w:ascii="Times New Roman" w:hAnsi="Times New Roman"/>
        </w:rPr>
      </w:pPr>
      <w:r>
        <w:rPr>
          <w:rFonts w:ascii="Times New Roman" w:hAnsi="Times New Roman"/>
        </w:rPr>
        <w:t xml:space="preserve">   A. He was the eldest son of George </w:t>
      </w:r>
      <w:r>
        <w:rPr>
          <w:rFonts w:ascii="宋体" w:hAnsi="宋体" w:hint="eastAsia"/>
        </w:rPr>
        <w:t>Ⅴ</w:t>
      </w:r>
      <w:r>
        <w:rPr>
          <w:rFonts w:ascii="Times New Roman" w:hAnsi="Times New Roman"/>
        </w:rPr>
        <w:t>and the next king of England.</w:t>
      </w:r>
    </w:p>
    <w:p w:rsidR="00B97777" w:rsidRDefault="00B97777">
      <w:pPr>
        <w:rPr>
          <w:rFonts w:ascii="Times New Roman" w:hAnsi="Times New Roman"/>
        </w:rPr>
      </w:pPr>
      <w:r>
        <w:rPr>
          <w:rFonts w:ascii="Times New Roman" w:hAnsi="Times New Roman"/>
        </w:rPr>
        <w:t xml:space="preserve">   B. He was an exemplary royal and in good terms with every company.</w:t>
      </w:r>
    </w:p>
    <w:p w:rsidR="00B97777" w:rsidRDefault="00B97777">
      <w:pPr>
        <w:rPr>
          <w:rFonts w:ascii="Times New Roman" w:hAnsi="Times New Roman"/>
        </w:rPr>
      </w:pPr>
      <w:r>
        <w:rPr>
          <w:rFonts w:ascii="Times New Roman" w:hAnsi="Times New Roman"/>
        </w:rPr>
        <w:t xml:space="preserve">   C. He was expected to bring some changes to the monarchy system.</w:t>
      </w:r>
    </w:p>
    <w:p w:rsidR="00B97777" w:rsidRDefault="00B97777">
      <w:pPr>
        <w:rPr>
          <w:rFonts w:ascii="Times New Roman" w:hAnsi="Times New Roman"/>
        </w:rPr>
      </w:pPr>
      <w:r>
        <w:rPr>
          <w:rFonts w:ascii="Times New Roman" w:hAnsi="Times New Roman"/>
        </w:rPr>
        <w:t xml:space="preserve">   D. He remained unmarried for a respectable mysterious American woman.</w:t>
      </w:r>
    </w:p>
    <w:p w:rsidR="00B97777" w:rsidRDefault="00B97777">
      <w:pPr>
        <w:rPr>
          <w:rFonts w:ascii="Times New Roman" w:hAnsi="Times New Roman"/>
        </w:rPr>
      </w:pPr>
      <w:r>
        <w:rPr>
          <w:rFonts w:ascii="Times New Roman" w:hAnsi="Times New Roman"/>
        </w:rPr>
        <w:t>97. We can infer from Paragraph Two that _______.</w:t>
      </w:r>
    </w:p>
    <w:p w:rsidR="00B97777" w:rsidRDefault="00B97777">
      <w:pPr>
        <w:rPr>
          <w:rFonts w:ascii="Times New Roman" w:hAnsi="Times New Roman"/>
        </w:rPr>
      </w:pPr>
      <w:r>
        <w:rPr>
          <w:rFonts w:ascii="Times New Roman" w:hAnsi="Times New Roman"/>
        </w:rPr>
        <w:t xml:space="preserve">   A. the Prime Minister was on the king’s side and spoke for him to the whole nation</w:t>
      </w:r>
    </w:p>
    <w:p w:rsidR="00B97777" w:rsidRDefault="00B97777">
      <w:pPr>
        <w:rPr>
          <w:rFonts w:ascii="Times New Roman" w:hAnsi="Times New Roman"/>
        </w:rPr>
      </w:pPr>
      <w:r>
        <w:rPr>
          <w:rFonts w:ascii="Times New Roman" w:hAnsi="Times New Roman"/>
        </w:rPr>
        <w:t xml:space="preserve">   B. the British people could accept an American divorcee for a queen</w:t>
      </w:r>
    </w:p>
    <w:p w:rsidR="00B97777" w:rsidRDefault="00B97777">
      <w:pPr>
        <w:rPr>
          <w:rFonts w:ascii="Times New Roman" w:hAnsi="Times New Roman"/>
        </w:rPr>
      </w:pPr>
      <w:r>
        <w:rPr>
          <w:rFonts w:ascii="Times New Roman" w:hAnsi="Times New Roman"/>
        </w:rPr>
        <w:t xml:space="preserve">   C. the king had no choice but to be forced on marry the American woman</w:t>
      </w:r>
    </w:p>
    <w:p w:rsidR="00B97777" w:rsidRDefault="00B97777">
      <w:pPr>
        <w:rPr>
          <w:rFonts w:ascii="Times New Roman" w:hAnsi="Times New Roman"/>
        </w:rPr>
      </w:pPr>
      <w:r>
        <w:rPr>
          <w:rFonts w:ascii="Times New Roman" w:hAnsi="Times New Roman"/>
        </w:rPr>
        <w:t xml:space="preserve">   D. the king’s abdication was a great grief to the whole nation</w:t>
      </w:r>
    </w:p>
    <w:p w:rsidR="00B97777" w:rsidRDefault="00B97777">
      <w:pPr>
        <w:rPr>
          <w:rFonts w:ascii="Times New Roman" w:hAnsi="Times New Roman"/>
        </w:rPr>
      </w:pPr>
      <w:r>
        <w:rPr>
          <w:rFonts w:ascii="Times New Roman" w:hAnsi="Times New Roman"/>
        </w:rPr>
        <w:t>98. The underlined word “</w:t>
      </w:r>
      <w:r>
        <w:rPr>
          <w:rFonts w:ascii="Times New Roman" w:hAnsi="Times New Roman"/>
          <w:b/>
          <w:i/>
        </w:rPr>
        <w:t>budged</w:t>
      </w:r>
      <w:r>
        <w:rPr>
          <w:rFonts w:ascii="Times New Roman" w:hAnsi="Times New Roman"/>
        </w:rPr>
        <w:t>” in Paragraph Two can be best replaced by ___________.</w:t>
      </w:r>
    </w:p>
    <w:p w:rsidR="00B97777" w:rsidRDefault="00B97777">
      <w:pPr>
        <w:rPr>
          <w:rFonts w:ascii="Times New Roman" w:hAnsi="Times New Roman"/>
        </w:rPr>
      </w:pPr>
      <w:r>
        <w:rPr>
          <w:rFonts w:ascii="Times New Roman" w:hAnsi="Times New Roman"/>
        </w:rPr>
        <w:t xml:space="preserve">   A. persuaded        B. harassed        C. cautioned        D. convinced</w:t>
      </w:r>
    </w:p>
    <w:p w:rsidR="00B97777" w:rsidRDefault="00B97777">
      <w:pPr>
        <w:rPr>
          <w:rFonts w:ascii="Times New Roman" w:hAnsi="Times New Roman"/>
        </w:rPr>
      </w:pPr>
      <w:r>
        <w:rPr>
          <w:rFonts w:ascii="Times New Roman" w:hAnsi="Times New Roman"/>
        </w:rPr>
        <w:t>99. After marriage, the Duke and Duchess of Windsor did all the following EXCEPT __________.</w:t>
      </w:r>
    </w:p>
    <w:p w:rsidR="00B97777" w:rsidRDefault="00B97777">
      <w:pPr>
        <w:rPr>
          <w:rFonts w:ascii="Times New Roman" w:hAnsi="Times New Roman"/>
        </w:rPr>
      </w:pPr>
      <w:r>
        <w:rPr>
          <w:rFonts w:ascii="Times New Roman" w:hAnsi="Times New Roman"/>
        </w:rPr>
        <w:t xml:space="preserve">   A</w:t>
      </w:r>
      <w:r>
        <w:rPr>
          <w:rFonts w:ascii="Times New Roman" w:hAnsi="Times New Roman" w:hint="eastAsia"/>
        </w:rPr>
        <w:t>．</w:t>
      </w:r>
      <w:r>
        <w:rPr>
          <w:rFonts w:ascii="Times New Roman" w:hAnsi="Times New Roman"/>
        </w:rPr>
        <w:t>attending the local cultural festivals in the Bahamas</w:t>
      </w:r>
    </w:p>
    <w:p w:rsidR="00B97777" w:rsidRDefault="00B97777">
      <w:pPr>
        <w:rPr>
          <w:rFonts w:ascii="Times New Roman" w:hAnsi="Times New Roman"/>
        </w:rPr>
      </w:pPr>
      <w:r>
        <w:rPr>
          <w:rFonts w:ascii="Times New Roman" w:hAnsi="Times New Roman"/>
        </w:rPr>
        <w:t xml:space="preserve">   B. surprising the local people with bizarre dresses</w:t>
      </w:r>
    </w:p>
    <w:p w:rsidR="00B97777" w:rsidRDefault="00B97777">
      <w:pPr>
        <w:rPr>
          <w:rFonts w:ascii="Times New Roman" w:hAnsi="Times New Roman"/>
        </w:rPr>
      </w:pPr>
      <w:r>
        <w:rPr>
          <w:rFonts w:ascii="Times New Roman" w:hAnsi="Times New Roman"/>
        </w:rPr>
        <w:t xml:space="preserve">   C. reflecting the price of trading the crown for love</w:t>
      </w:r>
    </w:p>
    <w:p w:rsidR="00B97777" w:rsidRDefault="00B97777">
      <w:pPr>
        <w:rPr>
          <w:rFonts w:ascii="Times New Roman" w:hAnsi="Times New Roman"/>
        </w:rPr>
      </w:pPr>
      <w:r>
        <w:rPr>
          <w:rFonts w:ascii="Times New Roman" w:hAnsi="Times New Roman"/>
        </w:rPr>
        <w:t xml:space="preserve">   D. parading their devotion in public</w:t>
      </w:r>
    </w:p>
    <w:p w:rsidR="00B97777" w:rsidRDefault="00B97777">
      <w:pPr>
        <w:rPr>
          <w:rFonts w:ascii="Times New Roman" w:hAnsi="Times New Roman"/>
        </w:rPr>
      </w:pPr>
      <w:r>
        <w:rPr>
          <w:rFonts w:ascii="Times New Roman" w:hAnsi="Times New Roman"/>
        </w:rPr>
        <w:t>100. The attitude of the author towards the Duke’s marriage is one of ________.</w:t>
      </w:r>
    </w:p>
    <w:p w:rsidR="00B97777" w:rsidRDefault="00B97777">
      <w:pPr>
        <w:rPr>
          <w:rFonts w:ascii="Times New Roman" w:hAnsi="Times New Roman"/>
        </w:rPr>
      </w:pPr>
      <w:r>
        <w:rPr>
          <w:rFonts w:ascii="Times New Roman" w:hAnsi="Times New Roman"/>
        </w:rPr>
        <w:t xml:space="preserve">   A. supportive           B. ambivalent       C. tolerant        D. critical</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 xml:space="preserve">Part </w:t>
      </w:r>
      <w:r>
        <w:rPr>
          <w:rFonts w:ascii="宋体" w:hAnsi="宋体" w:hint="eastAsia"/>
        </w:rPr>
        <w:t>Ⅵ</w:t>
      </w:r>
      <w:r>
        <w:rPr>
          <w:rFonts w:ascii="Times New Roman" w:hAnsi="Times New Roman"/>
        </w:rPr>
        <w:t xml:space="preserve"> Writing</w:t>
      </w:r>
    </w:p>
    <w:p w:rsidR="00B97777" w:rsidRDefault="00B97777">
      <w:pPr>
        <w:rPr>
          <w:rFonts w:ascii="Times New Roman" w:hAnsi="Times New Roman"/>
        </w:rPr>
      </w:pPr>
      <w:r>
        <w:rPr>
          <w:rFonts w:ascii="Times New Roman" w:hAnsi="Times New Roman"/>
        </w:rPr>
        <w:t>Section A  Composition</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 xml:space="preserve"> In an attempt to help boys become more masculine and improve their academic performance, one middle school in Shanghai planed to offer two boys only classes. What is your opinion on single-sex education</w:t>
      </w:r>
    </w:p>
    <w:p w:rsidR="00B97777" w:rsidRDefault="00B97777">
      <w:pPr>
        <w:rPr>
          <w:rFonts w:ascii="Times New Roman" w:hAnsi="Times New Roman"/>
        </w:rPr>
      </w:pPr>
      <w:r>
        <w:rPr>
          <w:rFonts w:ascii="Times New Roman" w:hAnsi="Times New Roman"/>
        </w:rPr>
        <w:t xml:space="preserve">   Write on </w:t>
      </w:r>
      <w:r>
        <w:rPr>
          <w:rFonts w:ascii="Times New Roman" w:hAnsi="Times New Roman"/>
          <w:b/>
        </w:rPr>
        <w:t>Answer Sheet Three a</w:t>
      </w:r>
      <w:r>
        <w:rPr>
          <w:rFonts w:ascii="Times New Roman" w:hAnsi="Times New Roman"/>
        </w:rPr>
        <w:t xml:space="preserve"> composition of about 200 words on the following topic:</w:t>
      </w:r>
    </w:p>
    <w:p w:rsidR="00B97777" w:rsidRDefault="00B97777">
      <w:pPr>
        <w:rPr>
          <w:rFonts w:ascii="Times New Roman" w:hAnsi="Times New Roman"/>
          <w:b/>
          <w:i/>
        </w:rPr>
      </w:pPr>
      <w:r>
        <w:rPr>
          <w:rFonts w:ascii="Times New Roman" w:hAnsi="Times New Roman"/>
        </w:rPr>
        <w:t xml:space="preserve"> </w:t>
      </w:r>
      <w:r>
        <w:rPr>
          <w:rFonts w:ascii="Times New Roman" w:hAnsi="Times New Roman"/>
          <w:i/>
        </w:rPr>
        <w:t xml:space="preserve">                       </w:t>
      </w:r>
      <w:r>
        <w:rPr>
          <w:rFonts w:ascii="Times New Roman" w:hAnsi="Times New Roman"/>
          <w:b/>
          <w:i/>
        </w:rPr>
        <w:t xml:space="preserve"> My view on Single-sex Education</w:t>
      </w:r>
    </w:p>
    <w:p w:rsidR="00B97777" w:rsidRDefault="00B97777">
      <w:pPr>
        <w:rPr>
          <w:rFonts w:ascii="Times New Roman" w:hAnsi="Times New Roman"/>
          <w:i/>
        </w:rPr>
      </w:pPr>
      <w:r>
        <w:rPr>
          <w:rFonts w:ascii="Times New Roman" w:hAnsi="Times New Roman"/>
          <w:i/>
        </w:rPr>
        <w:t xml:space="preserve">   You are to write in three parts.</w:t>
      </w:r>
    </w:p>
    <w:p w:rsidR="00B97777" w:rsidRDefault="00B97777">
      <w:pPr>
        <w:rPr>
          <w:rFonts w:ascii="Times New Roman" w:hAnsi="Times New Roman"/>
          <w:i/>
        </w:rPr>
      </w:pPr>
      <w:r>
        <w:rPr>
          <w:rFonts w:ascii="Times New Roman" w:hAnsi="Times New Roman"/>
          <w:i/>
        </w:rPr>
        <w:t xml:space="preserve">   In the first part, state specifically what your opinion is.</w:t>
      </w:r>
    </w:p>
    <w:p w:rsidR="00B97777" w:rsidRDefault="00B97777">
      <w:pPr>
        <w:rPr>
          <w:rFonts w:ascii="Times New Roman" w:hAnsi="Times New Roman"/>
          <w:i/>
        </w:rPr>
      </w:pPr>
      <w:r>
        <w:rPr>
          <w:rFonts w:ascii="Times New Roman" w:hAnsi="Times New Roman"/>
          <w:i/>
        </w:rPr>
        <w:t xml:space="preserve">   In the second part, support your opinion with appropriate details.</w:t>
      </w:r>
    </w:p>
    <w:p w:rsidR="00B97777" w:rsidRDefault="00B97777">
      <w:pPr>
        <w:rPr>
          <w:rFonts w:ascii="Times New Roman" w:hAnsi="Times New Roman"/>
          <w:i/>
        </w:rPr>
      </w:pPr>
      <w:r>
        <w:rPr>
          <w:rFonts w:ascii="Times New Roman" w:hAnsi="Times New Roman"/>
          <w:i/>
        </w:rPr>
        <w:t xml:space="preserve">   In the last part, bring what you have written to a natural conclusion or a summary.</w:t>
      </w:r>
    </w:p>
    <w:p w:rsidR="00B97777" w:rsidRDefault="00B97777">
      <w:pPr>
        <w:rPr>
          <w:rFonts w:ascii="Times New Roman" w:hAnsi="Times New Roman"/>
          <w:i/>
        </w:rPr>
      </w:pPr>
      <w:r>
        <w:rPr>
          <w:rFonts w:ascii="Times New Roman" w:hAnsi="Times New Roman"/>
          <w:i/>
        </w:rPr>
        <w:t xml:space="preserve">   Marks will be awarded for content, organization, grammar and appropriateness. Failure to follow the instructions may result in a loss of marks.</w:t>
      </w:r>
    </w:p>
    <w:p w:rsidR="00B97777" w:rsidRDefault="00B97777">
      <w:pPr>
        <w:rPr>
          <w:rFonts w:ascii="Times New Roman" w:hAnsi="Times New Roman"/>
          <w:i/>
        </w:rPr>
      </w:pPr>
    </w:p>
    <w:p w:rsidR="00B97777" w:rsidRDefault="00B97777">
      <w:pPr>
        <w:rPr>
          <w:rFonts w:ascii="Times New Roman" w:hAnsi="Times New Roman"/>
        </w:rPr>
      </w:pPr>
      <w:r>
        <w:rPr>
          <w:rFonts w:ascii="Times New Roman" w:hAnsi="Times New Roman"/>
        </w:rPr>
        <w:t>Section B   Note-writing</w:t>
      </w:r>
    </w:p>
    <w:p w:rsidR="00B97777" w:rsidRDefault="00B97777">
      <w:pPr>
        <w:ind w:firstLine="420"/>
        <w:rPr>
          <w:rFonts w:ascii="Times New Roman" w:hAnsi="Times New Roman"/>
        </w:rPr>
      </w:pPr>
      <w:r>
        <w:rPr>
          <w:rFonts w:ascii="Times New Roman" w:hAnsi="Times New Roman"/>
        </w:rPr>
        <w:t>Write on Answer Sheet Three a note of about 50-60 words based on the following situation.</w:t>
      </w:r>
    </w:p>
    <w:p w:rsidR="00B97777" w:rsidRDefault="00B97777">
      <w:pPr>
        <w:ind w:firstLine="420"/>
        <w:rPr>
          <w:rFonts w:ascii="Times New Roman" w:hAnsi="Times New Roman"/>
          <w:b/>
        </w:rPr>
      </w:pPr>
      <w:r>
        <w:rPr>
          <w:rFonts w:ascii="Times New Roman" w:hAnsi="Times New Roman"/>
          <w:b/>
        </w:rPr>
        <w:t>You are organizing a volleyball game in your university and you consider your boyfriend Jack suitable to be the judge. Write a note to him, briefly describing the game and inviting him.</w:t>
      </w:r>
    </w:p>
    <w:p w:rsidR="00B97777" w:rsidRDefault="00B97777">
      <w:pPr>
        <w:ind w:firstLine="420"/>
        <w:rPr>
          <w:rFonts w:ascii="Times New Roman" w:hAnsi="Times New Roman"/>
        </w:rPr>
      </w:pPr>
      <w:r>
        <w:rPr>
          <w:rFonts w:ascii="Times New Roman" w:hAnsi="Times New Roman"/>
        </w:rPr>
        <w:t>Marks will be awarded for content, organization, grammar and appropriateness.</w:t>
      </w:r>
    </w:p>
    <w:p w:rsidR="00B97777" w:rsidRDefault="00B97777">
      <w:pPr>
        <w:ind w:firstLine="420"/>
        <w:rPr>
          <w:rFonts w:ascii="Times New Roman" w:hAnsi="Times New Roman"/>
        </w:rPr>
      </w:pPr>
    </w:p>
    <w:p w:rsidR="00B97777" w:rsidRDefault="00B97777">
      <w:pPr>
        <w:rPr>
          <w:rFonts w:ascii="Times New Roman" w:hAnsi="Times New Roman"/>
        </w:rPr>
      </w:pPr>
      <w:r>
        <w:rPr>
          <w:rFonts w:ascii="Times New Roman" w:hAnsi="Times New Roman"/>
        </w:rPr>
        <w:t>Key to Model Test Three</w:t>
      </w:r>
    </w:p>
    <w:p w:rsidR="00B97777" w:rsidRDefault="00B97777">
      <w:pPr>
        <w:rPr>
          <w:rFonts w:ascii="Times New Roman" w:hAnsi="Times New Roman"/>
        </w:rPr>
      </w:pPr>
      <w:r>
        <w:rPr>
          <w:rFonts w:ascii="Times New Roman" w:hAnsi="Times New Roman"/>
        </w:rPr>
        <w:t xml:space="preserve">Part </w:t>
      </w:r>
      <w:r>
        <w:rPr>
          <w:rFonts w:ascii="宋体" w:hAnsi="宋体" w:hint="eastAsia"/>
        </w:rPr>
        <w:t>Ⅲ</w:t>
      </w:r>
      <w:r>
        <w:rPr>
          <w:rFonts w:ascii="Times New Roman" w:hAnsi="Times New Roman"/>
        </w:rPr>
        <w:t xml:space="preserve"> Cloze</w:t>
      </w:r>
    </w:p>
    <w:p w:rsidR="00B97777" w:rsidRDefault="00B97777">
      <w:pPr>
        <w:rPr>
          <w:rFonts w:ascii="Times New Roman" w:hAnsi="Times New Roman"/>
        </w:rPr>
      </w:pPr>
      <w:r>
        <w:rPr>
          <w:rFonts w:ascii="Times New Roman" w:hAnsi="Times New Roman"/>
        </w:rPr>
        <w:t xml:space="preserve">31-35: A B B D C               36-40: D B A D C </w:t>
      </w:r>
    </w:p>
    <w:p w:rsidR="00B97777" w:rsidRDefault="00B97777">
      <w:pPr>
        <w:rPr>
          <w:rFonts w:ascii="Times New Roman" w:hAnsi="Times New Roman"/>
        </w:rPr>
      </w:pPr>
      <w:r>
        <w:rPr>
          <w:rFonts w:ascii="Times New Roman" w:hAnsi="Times New Roman"/>
        </w:rPr>
        <w:t>41-45: D B D D A               46-50: B D C A B</w:t>
      </w:r>
    </w:p>
    <w:p w:rsidR="00B97777" w:rsidRDefault="00B97777">
      <w:pPr>
        <w:rPr>
          <w:rFonts w:ascii="Times New Roman" w:hAnsi="Times New Roman"/>
        </w:rPr>
      </w:pPr>
      <w:r>
        <w:rPr>
          <w:rFonts w:ascii="Times New Roman" w:hAnsi="Times New Roman"/>
        </w:rPr>
        <w:t xml:space="preserve">Part </w:t>
      </w:r>
      <w:r>
        <w:rPr>
          <w:rFonts w:ascii="宋体" w:hAnsi="宋体" w:hint="eastAsia"/>
        </w:rPr>
        <w:t>Ⅳ</w:t>
      </w:r>
      <w:r>
        <w:rPr>
          <w:rFonts w:ascii="Times New Roman" w:hAnsi="Times New Roman"/>
        </w:rPr>
        <w:t>Grammar &amp; Vocabulary</w:t>
      </w:r>
    </w:p>
    <w:p w:rsidR="00B97777" w:rsidRDefault="00B97777">
      <w:pPr>
        <w:rPr>
          <w:rFonts w:ascii="Times New Roman" w:hAnsi="Times New Roman"/>
        </w:rPr>
      </w:pPr>
      <w:r>
        <w:rPr>
          <w:rFonts w:ascii="Times New Roman" w:hAnsi="Times New Roman"/>
        </w:rPr>
        <w:t>51-55: C D D C A               56-60: C C A D B</w:t>
      </w:r>
    </w:p>
    <w:p w:rsidR="00B97777" w:rsidRDefault="00B97777">
      <w:pPr>
        <w:rPr>
          <w:rFonts w:ascii="Times New Roman" w:hAnsi="Times New Roman"/>
        </w:rPr>
      </w:pPr>
      <w:r>
        <w:rPr>
          <w:rFonts w:ascii="Times New Roman" w:hAnsi="Times New Roman"/>
        </w:rPr>
        <w:t>61-65: A C D A C               66-70: D B C A B</w:t>
      </w:r>
    </w:p>
    <w:p w:rsidR="00B97777" w:rsidRDefault="00B97777">
      <w:pPr>
        <w:rPr>
          <w:rFonts w:ascii="Times New Roman" w:hAnsi="Times New Roman"/>
        </w:rPr>
      </w:pPr>
      <w:r>
        <w:rPr>
          <w:rFonts w:ascii="Times New Roman" w:hAnsi="Times New Roman"/>
        </w:rPr>
        <w:t xml:space="preserve">71-75: D B A B B               76-80: C D B C B </w:t>
      </w:r>
    </w:p>
    <w:p w:rsidR="00B97777" w:rsidRDefault="00B97777">
      <w:pPr>
        <w:rPr>
          <w:rFonts w:ascii="Times New Roman" w:hAnsi="Times New Roman"/>
        </w:rPr>
      </w:pPr>
      <w:r>
        <w:rPr>
          <w:rFonts w:ascii="Times New Roman" w:hAnsi="Times New Roman"/>
        </w:rPr>
        <w:t xml:space="preserve">Part </w:t>
      </w:r>
      <w:r>
        <w:rPr>
          <w:rFonts w:ascii="宋体" w:hAnsi="宋体" w:hint="eastAsia"/>
        </w:rPr>
        <w:t>Ⅴ</w:t>
      </w:r>
      <w:r>
        <w:rPr>
          <w:rFonts w:ascii="Times New Roman" w:hAnsi="Times New Roman"/>
        </w:rPr>
        <w:t>Reading Comprehension</w:t>
      </w:r>
    </w:p>
    <w:p w:rsidR="00B97777" w:rsidRDefault="00B97777">
      <w:pPr>
        <w:rPr>
          <w:rFonts w:ascii="Times New Roman" w:hAnsi="Times New Roman"/>
        </w:rPr>
      </w:pPr>
      <w:r>
        <w:rPr>
          <w:rFonts w:ascii="Times New Roman" w:hAnsi="Times New Roman"/>
        </w:rPr>
        <w:t>81-85: D A B C C             86-90: C B D A C</w:t>
      </w:r>
    </w:p>
    <w:p w:rsidR="00B97777" w:rsidRDefault="00B97777">
      <w:pPr>
        <w:rPr>
          <w:rFonts w:ascii="Times New Roman" w:hAnsi="Times New Roman"/>
        </w:rPr>
      </w:pPr>
      <w:r>
        <w:rPr>
          <w:rFonts w:ascii="Times New Roman" w:hAnsi="Times New Roman"/>
        </w:rPr>
        <w:t>91-95: D A D B B             96-100: D D A C D</w:t>
      </w:r>
    </w:p>
    <w:p w:rsidR="00B97777" w:rsidRDefault="00B97777">
      <w:pPr>
        <w:rPr>
          <w:rFonts w:ascii="Times New Roman" w:hAnsi="Times New Roman"/>
        </w:rPr>
      </w:pPr>
      <w:r>
        <w:rPr>
          <w:rFonts w:ascii="Times New Roman" w:hAnsi="Times New Roman"/>
        </w:rPr>
        <w:t>Part</w:t>
      </w:r>
      <w:r>
        <w:rPr>
          <w:rFonts w:ascii="宋体" w:hAnsi="宋体" w:hint="eastAsia"/>
        </w:rPr>
        <w:t>Ⅵ</w:t>
      </w:r>
      <w:r>
        <w:rPr>
          <w:rFonts w:ascii="宋体" w:hAnsi="宋体"/>
        </w:rPr>
        <w:t xml:space="preserve"> </w:t>
      </w:r>
      <w:r>
        <w:rPr>
          <w:rFonts w:ascii="Times New Roman" w:hAnsi="Times New Roman"/>
        </w:rPr>
        <w:t>Writing</w:t>
      </w:r>
    </w:p>
    <w:p w:rsidR="00B97777" w:rsidRDefault="00B97777">
      <w:pPr>
        <w:rPr>
          <w:rFonts w:ascii="Times New Roman" w:hAnsi="Times New Roman"/>
        </w:rPr>
      </w:pPr>
      <w:r>
        <w:rPr>
          <w:rFonts w:ascii="Times New Roman" w:hAnsi="Times New Roman"/>
        </w:rPr>
        <w:t>Section A Composition</w:t>
      </w:r>
    </w:p>
    <w:p w:rsidR="00B97777" w:rsidRDefault="00B97777">
      <w:pPr>
        <w:rPr>
          <w:rFonts w:ascii="Times New Roman" w:hAnsi="Times New Roman"/>
          <w:b/>
        </w:rPr>
      </w:pPr>
      <w:r>
        <w:rPr>
          <w:rFonts w:ascii="Times New Roman" w:hAnsi="Times New Roman"/>
        </w:rPr>
        <w:t xml:space="preserve">                     </w:t>
      </w:r>
      <w:r>
        <w:rPr>
          <w:rFonts w:ascii="Times New Roman" w:hAnsi="Times New Roman"/>
          <w:b/>
        </w:rPr>
        <w:t>My view on Support Single-sex Education</w:t>
      </w:r>
    </w:p>
    <w:p w:rsidR="00B97777" w:rsidRDefault="00B97777">
      <w:pPr>
        <w:ind w:firstLine="435"/>
        <w:rPr>
          <w:rFonts w:ascii="Times New Roman" w:hAnsi="Times New Roman"/>
        </w:rPr>
      </w:pPr>
      <w:r>
        <w:rPr>
          <w:rFonts w:ascii="Times New Roman" w:hAnsi="Times New Roman"/>
        </w:rPr>
        <w:t xml:space="preserve">It is reported that one middle school in Shanghai offered two boys private classes in order to help them become more </w:t>
      </w:r>
      <w:r>
        <w:rPr>
          <w:rFonts w:ascii="Times New Roman" w:hAnsi="Times New Roman"/>
          <w:b/>
        </w:rPr>
        <w:t xml:space="preserve">masculine </w:t>
      </w:r>
      <w:r>
        <w:rPr>
          <w:rFonts w:ascii="Times New Roman" w:hAnsi="Times New Roman"/>
        </w:rPr>
        <w:t>and improve their academic performance. However, after second though, we can find single-sex education has several pitfalls that may give rise to severe problems. Thus, I do not support it.</w:t>
      </w:r>
    </w:p>
    <w:p w:rsidR="00B97777" w:rsidRDefault="00B97777">
      <w:pPr>
        <w:ind w:firstLine="435"/>
        <w:rPr>
          <w:rFonts w:ascii="Times New Roman" w:hAnsi="Times New Roman"/>
        </w:rPr>
      </w:pPr>
      <w:r>
        <w:rPr>
          <w:rFonts w:ascii="Times New Roman" w:hAnsi="Times New Roman"/>
        </w:rPr>
        <w:t>First of all, why are boys not as masculine as before? Is the combination of boys and girls in one class the reason for it?</w:t>
      </w:r>
      <w:r>
        <w:rPr>
          <w:rFonts w:ascii="Times New Roman" w:hAnsi="Times New Roman"/>
          <w:b/>
        </w:rPr>
        <w:t xml:space="preserve"> Conspicuously,</w:t>
      </w:r>
      <w:r>
        <w:rPr>
          <w:rFonts w:ascii="Times New Roman" w:hAnsi="Times New Roman"/>
        </w:rPr>
        <w:t xml:space="preserve"> we can find that there are more female teachers than male ones, exerting much influence on the formation of boys’ character. And also, due to the traditional thought preferring boys to girls, boys are often more likely to be spoiled by parents. Growing under such circumstances, many boys are accustomed to being cared for, so they sometimes behave like their counterparts.</w:t>
      </w:r>
      <w:r>
        <w:rPr>
          <w:rFonts w:ascii="Times New Roman" w:hAnsi="Times New Roman"/>
          <w:b/>
        </w:rPr>
        <w:t xml:space="preserve"> In addition, it seems rather ridiculous to attribute boys poor academic performance to having classes with girls together.</w:t>
      </w:r>
      <w:r>
        <w:rPr>
          <w:rFonts w:ascii="Times New Roman" w:hAnsi="Times New Roman"/>
        </w:rPr>
        <w:t xml:space="preserve"> Academic performance is under the influence of a number of factors. What’s the point in offering courses to boys only in the hope of enhancing their academic performance?</w:t>
      </w:r>
    </w:p>
    <w:p w:rsidR="00B97777" w:rsidRDefault="00B97777">
      <w:pPr>
        <w:ind w:firstLine="435"/>
        <w:rPr>
          <w:rFonts w:ascii="Times New Roman" w:hAnsi="Times New Roman"/>
        </w:rPr>
      </w:pPr>
      <w:r>
        <w:rPr>
          <w:rFonts w:ascii="Times New Roman" w:hAnsi="Times New Roman"/>
        </w:rPr>
        <w:t>In brief, it needs further study to find out the root-cause of boy’s less masculinity and poor academic performance, rather than rashly ascribe the problem to the designing of courses. Otherwise, it may not only leave the problem unresolved bit make it even worse.</w:t>
      </w:r>
    </w:p>
    <w:p w:rsidR="00B97777" w:rsidRDefault="00B97777">
      <w:pPr>
        <w:ind w:firstLine="435"/>
        <w:rPr>
          <w:rFonts w:ascii="Times New Roman" w:hAnsi="Times New Roman"/>
        </w:rPr>
      </w:pPr>
    </w:p>
    <w:p w:rsidR="00B97777" w:rsidRDefault="00B97777">
      <w:pPr>
        <w:rPr>
          <w:rFonts w:ascii="Times New Roman" w:hAnsi="Times New Roman"/>
        </w:rPr>
      </w:pPr>
      <w:r>
        <w:rPr>
          <w:rFonts w:ascii="Times New Roman" w:hAnsi="Times New Roman"/>
        </w:rPr>
        <w:t>Section B Note-Writing</w:t>
      </w:r>
    </w:p>
    <w:p w:rsidR="00B97777" w:rsidRDefault="00B97777">
      <w:pPr>
        <w:ind w:firstLine="420"/>
        <w:rPr>
          <w:rFonts w:ascii="Times New Roman" w:hAnsi="Times New Roman"/>
        </w:rPr>
      </w:pPr>
      <w:r>
        <w:rPr>
          <w:rFonts w:ascii="Times New Roman" w:hAnsi="Times New Roman"/>
        </w:rPr>
        <w:t>Dear Jack,</w:t>
      </w:r>
    </w:p>
    <w:p w:rsidR="00B97777" w:rsidRDefault="00B97777">
      <w:pPr>
        <w:ind w:firstLine="420"/>
        <w:rPr>
          <w:rFonts w:ascii="Times New Roman" w:hAnsi="Times New Roman"/>
        </w:rPr>
      </w:pPr>
      <w:r>
        <w:rPr>
          <w:rFonts w:ascii="Times New Roman" w:hAnsi="Times New Roman"/>
        </w:rPr>
        <w:t xml:space="preserve">   I’m excited to tell you that we are organizing a volleyball game in the university. And I believe you are suitable to be the judge because of your profound knowledge of the game as well as your justice and fairness in doing everything. You will surely enjoy the game.</w:t>
      </w:r>
    </w:p>
    <w:p w:rsidR="00B97777" w:rsidRDefault="00B97777">
      <w:pPr>
        <w:ind w:firstLine="420"/>
        <w:rPr>
          <w:rFonts w:ascii="Times New Roman" w:hAnsi="Times New Roman"/>
        </w:rPr>
      </w:pPr>
      <w:r>
        <w:rPr>
          <w:rFonts w:ascii="Times New Roman" w:hAnsi="Times New Roman"/>
        </w:rPr>
        <w:t xml:space="preserve">  Again, I do hope you can be the judge.</w:t>
      </w:r>
    </w:p>
    <w:p w:rsidR="00B97777" w:rsidRDefault="00B97777">
      <w:pPr>
        <w:ind w:firstLine="420"/>
        <w:rPr>
          <w:rFonts w:ascii="Times New Roman" w:hAnsi="Times New Roman"/>
        </w:rPr>
      </w:pPr>
      <w:r>
        <w:rPr>
          <w:rFonts w:ascii="Times New Roman" w:hAnsi="Times New Roman"/>
        </w:rPr>
        <w:t xml:space="preserve">                                                      Yours faithfully,</w:t>
      </w:r>
    </w:p>
    <w:p w:rsidR="00B97777" w:rsidRDefault="00B97777">
      <w:pPr>
        <w:ind w:firstLine="420"/>
        <w:rPr>
          <w:rFonts w:ascii="Times New Roman" w:hAnsi="Times New Roman"/>
        </w:rPr>
      </w:pPr>
      <w:r>
        <w:rPr>
          <w:rFonts w:ascii="Times New Roman" w:hAnsi="Times New Roman"/>
        </w:rPr>
        <w:t xml:space="preserve">                                                         Peter</w:t>
      </w:r>
    </w:p>
    <w:p w:rsidR="00B97777" w:rsidRDefault="00B97777">
      <w:pPr>
        <w:rPr>
          <w:rFonts w:ascii="Times New Roman" w:hAnsi="Times New Roman"/>
        </w:rPr>
      </w:pPr>
    </w:p>
    <w:p w:rsidR="00B97777" w:rsidRDefault="00B97777">
      <w:pPr>
        <w:rPr>
          <w:rFonts w:ascii="Times New Roman" w:hAnsi="Times New Roman"/>
        </w:rPr>
      </w:pPr>
    </w:p>
    <w:p w:rsidR="00B97777" w:rsidRDefault="00B97777"/>
    <w:p w:rsidR="00B97777" w:rsidRDefault="00B97777">
      <w:pPr>
        <w:rPr>
          <w:b/>
          <w:bCs/>
          <w:sz w:val="28"/>
          <w:szCs w:val="28"/>
        </w:rPr>
      </w:pPr>
    </w:p>
    <w:p w:rsidR="00B97777" w:rsidRDefault="00B97777">
      <w:pPr>
        <w:rPr>
          <w:b/>
          <w:bCs/>
          <w:sz w:val="28"/>
          <w:szCs w:val="28"/>
        </w:rPr>
      </w:pPr>
      <w:r>
        <w:rPr>
          <w:b/>
          <w:bCs/>
          <w:sz w:val="28"/>
          <w:szCs w:val="28"/>
        </w:rPr>
        <w:t>Model Test Four:</w:t>
      </w:r>
    </w:p>
    <w:p w:rsidR="00B97777" w:rsidRDefault="00B97777">
      <w:r>
        <w:t xml:space="preserve">Part </w:t>
      </w:r>
      <w:r>
        <w:rPr>
          <w:rFonts w:ascii="宋体" w:hAnsi="宋体" w:hint="eastAsia"/>
        </w:rPr>
        <w:t>Ⅲ</w:t>
      </w:r>
      <w:r>
        <w:rPr>
          <w:rFonts w:ascii="Times New Roman" w:hAnsi="Times New Roman"/>
        </w:rPr>
        <w:t xml:space="preserve"> Cloze </w:t>
      </w:r>
    </w:p>
    <w:p w:rsidR="00B97777" w:rsidRDefault="00B97777">
      <w:pPr>
        <w:rPr>
          <w:b/>
          <w:i/>
        </w:rPr>
      </w:pPr>
      <w:r>
        <w:t xml:space="preserve">  </w:t>
      </w:r>
      <w:r>
        <w:rPr>
          <w:b/>
          <w:i/>
        </w:rPr>
        <w:t>Decide which of the choices given below would best complete the passage if inserted in the corresponding blanks. Mark the best choice for each blank on Answer Sheet Two.</w:t>
      </w:r>
    </w:p>
    <w:p w:rsidR="00B97777" w:rsidRDefault="00B97777">
      <w:pPr>
        <w:rPr>
          <w:rFonts w:ascii="Times New Roman" w:hAnsi="Times New Roman"/>
        </w:rPr>
      </w:pPr>
      <w:r>
        <w:rPr>
          <w:rFonts w:ascii="Times New Roman" w:hAnsi="Times New Roman"/>
        </w:rPr>
        <w:t xml:space="preserve">  Job Satisfaction is a business term that refers to a person’s contentment with his or her job. Numerous factors can (31)_________ to an employee’s satisfaction or dissatisfaction in the workplace. Although an individual’s perception of his job contentment is usually (32) _______, there are methods that employers can use to (33) ______ responses to employee surveys. They can then (34) _________ measures to help foster job satisfaction among workers. Ultimately, though, it may be up (35) ______ individual employees to ensure their own contentment.</w:t>
      </w:r>
    </w:p>
    <w:p w:rsidR="00B97777" w:rsidRDefault="00B97777">
      <w:pPr>
        <w:ind w:firstLine="435"/>
        <w:rPr>
          <w:rFonts w:ascii="Times New Roman" w:hAnsi="Times New Roman"/>
        </w:rPr>
      </w:pPr>
      <w:r>
        <w:rPr>
          <w:rFonts w:ascii="Times New Roman" w:hAnsi="Times New Roman"/>
        </w:rPr>
        <w:t>Over time, different theories have (36)________ regarding the perceived connections between job satisfaction and other variables. According to some human resources professionals, employee satisfaction typically leads to increased (37) _______. Some studies have shown that job satisfaction and productivity might both be (38) _____ with another variable such as an employee’s personality.</w:t>
      </w:r>
    </w:p>
    <w:p w:rsidR="00B97777" w:rsidRDefault="00B97777">
      <w:pPr>
        <w:ind w:firstLine="435"/>
        <w:rPr>
          <w:rFonts w:ascii="Times New Roman" w:hAnsi="Times New Roman"/>
        </w:rPr>
      </w:pPr>
      <w:r>
        <w:rPr>
          <w:rFonts w:ascii="Times New Roman" w:hAnsi="Times New Roman"/>
        </w:rPr>
        <w:t>Even if workplace satisfaction does not directly result in higher productivity, it can still be (39) _______ because it often lead to lower rates of employee turnover. When satisfied with their jobs, workers do not tend to feel like they are easily replaceable. (40) ______, they are apt to stick to their own posts (41) ________ ponder job-hopping.</w:t>
      </w:r>
    </w:p>
    <w:p w:rsidR="00B97777" w:rsidRDefault="00B97777">
      <w:pPr>
        <w:ind w:firstLine="435"/>
        <w:rPr>
          <w:rFonts w:ascii="Times New Roman" w:hAnsi="Times New Roman"/>
        </w:rPr>
      </w:pPr>
      <w:r>
        <w:rPr>
          <w:rFonts w:ascii="Times New Roman" w:hAnsi="Times New Roman"/>
        </w:rPr>
        <w:t>Managers might wonder which factors actually promote higher workplace productivity. Employee morale is usually a (42) ______. The difference between job satisfaction and morale may seem minute. (43) ________, the formal focuses more on the individual work’s personality and its (44) _____ with his or her occupation. The latter, morale, (45)_______ more of a collective feeling among co-workers.</w:t>
      </w:r>
    </w:p>
    <w:p w:rsidR="00B97777" w:rsidRDefault="00B97777">
      <w:pPr>
        <w:ind w:firstLine="435"/>
        <w:rPr>
          <w:rFonts w:ascii="Times New Roman" w:hAnsi="Times New Roman"/>
        </w:rPr>
      </w:pPr>
      <w:r>
        <w:rPr>
          <w:rFonts w:ascii="Times New Roman" w:hAnsi="Times New Roman"/>
        </w:rPr>
        <w:t>(46) ________ that employees’ job satisfaction is always changing, many organizations would make surveys and then use the results to (47)_______workplace policies. Some businesses might hold training (48) _______ to help their employees determine the professional roles that suit them. Individuals hoping to (49) ________their own jo contentment should first do a (50) _____ self-assessment.</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30"/>
        <w:gridCol w:w="2130"/>
        <w:gridCol w:w="2131"/>
        <w:gridCol w:w="2131"/>
      </w:tblGrid>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31A. attribute</w:t>
            </w:r>
          </w:p>
        </w:tc>
        <w:tc>
          <w:tcPr>
            <w:tcW w:w="2130" w:type="dxa"/>
          </w:tcPr>
          <w:p w:rsidR="00B97777" w:rsidRPr="00F52673" w:rsidRDefault="00B97777">
            <w:pPr>
              <w:rPr>
                <w:rFonts w:ascii="Times New Roman" w:hAnsi="Times New Roman"/>
              </w:rPr>
            </w:pPr>
            <w:r w:rsidRPr="00F52673">
              <w:rPr>
                <w:rFonts w:ascii="Times New Roman" w:hAnsi="Times New Roman"/>
              </w:rPr>
              <w:t>B. distribute</w:t>
            </w:r>
          </w:p>
        </w:tc>
        <w:tc>
          <w:tcPr>
            <w:tcW w:w="2131" w:type="dxa"/>
          </w:tcPr>
          <w:p w:rsidR="00B97777" w:rsidRPr="00F52673" w:rsidRDefault="00B97777">
            <w:pPr>
              <w:rPr>
                <w:rFonts w:ascii="Times New Roman" w:hAnsi="Times New Roman"/>
              </w:rPr>
            </w:pPr>
            <w:r w:rsidRPr="00F52673">
              <w:rPr>
                <w:rFonts w:ascii="Times New Roman" w:hAnsi="Times New Roman"/>
              </w:rPr>
              <w:t>C. contribute</w:t>
            </w:r>
          </w:p>
        </w:tc>
        <w:tc>
          <w:tcPr>
            <w:tcW w:w="2131" w:type="dxa"/>
          </w:tcPr>
          <w:p w:rsidR="00B97777" w:rsidRPr="00F52673" w:rsidRDefault="00B97777">
            <w:pPr>
              <w:rPr>
                <w:rFonts w:ascii="Times New Roman" w:hAnsi="Times New Roman"/>
              </w:rPr>
            </w:pPr>
            <w:r w:rsidRPr="00F52673">
              <w:rPr>
                <w:rFonts w:ascii="Times New Roman" w:hAnsi="Times New Roman"/>
              </w:rPr>
              <w:t>D. conform</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32A. hesitant</w:t>
            </w:r>
          </w:p>
        </w:tc>
        <w:tc>
          <w:tcPr>
            <w:tcW w:w="2130" w:type="dxa"/>
          </w:tcPr>
          <w:p w:rsidR="00B97777" w:rsidRPr="00F52673" w:rsidRDefault="00B97777">
            <w:pPr>
              <w:rPr>
                <w:rFonts w:ascii="Times New Roman" w:hAnsi="Times New Roman"/>
              </w:rPr>
            </w:pPr>
            <w:r w:rsidRPr="00F52673">
              <w:rPr>
                <w:rFonts w:ascii="Times New Roman" w:hAnsi="Times New Roman"/>
              </w:rPr>
              <w:t>B. subjective</w:t>
            </w:r>
          </w:p>
        </w:tc>
        <w:tc>
          <w:tcPr>
            <w:tcW w:w="2131" w:type="dxa"/>
          </w:tcPr>
          <w:p w:rsidR="00B97777" w:rsidRPr="00F52673" w:rsidRDefault="00B97777">
            <w:pPr>
              <w:rPr>
                <w:rFonts w:ascii="Times New Roman" w:hAnsi="Times New Roman"/>
              </w:rPr>
            </w:pPr>
            <w:r w:rsidRPr="00F52673">
              <w:rPr>
                <w:rFonts w:ascii="Times New Roman" w:hAnsi="Times New Roman"/>
              </w:rPr>
              <w:t>C. ambiguous</w:t>
            </w:r>
          </w:p>
        </w:tc>
        <w:tc>
          <w:tcPr>
            <w:tcW w:w="2131" w:type="dxa"/>
          </w:tcPr>
          <w:p w:rsidR="00B97777" w:rsidRPr="00F52673" w:rsidRDefault="00B97777">
            <w:pPr>
              <w:rPr>
                <w:rFonts w:ascii="Times New Roman" w:hAnsi="Times New Roman"/>
              </w:rPr>
            </w:pPr>
            <w:r w:rsidRPr="00F52673">
              <w:rPr>
                <w:rFonts w:ascii="Times New Roman" w:hAnsi="Times New Roman"/>
              </w:rPr>
              <w:t>D. neutral</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33A. quantify</w:t>
            </w:r>
          </w:p>
        </w:tc>
        <w:tc>
          <w:tcPr>
            <w:tcW w:w="2130" w:type="dxa"/>
          </w:tcPr>
          <w:p w:rsidR="00B97777" w:rsidRPr="00F52673" w:rsidRDefault="00B97777">
            <w:pPr>
              <w:rPr>
                <w:rFonts w:ascii="Times New Roman" w:hAnsi="Times New Roman"/>
              </w:rPr>
            </w:pPr>
            <w:r w:rsidRPr="00F52673">
              <w:rPr>
                <w:rFonts w:ascii="Times New Roman" w:hAnsi="Times New Roman"/>
              </w:rPr>
              <w:t>B. simplify</w:t>
            </w:r>
          </w:p>
        </w:tc>
        <w:tc>
          <w:tcPr>
            <w:tcW w:w="2131" w:type="dxa"/>
          </w:tcPr>
          <w:p w:rsidR="00B97777" w:rsidRPr="00F52673" w:rsidRDefault="00B97777">
            <w:pPr>
              <w:rPr>
                <w:rFonts w:ascii="Times New Roman" w:hAnsi="Times New Roman"/>
              </w:rPr>
            </w:pPr>
            <w:r w:rsidRPr="00F52673">
              <w:rPr>
                <w:rFonts w:ascii="Times New Roman" w:hAnsi="Times New Roman"/>
              </w:rPr>
              <w:t>C. modify</w:t>
            </w:r>
          </w:p>
        </w:tc>
        <w:tc>
          <w:tcPr>
            <w:tcW w:w="2131" w:type="dxa"/>
          </w:tcPr>
          <w:p w:rsidR="00B97777" w:rsidRPr="00F52673" w:rsidRDefault="00B97777">
            <w:pPr>
              <w:rPr>
                <w:rFonts w:ascii="Times New Roman" w:hAnsi="Times New Roman"/>
              </w:rPr>
            </w:pPr>
            <w:r w:rsidRPr="00F52673">
              <w:rPr>
                <w:rFonts w:ascii="Times New Roman" w:hAnsi="Times New Roman"/>
              </w:rPr>
              <w:t>D. qualify</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34A. recommend</w:t>
            </w:r>
          </w:p>
        </w:tc>
        <w:tc>
          <w:tcPr>
            <w:tcW w:w="2130" w:type="dxa"/>
          </w:tcPr>
          <w:p w:rsidR="00B97777" w:rsidRPr="00F52673" w:rsidRDefault="00B97777">
            <w:pPr>
              <w:rPr>
                <w:rFonts w:ascii="Times New Roman" w:hAnsi="Times New Roman"/>
              </w:rPr>
            </w:pPr>
            <w:r w:rsidRPr="00F52673">
              <w:rPr>
                <w:rFonts w:ascii="Times New Roman" w:hAnsi="Times New Roman"/>
              </w:rPr>
              <w:t>B. implement</w:t>
            </w:r>
          </w:p>
        </w:tc>
        <w:tc>
          <w:tcPr>
            <w:tcW w:w="2131" w:type="dxa"/>
          </w:tcPr>
          <w:p w:rsidR="00B97777" w:rsidRPr="00F52673" w:rsidRDefault="00B97777">
            <w:pPr>
              <w:rPr>
                <w:rFonts w:ascii="Times New Roman" w:hAnsi="Times New Roman"/>
              </w:rPr>
            </w:pPr>
            <w:r w:rsidRPr="00F52673">
              <w:rPr>
                <w:rFonts w:ascii="Times New Roman" w:hAnsi="Times New Roman"/>
              </w:rPr>
              <w:t xml:space="preserve">C. impose </w:t>
            </w:r>
          </w:p>
        </w:tc>
        <w:tc>
          <w:tcPr>
            <w:tcW w:w="2131" w:type="dxa"/>
          </w:tcPr>
          <w:p w:rsidR="00B97777" w:rsidRPr="00F52673" w:rsidRDefault="00B97777">
            <w:pPr>
              <w:rPr>
                <w:rFonts w:ascii="Times New Roman" w:hAnsi="Times New Roman"/>
              </w:rPr>
            </w:pPr>
            <w:r w:rsidRPr="00F52673">
              <w:rPr>
                <w:rFonts w:ascii="Times New Roman" w:hAnsi="Times New Roman"/>
              </w:rPr>
              <w:t>D. renovate</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35A. for</w:t>
            </w:r>
          </w:p>
        </w:tc>
        <w:tc>
          <w:tcPr>
            <w:tcW w:w="2130" w:type="dxa"/>
          </w:tcPr>
          <w:p w:rsidR="00B97777" w:rsidRPr="00F52673" w:rsidRDefault="00B97777">
            <w:pPr>
              <w:rPr>
                <w:rFonts w:ascii="Times New Roman" w:hAnsi="Times New Roman"/>
              </w:rPr>
            </w:pPr>
            <w:r w:rsidRPr="00F52673">
              <w:rPr>
                <w:rFonts w:ascii="Times New Roman" w:hAnsi="Times New Roman"/>
              </w:rPr>
              <w:t>B. towards</w:t>
            </w:r>
          </w:p>
        </w:tc>
        <w:tc>
          <w:tcPr>
            <w:tcW w:w="2131" w:type="dxa"/>
          </w:tcPr>
          <w:p w:rsidR="00B97777" w:rsidRPr="00F52673" w:rsidRDefault="00B97777">
            <w:pPr>
              <w:rPr>
                <w:rFonts w:ascii="Times New Roman" w:hAnsi="Times New Roman"/>
              </w:rPr>
            </w:pPr>
            <w:r w:rsidRPr="00F52673">
              <w:rPr>
                <w:rFonts w:ascii="Times New Roman" w:hAnsi="Times New Roman"/>
              </w:rPr>
              <w:t xml:space="preserve">C. on </w:t>
            </w:r>
          </w:p>
        </w:tc>
        <w:tc>
          <w:tcPr>
            <w:tcW w:w="2131" w:type="dxa"/>
          </w:tcPr>
          <w:p w:rsidR="00B97777" w:rsidRPr="00F52673" w:rsidRDefault="00B97777">
            <w:pPr>
              <w:rPr>
                <w:rFonts w:ascii="Times New Roman" w:hAnsi="Times New Roman"/>
              </w:rPr>
            </w:pPr>
            <w:r w:rsidRPr="00F52673">
              <w:rPr>
                <w:rFonts w:ascii="Times New Roman" w:hAnsi="Times New Roman"/>
              </w:rPr>
              <w:t>D. to</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36A. resolved</w:t>
            </w:r>
          </w:p>
        </w:tc>
        <w:tc>
          <w:tcPr>
            <w:tcW w:w="2130" w:type="dxa"/>
          </w:tcPr>
          <w:p w:rsidR="00B97777" w:rsidRPr="00F52673" w:rsidRDefault="00B97777">
            <w:pPr>
              <w:rPr>
                <w:rFonts w:ascii="Times New Roman" w:hAnsi="Times New Roman"/>
              </w:rPr>
            </w:pPr>
            <w:r w:rsidRPr="00F52673">
              <w:rPr>
                <w:rFonts w:ascii="Times New Roman" w:hAnsi="Times New Roman"/>
              </w:rPr>
              <w:t>B. involved</w:t>
            </w:r>
          </w:p>
        </w:tc>
        <w:tc>
          <w:tcPr>
            <w:tcW w:w="2131" w:type="dxa"/>
          </w:tcPr>
          <w:p w:rsidR="00B97777" w:rsidRPr="00F52673" w:rsidRDefault="00B97777">
            <w:pPr>
              <w:rPr>
                <w:rFonts w:ascii="Times New Roman" w:hAnsi="Times New Roman"/>
              </w:rPr>
            </w:pPr>
            <w:r w:rsidRPr="00F52673">
              <w:rPr>
                <w:rFonts w:ascii="Times New Roman" w:hAnsi="Times New Roman"/>
              </w:rPr>
              <w:t>C. evolved</w:t>
            </w:r>
          </w:p>
        </w:tc>
        <w:tc>
          <w:tcPr>
            <w:tcW w:w="2131" w:type="dxa"/>
          </w:tcPr>
          <w:p w:rsidR="00B97777" w:rsidRPr="00F52673" w:rsidRDefault="00B97777">
            <w:pPr>
              <w:rPr>
                <w:rFonts w:ascii="Times New Roman" w:hAnsi="Times New Roman"/>
              </w:rPr>
            </w:pPr>
            <w:r w:rsidRPr="00F52673">
              <w:rPr>
                <w:rFonts w:ascii="Times New Roman" w:hAnsi="Times New Roman"/>
              </w:rPr>
              <w:t>D. involved</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37A. egotism</w:t>
            </w:r>
          </w:p>
        </w:tc>
        <w:tc>
          <w:tcPr>
            <w:tcW w:w="2130" w:type="dxa"/>
          </w:tcPr>
          <w:p w:rsidR="00B97777" w:rsidRPr="00F52673" w:rsidRDefault="00B97777">
            <w:pPr>
              <w:rPr>
                <w:rFonts w:ascii="Times New Roman" w:hAnsi="Times New Roman"/>
              </w:rPr>
            </w:pPr>
            <w:r w:rsidRPr="00F52673">
              <w:rPr>
                <w:rFonts w:ascii="Times New Roman" w:hAnsi="Times New Roman"/>
              </w:rPr>
              <w:t>B. provocation</w:t>
            </w:r>
          </w:p>
        </w:tc>
        <w:tc>
          <w:tcPr>
            <w:tcW w:w="2131" w:type="dxa"/>
          </w:tcPr>
          <w:p w:rsidR="00B97777" w:rsidRPr="00F52673" w:rsidRDefault="00B97777">
            <w:pPr>
              <w:rPr>
                <w:rFonts w:ascii="Times New Roman" w:hAnsi="Times New Roman"/>
              </w:rPr>
            </w:pPr>
            <w:r w:rsidRPr="00F52673">
              <w:rPr>
                <w:rFonts w:ascii="Times New Roman" w:hAnsi="Times New Roman"/>
              </w:rPr>
              <w:t>C. vanity</w:t>
            </w:r>
          </w:p>
        </w:tc>
        <w:tc>
          <w:tcPr>
            <w:tcW w:w="2131" w:type="dxa"/>
          </w:tcPr>
          <w:p w:rsidR="00B97777" w:rsidRPr="00F52673" w:rsidRDefault="00B97777">
            <w:pPr>
              <w:rPr>
                <w:rFonts w:ascii="Times New Roman" w:hAnsi="Times New Roman"/>
              </w:rPr>
            </w:pPr>
            <w:r w:rsidRPr="00F52673">
              <w:rPr>
                <w:rFonts w:ascii="Times New Roman" w:hAnsi="Times New Roman"/>
              </w:rPr>
              <w:t>D. motivation</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38A. associated</w:t>
            </w:r>
          </w:p>
        </w:tc>
        <w:tc>
          <w:tcPr>
            <w:tcW w:w="2130" w:type="dxa"/>
          </w:tcPr>
          <w:p w:rsidR="00B97777" w:rsidRPr="00F52673" w:rsidRDefault="00B97777">
            <w:pPr>
              <w:rPr>
                <w:rFonts w:ascii="Times New Roman" w:hAnsi="Times New Roman"/>
              </w:rPr>
            </w:pPr>
            <w:r w:rsidRPr="00F52673">
              <w:rPr>
                <w:rFonts w:ascii="Times New Roman" w:hAnsi="Times New Roman"/>
              </w:rPr>
              <w:t>B. attached</w:t>
            </w:r>
          </w:p>
        </w:tc>
        <w:tc>
          <w:tcPr>
            <w:tcW w:w="2131" w:type="dxa"/>
          </w:tcPr>
          <w:p w:rsidR="00B97777" w:rsidRPr="00F52673" w:rsidRDefault="00B97777">
            <w:pPr>
              <w:rPr>
                <w:rFonts w:ascii="Times New Roman" w:hAnsi="Times New Roman"/>
              </w:rPr>
            </w:pPr>
            <w:r w:rsidRPr="00F52673">
              <w:rPr>
                <w:rFonts w:ascii="Times New Roman" w:hAnsi="Times New Roman"/>
              </w:rPr>
              <w:t>C. combined</w:t>
            </w:r>
          </w:p>
        </w:tc>
        <w:tc>
          <w:tcPr>
            <w:tcW w:w="2131" w:type="dxa"/>
          </w:tcPr>
          <w:p w:rsidR="00B97777" w:rsidRPr="00F52673" w:rsidRDefault="00B97777">
            <w:pPr>
              <w:rPr>
                <w:rFonts w:ascii="Times New Roman" w:hAnsi="Times New Roman"/>
              </w:rPr>
            </w:pPr>
            <w:r w:rsidRPr="00F52673">
              <w:rPr>
                <w:rFonts w:ascii="Times New Roman" w:hAnsi="Times New Roman"/>
              </w:rPr>
              <w:t>D. connected</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39A. evaluable</w:t>
            </w:r>
          </w:p>
        </w:tc>
        <w:tc>
          <w:tcPr>
            <w:tcW w:w="2130" w:type="dxa"/>
          </w:tcPr>
          <w:p w:rsidR="00B97777" w:rsidRPr="00F52673" w:rsidRDefault="00B97777">
            <w:pPr>
              <w:rPr>
                <w:rFonts w:ascii="Times New Roman" w:hAnsi="Times New Roman"/>
              </w:rPr>
            </w:pPr>
            <w:r w:rsidRPr="00F52673">
              <w:rPr>
                <w:rFonts w:ascii="Times New Roman" w:hAnsi="Times New Roman"/>
              </w:rPr>
              <w:t>B. valid</w:t>
            </w:r>
          </w:p>
        </w:tc>
        <w:tc>
          <w:tcPr>
            <w:tcW w:w="2131" w:type="dxa"/>
          </w:tcPr>
          <w:p w:rsidR="00B97777" w:rsidRPr="00F52673" w:rsidRDefault="00B97777">
            <w:pPr>
              <w:rPr>
                <w:rFonts w:ascii="Times New Roman" w:hAnsi="Times New Roman"/>
              </w:rPr>
            </w:pPr>
            <w:r w:rsidRPr="00F52673">
              <w:rPr>
                <w:rFonts w:ascii="Times New Roman" w:hAnsi="Times New Roman"/>
              </w:rPr>
              <w:t>C. available</w:t>
            </w:r>
          </w:p>
        </w:tc>
        <w:tc>
          <w:tcPr>
            <w:tcW w:w="2131" w:type="dxa"/>
          </w:tcPr>
          <w:p w:rsidR="00B97777" w:rsidRPr="00F52673" w:rsidRDefault="00B97777">
            <w:pPr>
              <w:rPr>
                <w:rFonts w:ascii="Times New Roman" w:hAnsi="Times New Roman"/>
              </w:rPr>
            </w:pPr>
            <w:r w:rsidRPr="00F52673">
              <w:rPr>
                <w:rFonts w:ascii="Times New Roman" w:hAnsi="Times New Roman"/>
              </w:rPr>
              <w:t>D. valuable</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40A. in total</w:t>
            </w:r>
          </w:p>
        </w:tc>
        <w:tc>
          <w:tcPr>
            <w:tcW w:w="2130" w:type="dxa"/>
          </w:tcPr>
          <w:p w:rsidR="00B97777" w:rsidRPr="00F52673" w:rsidRDefault="00B97777">
            <w:pPr>
              <w:rPr>
                <w:rFonts w:ascii="Times New Roman" w:hAnsi="Times New Roman"/>
              </w:rPr>
            </w:pPr>
            <w:r w:rsidRPr="00F52673">
              <w:rPr>
                <w:rFonts w:ascii="Times New Roman" w:hAnsi="Times New Roman"/>
              </w:rPr>
              <w:t>B. in addition</w:t>
            </w:r>
          </w:p>
        </w:tc>
        <w:tc>
          <w:tcPr>
            <w:tcW w:w="2131" w:type="dxa"/>
          </w:tcPr>
          <w:p w:rsidR="00B97777" w:rsidRPr="00F52673" w:rsidRDefault="00B97777">
            <w:pPr>
              <w:rPr>
                <w:rFonts w:ascii="Times New Roman" w:hAnsi="Times New Roman"/>
              </w:rPr>
            </w:pPr>
            <w:r w:rsidRPr="00F52673">
              <w:rPr>
                <w:rFonts w:ascii="Times New Roman" w:hAnsi="Times New Roman"/>
              </w:rPr>
              <w:t>C. in turn</w:t>
            </w:r>
          </w:p>
        </w:tc>
        <w:tc>
          <w:tcPr>
            <w:tcW w:w="2131" w:type="dxa"/>
          </w:tcPr>
          <w:p w:rsidR="00B97777" w:rsidRPr="00F52673" w:rsidRDefault="00B97777">
            <w:pPr>
              <w:rPr>
                <w:rFonts w:ascii="Times New Roman" w:hAnsi="Times New Roman"/>
              </w:rPr>
            </w:pPr>
            <w:r w:rsidRPr="00F52673">
              <w:rPr>
                <w:rFonts w:ascii="Times New Roman" w:hAnsi="Times New Roman"/>
              </w:rPr>
              <w:t>D. in general</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41A. more than</w:t>
            </w:r>
          </w:p>
        </w:tc>
        <w:tc>
          <w:tcPr>
            <w:tcW w:w="2130" w:type="dxa"/>
          </w:tcPr>
          <w:p w:rsidR="00B97777" w:rsidRPr="00F52673" w:rsidRDefault="00B97777">
            <w:pPr>
              <w:rPr>
                <w:rFonts w:ascii="Times New Roman" w:hAnsi="Times New Roman"/>
              </w:rPr>
            </w:pPr>
            <w:r w:rsidRPr="00F52673">
              <w:rPr>
                <w:rFonts w:ascii="Times New Roman" w:hAnsi="Times New Roman"/>
              </w:rPr>
              <w:t>B. other than</w:t>
            </w:r>
          </w:p>
        </w:tc>
        <w:tc>
          <w:tcPr>
            <w:tcW w:w="2131" w:type="dxa"/>
          </w:tcPr>
          <w:p w:rsidR="00B97777" w:rsidRPr="00F52673" w:rsidRDefault="00B97777">
            <w:pPr>
              <w:rPr>
                <w:rFonts w:ascii="Times New Roman" w:hAnsi="Times New Roman"/>
              </w:rPr>
            </w:pPr>
            <w:r w:rsidRPr="00F52673">
              <w:rPr>
                <w:rFonts w:ascii="Times New Roman" w:hAnsi="Times New Roman"/>
              </w:rPr>
              <w:t>C. less than</w:t>
            </w:r>
          </w:p>
        </w:tc>
        <w:tc>
          <w:tcPr>
            <w:tcW w:w="2131" w:type="dxa"/>
          </w:tcPr>
          <w:p w:rsidR="00B97777" w:rsidRPr="00F52673" w:rsidRDefault="00B97777">
            <w:pPr>
              <w:rPr>
                <w:rFonts w:ascii="Times New Roman" w:hAnsi="Times New Roman"/>
              </w:rPr>
            </w:pPr>
            <w:r w:rsidRPr="00F52673">
              <w:rPr>
                <w:rFonts w:ascii="Times New Roman" w:hAnsi="Times New Roman"/>
              </w:rPr>
              <w:t>D. rather than</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42A. consideration</w:t>
            </w:r>
          </w:p>
        </w:tc>
        <w:tc>
          <w:tcPr>
            <w:tcW w:w="2130" w:type="dxa"/>
          </w:tcPr>
          <w:p w:rsidR="00B97777" w:rsidRPr="00F52673" w:rsidRDefault="00B97777">
            <w:pPr>
              <w:rPr>
                <w:rFonts w:ascii="Times New Roman" w:hAnsi="Times New Roman"/>
              </w:rPr>
            </w:pPr>
            <w:r w:rsidRPr="00F52673">
              <w:rPr>
                <w:rFonts w:ascii="Times New Roman" w:hAnsi="Times New Roman"/>
              </w:rPr>
              <w:t>B. contemplation</w:t>
            </w:r>
          </w:p>
        </w:tc>
        <w:tc>
          <w:tcPr>
            <w:tcW w:w="2131" w:type="dxa"/>
          </w:tcPr>
          <w:p w:rsidR="00B97777" w:rsidRPr="00F52673" w:rsidRDefault="00B97777">
            <w:pPr>
              <w:rPr>
                <w:rFonts w:ascii="Times New Roman" w:hAnsi="Times New Roman"/>
              </w:rPr>
            </w:pPr>
            <w:r w:rsidRPr="00F52673">
              <w:rPr>
                <w:rFonts w:ascii="Times New Roman" w:hAnsi="Times New Roman"/>
              </w:rPr>
              <w:t>C. consultation</w:t>
            </w:r>
          </w:p>
        </w:tc>
        <w:tc>
          <w:tcPr>
            <w:tcW w:w="2131" w:type="dxa"/>
          </w:tcPr>
          <w:p w:rsidR="00B97777" w:rsidRPr="00F52673" w:rsidRDefault="00B97777">
            <w:pPr>
              <w:rPr>
                <w:rFonts w:ascii="Times New Roman" w:hAnsi="Times New Roman"/>
              </w:rPr>
            </w:pPr>
            <w:r w:rsidRPr="00F52673">
              <w:rPr>
                <w:rFonts w:ascii="Times New Roman" w:hAnsi="Times New Roman"/>
              </w:rPr>
              <w:t>D. conspiration</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43A. Still</w:t>
            </w:r>
          </w:p>
        </w:tc>
        <w:tc>
          <w:tcPr>
            <w:tcW w:w="2130" w:type="dxa"/>
          </w:tcPr>
          <w:p w:rsidR="00B97777" w:rsidRPr="00F52673" w:rsidRDefault="00B97777">
            <w:pPr>
              <w:rPr>
                <w:rFonts w:ascii="Times New Roman" w:hAnsi="Times New Roman"/>
              </w:rPr>
            </w:pPr>
            <w:r w:rsidRPr="00F52673">
              <w:rPr>
                <w:rFonts w:ascii="Times New Roman" w:hAnsi="Times New Roman"/>
              </w:rPr>
              <w:t>B. Accordingly</w:t>
            </w:r>
          </w:p>
        </w:tc>
        <w:tc>
          <w:tcPr>
            <w:tcW w:w="2131" w:type="dxa"/>
          </w:tcPr>
          <w:p w:rsidR="00B97777" w:rsidRPr="00F52673" w:rsidRDefault="00B97777">
            <w:pPr>
              <w:rPr>
                <w:rFonts w:ascii="Times New Roman" w:hAnsi="Times New Roman"/>
              </w:rPr>
            </w:pPr>
            <w:r w:rsidRPr="00F52673">
              <w:rPr>
                <w:rFonts w:ascii="Times New Roman" w:hAnsi="Times New Roman"/>
              </w:rPr>
              <w:t>C. Yet</w:t>
            </w:r>
          </w:p>
        </w:tc>
        <w:tc>
          <w:tcPr>
            <w:tcW w:w="2131" w:type="dxa"/>
          </w:tcPr>
          <w:p w:rsidR="00B97777" w:rsidRPr="00F52673" w:rsidRDefault="00B97777">
            <w:pPr>
              <w:rPr>
                <w:rFonts w:ascii="Times New Roman" w:hAnsi="Times New Roman"/>
              </w:rPr>
            </w:pPr>
            <w:r w:rsidRPr="00F52673">
              <w:rPr>
                <w:rFonts w:ascii="Times New Roman" w:hAnsi="Times New Roman"/>
              </w:rPr>
              <w:t>D. Consequently</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44A. changeability</w:t>
            </w:r>
          </w:p>
        </w:tc>
        <w:tc>
          <w:tcPr>
            <w:tcW w:w="2130" w:type="dxa"/>
          </w:tcPr>
          <w:p w:rsidR="00B97777" w:rsidRPr="00F52673" w:rsidRDefault="00B97777">
            <w:pPr>
              <w:rPr>
                <w:rFonts w:ascii="Times New Roman" w:hAnsi="Times New Roman"/>
              </w:rPr>
            </w:pPr>
            <w:r w:rsidRPr="00F52673">
              <w:rPr>
                <w:rFonts w:ascii="Times New Roman" w:hAnsi="Times New Roman"/>
              </w:rPr>
              <w:t>B. sustainability</w:t>
            </w:r>
          </w:p>
        </w:tc>
        <w:tc>
          <w:tcPr>
            <w:tcW w:w="2131" w:type="dxa"/>
          </w:tcPr>
          <w:p w:rsidR="00B97777" w:rsidRPr="00F52673" w:rsidRDefault="00B97777">
            <w:pPr>
              <w:rPr>
                <w:rFonts w:ascii="Times New Roman" w:hAnsi="Times New Roman"/>
              </w:rPr>
            </w:pPr>
            <w:r w:rsidRPr="00F52673">
              <w:rPr>
                <w:rFonts w:ascii="Times New Roman" w:hAnsi="Times New Roman"/>
              </w:rPr>
              <w:t>C. adaptability</w:t>
            </w:r>
          </w:p>
        </w:tc>
        <w:tc>
          <w:tcPr>
            <w:tcW w:w="2131" w:type="dxa"/>
          </w:tcPr>
          <w:p w:rsidR="00B97777" w:rsidRPr="00F52673" w:rsidRDefault="00B97777">
            <w:pPr>
              <w:rPr>
                <w:rFonts w:ascii="Times New Roman" w:hAnsi="Times New Roman"/>
              </w:rPr>
            </w:pPr>
            <w:r w:rsidRPr="00F52673">
              <w:rPr>
                <w:rFonts w:ascii="Times New Roman" w:hAnsi="Times New Roman"/>
              </w:rPr>
              <w:t>D. compatibility</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45A. take after</w:t>
            </w:r>
          </w:p>
        </w:tc>
        <w:tc>
          <w:tcPr>
            <w:tcW w:w="2130" w:type="dxa"/>
          </w:tcPr>
          <w:p w:rsidR="00B97777" w:rsidRPr="00F52673" w:rsidRDefault="00B97777">
            <w:pPr>
              <w:rPr>
                <w:rFonts w:ascii="Times New Roman" w:hAnsi="Times New Roman"/>
              </w:rPr>
            </w:pPr>
            <w:r w:rsidRPr="00F52673">
              <w:rPr>
                <w:rFonts w:ascii="Times New Roman" w:hAnsi="Times New Roman"/>
              </w:rPr>
              <w:t>B. takes on</w:t>
            </w:r>
          </w:p>
        </w:tc>
        <w:tc>
          <w:tcPr>
            <w:tcW w:w="2131" w:type="dxa"/>
          </w:tcPr>
          <w:p w:rsidR="00B97777" w:rsidRPr="00F52673" w:rsidRDefault="00B97777">
            <w:pPr>
              <w:rPr>
                <w:rFonts w:ascii="Times New Roman" w:hAnsi="Times New Roman"/>
              </w:rPr>
            </w:pPr>
            <w:r w:rsidRPr="00F52673">
              <w:rPr>
                <w:rFonts w:ascii="Times New Roman" w:hAnsi="Times New Roman"/>
              </w:rPr>
              <w:t>C. takes up</w:t>
            </w:r>
          </w:p>
        </w:tc>
        <w:tc>
          <w:tcPr>
            <w:tcW w:w="2131" w:type="dxa"/>
          </w:tcPr>
          <w:p w:rsidR="00B97777" w:rsidRPr="00F52673" w:rsidRDefault="00B97777">
            <w:pPr>
              <w:rPr>
                <w:rFonts w:ascii="Times New Roman" w:hAnsi="Times New Roman"/>
              </w:rPr>
            </w:pPr>
            <w:r w:rsidRPr="00F52673">
              <w:rPr>
                <w:rFonts w:ascii="Times New Roman" w:hAnsi="Times New Roman"/>
              </w:rPr>
              <w:t>D. takes for</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46A. Given</w:t>
            </w:r>
          </w:p>
        </w:tc>
        <w:tc>
          <w:tcPr>
            <w:tcW w:w="2130" w:type="dxa"/>
          </w:tcPr>
          <w:p w:rsidR="00B97777" w:rsidRPr="00F52673" w:rsidRDefault="00B97777">
            <w:pPr>
              <w:rPr>
                <w:rFonts w:ascii="Times New Roman" w:hAnsi="Times New Roman"/>
              </w:rPr>
            </w:pPr>
            <w:r w:rsidRPr="00F52673">
              <w:rPr>
                <w:rFonts w:ascii="Times New Roman" w:hAnsi="Times New Roman"/>
              </w:rPr>
              <w:t>B. in case</w:t>
            </w:r>
          </w:p>
        </w:tc>
        <w:tc>
          <w:tcPr>
            <w:tcW w:w="2131" w:type="dxa"/>
          </w:tcPr>
          <w:p w:rsidR="00B97777" w:rsidRPr="00F52673" w:rsidRDefault="00B97777">
            <w:pPr>
              <w:rPr>
                <w:rFonts w:ascii="Times New Roman" w:hAnsi="Times New Roman"/>
              </w:rPr>
            </w:pPr>
            <w:r w:rsidRPr="00F52673">
              <w:rPr>
                <w:rFonts w:ascii="Times New Roman" w:hAnsi="Times New Roman"/>
              </w:rPr>
              <w:t>C. Only if</w:t>
            </w:r>
          </w:p>
        </w:tc>
        <w:tc>
          <w:tcPr>
            <w:tcW w:w="2131" w:type="dxa"/>
          </w:tcPr>
          <w:p w:rsidR="00B97777" w:rsidRPr="00F52673" w:rsidRDefault="00B97777">
            <w:pPr>
              <w:rPr>
                <w:rFonts w:ascii="Times New Roman" w:hAnsi="Times New Roman"/>
              </w:rPr>
            </w:pPr>
            <w:r w:rsidRPr="00F52673">
              <w:rPr>
                <w:rFonts w:ascii="Times New Roman" w:hAnsi="Times New Roman"/>
              </w:rPr>
              <w:t>D. Providing</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47A. remedy</w:t>
            </w:r>
          </w:p>
        </w:tc>
        <w:tc>
          <w:tcPr>
            <w:tcW w:w="2130" w:type="dxa"/>
          </w:tcPr>
          <w:p w:rsidR="00B97777" w:rsidRPr="00F52673" w:rsidRDefault="00B97777">
            <w:pPr>
              <w:rPr>
                <w:rFonts w:ascii="Times New Roman" w:hAnsi="Times New Roman"/>
              </w:rPr>
            </w:pPr>
            <w:r w:rsidRPr="00F52673">
              <w:rPr>
                <w:rFonts w:ascii="Times New Roman" w:hAnsi="Times New Roman"/>
              </w:rPr>
              <w:t>B. amend</w:t>
            </w:r>
          </w:p>
        </w:tc>
        <w:tc>
          <w:tcPr>
            <w:tcW w:w="2131" w:type="dxa"/>
          </w:tcPr>
          <w:p w:rsidR="00B97777" w:rsidRPr="00F52673" w:rsidRDefault="00B97777">
            <w:pPr>
              <w:rPr>
                <w:rFonts w:ascii="Times New Roman" w:hAnsi="Times New Roman"/>
              </w:rPr>
            </w:pPr>
            <w:r w:rsidRPr="00F52673">
              <w:rPr>
                <w:rFonts w:ascii="Times New Roman" w:hAnsi="Times New Roman"/>
              </w:rPr>
              <w:t>C. correct</w:t>
            </w:r>
          </w:p>
        </w:tc>
        <w:tc>
          <w:tcPr>
            <w:tcW w:w="2131" w:type="dxa"/>
          </w:tcPr>
          <w:p w:rsidR="00B97777" w:rsidRPr="00F52673" w:rsidRDefault="00B97777">
            <w:pPr>
              <w:rPr>
                <w:rFonts w:ascii="Times New Roman" w:hAnsi="Times New Roman"/>
              </w:rPr>
            </w:pPr>
            <w:r w:rsidRPr="00F52673">
              <w:rPr>
                <w:rFonts w:ascii="Times New Roman" w:hAnsi="Times New Roman"/>
              </w:rPr>
              <w:t>D. rectify</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48A. conferences</w:t>
            </w:r>
          </w:p>
        </w:tc>
        <w:tc>
          <w:tcPr>
            <w:tcW w:w="2130" w:type="dxa"/>
          </w:tcPr>
          <w:p w:rsidR="00B97777" w:rsidRPr="00F52673" w:rsidRDefault="00B97777">
            <w:pPr>
              <w:rPr>
                <w:rFonts w:ascii="Times New Roman" w:hAnsi="Times New Roman"/>
              </w:rPr>
            </w:pPr>
            <w:r w:rsidRPr="00F52673">
              <w:rPr>
                <w:rFonts w:ascii="Times New Roman" w:hAnsi="Times New Roman"/>
              </w:rPr>
              <w:t>B. rallies</w:t>
            </w:r>
          </w:p>
        </w:tc>
        <w:tc>
          <w:tcPr>
            <w:tcW w:w="2131" w:type="dxa"/>
          </w:tcPr>
          <w:p w:rsidR="00B97777" w:rsidRPr="00F52673" w:rsidRDefault="00B97777">
            <w:pPr>
              <w:rPr>
                <w:rFonts w:ascii="Times New Roman" w:hAnsi="Times New Roman"/>
              </w:rPr>
            </w:pPr>
            <w:r w:rsidRPr="00F52673">
              <w:rPr>
                <w:rFonts w:ascii="Times New Roman" w:hAnsi="Times New Roman"/>
              </w:rPr>
              <w:t>C. gatherings</w:t>
            </w:r>
          </w:p>
        </w:tc>
        <w:tc>
          <w:tcPr>
            <w:tcW w:w="2131" w:type="dxa"/>
          </w:tcPr>
          <w:p w:rsidR="00B97777" w:rsidRPr="00F52673" w:rsidRDefault="00B97777">
            <w:pPr>
              <w:rPr>
                <w:rFonts w:ascii="Times New Roman" w:hAnsi="Times New Roman"/>
              </w:rPr>
            </w:pPr>
            <w:r w:rsidRPr="00F52673">
              <w:rPr>
                <w:rFonts w:ascii="Times New Roman" w:hAnsi="Times New Roman"/>
              </w:rPr>
              <w:t>D. sessions</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49A. boost</w:t>
            </w:r>
          </w:p>
        </w:tc>
        <w:tc>
          <w:tcPr>
            <w:tcW w:w="2130" w:type="dxa"/>
          </w:tcPr>
          <w:p w:rsidR="00B97777" w:rsidRPr="00F52673" w:rsidRDefault="00B97777">
            <w:pPr>
              <w:rPr>
                <w:rFonts w:ascii="Times New Roman" w:hAnsi="Times New Roman"/>
              </w:rPr>
            </w:pPr>
            <w:r w:rsidRPr="00F52673">
              <w:rPr>
                <w:rFonts w:ascii="Times New Roman" w:hAnsi="Times New Roman"/>
              </w:rPr>
              <w:t>B. hoist</w:t>
            </w:r>
          </w:p>
        </w:tc>
        <w:tc>
          <w:tcPr>
            <w:tcW w:w="2131" w:type="dxa"/>
          </w:tcPr>
          <w:p w:rsidR="00B97777" w:rsidRPr="00F52673" w:rsidRDefault="00B97777">
            <w:pPr>
              <w:rPr>
                <w:rFonts w:ascii="Times New Roman" w:hAnsi="Times New Roman"/>
              </w:rPr>
            </w:pPr>
            <w:r w:rsidRPr="00F52673">
              <w:rPr>
                <w:rFonts w:ascii="Times New Roman" w:hAnsi="Times New Roman"/>
              </w:rPr>
              <w:t>C. exalt</w:t>
            </w:r>
          </w:p>
        </w:tc>
        <w:tc>
          <w:tcPr>
            <w:tcW w:w="2131" w:type="dxa"/>
          </w:tcPr>
          <w:p w:rsidR="00B97777" w:rsidRPr="00F52673" w:rsidRDefault="00B97777">
            <w:pPr>
              <w:rPr>
                <w:rFonts w:ascii="Times New Roman" w:hAnsi="Times New Roman"/>
              </w:rPr>
            </w:pPr>
            <w:r w:rsidRPr="00F52673">
              <w:rPr>
                <w:rFonts w:ascii="Times New Roman" w:hAnsi="Times New Roman"/>
              </w:rPr>
              <w:t>D. elevate</w:t>
            </w:r>
          </w:p>
        </w:tc>
      </w:tr>
      <w:tr w:rsidR="00B97777" w:rsidRPr="00F52673" w:rsidTr="00F52673">
        <w:tc>
          <w:tcPr>
            <w:tcW w:w="2130" w:type="dxa"/>
          </w:tcPr>
          <w:p w:rsidR="00B97777" w:rsidRPr="00F52673" w:rsidRDefault="00B97777">
            <w:pPr>
              <w:rPr>
                <w:rFonts w:ascii="Times New Roman" w:hAnsi="Times New Roman"/>
              </w:rPr>
            </w:pPr>
            <w:r w:rsidRPr="00F52673">
              <w:rPr>
                <w:rFonts w:ascii="Times New Roman" w:hAnsi="Times New Roman"/>
              </w:rPr>
              <w:t>50A. optimistic</w:t>
            </w:r>
          </w:p>
        </w:tc>
        <w:tc>
          <w:tcPr>
            <w:tcW w:w="2130" w:type="dxa"/>
          </w:tcPr>
          <w:p w:rsidR="00B97777" w:rsidRPr="00F52673" w:rsidRDefault="00B97777">
            <w:pPr>
              <w:rPr>
                <w:rFonts w:ascii="Times New Roman" w:hAnsi="Times New Roman"/>
              </w:rPr>
            </w:pPr>
            <w:r w:rsidRPr="00F52673">
              <w:rPr>
                <w:rFonts w:ascii="Times New Roman" w:hAnsi="Times New Roman"/>
              </w:rPr>
              <w:t>B. idealistic</w:t>
            </w:r>
          </w:p>
        </w:tc>
        <w:tc>
          <w:tcPr>
            <w:tcW w:w="2131" w:type="dxa"/>
          </w:tcPr>
          <w:p w:rsidR="00B97777" w:rsidRPr="00F52673" w:rsidRDefault="00B97777">
            <w:pPr>
              <w:rPr>
                <w:rFonts w:ascii="Times New Roman" w:hAnsi="Times New Roman"/>
              </w:rPr>
            </w:pPr>
            <w:r w:rsidRPr="00F52673">
              <w:rPr>
                <w:rFonts w:ascii="Times New Roman" w:hAnsi="Times New Roman"/>
              </w:rPr>
              <w:t>C. realistic</w:t>
            </w:r>
          </w:p>
        </w:tc>
        <w:tc>
          <w:tcPr>
            <w:tcW w:w="2131" w:type="dxa"/>
          </w:tcPr>
          <w:p w:rsidR="00B97777" w:rsidRPr="00F52673" w:rsidRDefault="00B97777">
            <w:pPr>
              <w:rPr>
                <w:rFonts w:ascii="Times New Roman" w:hAnsi="Times New Roman"/>
              </w:rPr>
            </w:pPr>
            <w:r w:rsidRPr="00F52673">
              <w:rPr>
                <w:rFonts w:ascii="Times New Roman" w:hAnsi="Times New Roman"/>
              </w:rPr>
              <w:t>D. dynamic</w:t>
            </w:r>
          </w:p>
        </w:tc>
      </w:tr>
    </w:tbl>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 xml:space="preserve">Part </w:t>
      </w:r>
      <w:r>
        <w:rPr>
          <w:rFonts w:ascii="宋体" w:hAnsi="宋体" w:hint="eastAsia"/>
        </w:rPr>
        <w:t>Ⅳ</w:t>
      </w:r>
      <w:r>
        <w:rPr>
          <w:rFonts w:ascii="Times New Roman" w:hAnsi="Times New Roman"/>
        </w:rPr>
        <w:t xml:space="preserve">Grammar &amp; Vocabulary </w:t>
      </w:r>
    </w:p>
    <w:p w:rsidR="00B97777" w:rsidRDefault="00B97777">
      <w:pPr>
        <w:rPr>
          <w:rFonts w:ascii="Times New Roman" w:hAnsi="Times New Roman"/>
          <w:b/>
          <w:i/>
        </w:rPr>
      </w:pPr>
      <w:r>
        <w:rPr>
          <w:rFonts w:ascii="Times New Roman" w:hAnsi="Times New Roman"/>
          <w:b/>
          <w:i/>
        </w:rPr>
        <w:t>There are thirty sentences in this section. Beneath each sentence there are four words, phrases or statements marked A,B,C and D. Choose one word, phrase or statement that best completes the sentence.</w:t>
      </w:r>
    </w:p>
    <w:p w:rsidR="00B97777" w:rsidRDefault="00B97777">
      <w:pPr>
        <w:rPr>
          <w:rFonts w:ascii="Times New Roman" w:hAnsi="Times New Roman"/>
          <w:b/>
          <w:i/>
        </w:rPr>
      </w:pPr>
      <w:r>
        <w:rPr>
          <w:rFonts w:ascii="Times New Roman" w:hAnsi="Times New Roman"/>
          <w:b/>
          <w:i/>
        </w:rPr>
        <w:t xml:space="preserve">   Mark your answers on Answer Sheet Two.</w:t>
      </w:r>
    </w:p>
    <w:p w:rsidR="00B97777" w:rsidRDefault="00B97777">
      <w:pPr>
        <w:rPr>
          <w:rFonts w:ascii="Times New Roman" w:hAnsi="Times New Roman"/>
        </w:rPr>
      </w:pPr>
      <w:r>
        <w:rPr>
          <w:rFonts w:ascii="Times New Roman" w:hAnsi="Times New Roman"/>
        </w:rPr>
        <w:t>51. ________, still he kept on working.</w:t>
      </w:r>
    </w:p>
    <w:p w:rsidR="00B97777" w:rsidRDefault="00B97777">
      <w:pPr>
        <w:rPr>
          <w:rFonts w:ascii="Times New Roman" w:hAnsi="Times New Roman"/>
        </w:rPr>
      </w:pPr>
      <w:r>
        <w:rPr>
          <w:rFonts w:ascii="Times New Roman" w:hAnsi="Times New Roman"/>
        </w:rPr>
        <w:t xml:space="preserve">  A. In case he was worn out                B. Even if he was worn out</w:t>
      </w:r>
    </w:p>
    <w:p w:rsidR="00B97777" w:rsidRDefault="00B97777">
      <w:pPr>
        <w:rPr>
          <w:rFonts w:ascii="Times New Roman" w:hAnsi="Times New Roman"/>
        </w:rPr>
      </w:pPr>
      <w:r>
        <w:rPr>
          <w:rFonts w:ascii="Times New Roman" w:hAnsi="Times New Roman"/>
        </w:rPr>
        <w:t xml:space="preserve">  C. Though he was worn out               D. Provided he was worn out</w:t>
      </w:r>
    </w:p>
    <w:p w:rsidR="00B97777" w:rsidRDefault="00B97777">
      <w:pPr>
        <w:rPr>
          <w:rFonts w:ascii="Times New Roman" w:hAnsi="Times New Roman"/>
        </w:rPr>
      </w:pPr>
      <w:r>
        <w:rPr>
          <w:rFonts w:ascii="Times New Roman" w:hAnsi="Times New Roman"/>
        </w:rPr>
        <w:t xml:space="preserve">52. In the sentence “Many people observed the ship </w:t>
      </w:r>
      <w:r>
        <w:rPr>
          <w:rFonts w:ascii="Times New Roman" w:hAnsi="Times New Roman"/>
          <w:b/>
          <w:i/>
        </w:rPr>
        <w:t>leaving the harbor</w:t>
      </w:r>
      <w:r>
        <w:rPr>
          <w:rFonts w:ascii="Times New Roman" w:hAnsi="Times New Roman"/>
        </w:rPr>
        <w:t>.”, the italicized part is _________.</w:t>
      </w:r>
    </w:p>
    <w:p w:rsidR="00B97777" w:rsidRDefault="00B97777">
      <w:pPr>
        <w:rPr>
          <w:rFonts w:ascii="Times New Roman" w:hAnsi="Times New Roman"/>
        </w:rPr>
      </w:pPr>
      <w:r>
        <w:rPr>
          <w:rFonts w:ascii="Times New Roman" w:hAnsi="Times New Roman"/>
        </w:rPr>
        <w:t xml:space="preserve">  A. object complement           B. adverbial          C. object        D. appositive</w:t>
      </w:r>
    </w:p>
    <w:p w:rsidR="00B97777" w:rsidRDefault="00B97777">
      <w:pPr>
        <w:rPr>
          <w:rFonts w:ascii="Times New Roman" w:hAnsi="Times New Roman"/>
        </w:rPr>
      </w:pPr>
      <w:r>
        <w:rPr>
          <w:rFonts w:ascii="Times New Roman" w:hAnsi="Times New Roman"/>
        </w:rPr>
        <w:t>53. Which of the following italicized parts is a predicative clause?</w:t>
      </w:r>
    </w:p>
    <w:p w:rsidR="00B97777" w:rsidRDefault="00B97777">
      <w:pPr>
        <w:rPr>
          <w:rFonts w:ascii="Times New Roman" w:hAnsi="Times New Roman"/>
        </w:rPr>
      </w:pPr>
      <w:r>
        <w:rPr>
          <w:rFonts w:ascii="Times New Roman" w:hAnsi="Times New Roman"/>
        </w:rPr>
        <w:t xml:space="preserve">  A. I feel it a pity </w:t>
      </w:r>
      <w:r>
        <w:rPr>
          <w:rFonts w:ascii="Times New Roman" w:hAnsi="Times New Roman"/>
          <w:i/>
        </w:rPr>
        <w:t>that I haven’t been to the get-together.</w:t>
      </w:r>
    </w:p>
    <w:p w:rsidR="00B97777" w:rsidRDefault="00B97777">
      <w:pPr>
        <w:rPr>
          <w:rFonts w:ascii="Times New Roman" w:hAnsi="Times New Roman"/>
        </w:rPr>
      </w:pPr>
      <w:r>
        <w:rPr>
          <w:rFonts w:ascii="Times New Roman" w:hAnsi="Times New Roman"/>
        </w:rPr>
        <w:t xml:space="preserve">  B. It is estimated </w:t>
      </w:r>
      <w:r>
        <w:rPr>
          <w:rFonts w:ascii="Times New Roman" w:hAnsi="Times New Roman"/>
          <w:i/>
        </w:rPr>
        <w:t>that the vase is 2000 years old.</w:t>
      </w:r>
    </w:p>
    <w:p w:rsidR="00B97777" w:rsidRDefault="00B97777">
      <w:pPr>
        <w:rPr>
          <w:rFonts w:ascii="Times New Roman" w:hAnsi="Times New Roman"/>
        </w:rPr>
      </w:pPr>
      <w:r>
        <w:rPr>
          <w:rFonts w:ascii="Times New Roman" w:hAnsi="Times New Roman"/>
        </w:rPr>
        <w:t xml:space="preserve">  C. It now appears </w:t>
      </w:r>
      <w:r>
        <w:rPr>
          <w:rFonts w:ascii="Times New Roman" w:hAnsi="Times New Roman"/>
          <w:i/>
        </w:rPr>
        <w:t>that they are in urgent need of help.</w:t>
      </w:r>
    </w:p>
    <w:p w:rsidR="00B97777" w:rsidRDefault="00B97777">
      <w:pPr>
        <w:rPr>
          <w:rFonts w:ascii="Times New Roman" w:hAnsi="Times New Roman"/>
          <w:i/>
        </w:rPr>
      </w:pPr>
      <w:r>
        <w:rPr>
          <w:rFonts w:ascii="Times New Roman" w:hAnsi="Times New Roman"/>
        </w:rPr>
        <w:t xml:space="preserve">  D. My hope is</w:t>
      </w:r>
      <w:r>
        <w:rPr>
          <w:rFonts w:ascii="Times New Roman" w:hAnsi="Times New Roman"/>
          <w:i/>
        </w:rPr>
        <w:t xml:space="preserve"> that he will keep it a secret forever.</w:t>
      </w:r>
    </w:p>
    <w:p w:rsidR="00B97777" w:rsidRDefault="00B97777">
      <w:pPr>
        <w:rPr>
          <w:rFonts w:ascii="Times New Roman" w:hAnsi="Times New Roman"/>
        </w:rPr>
      </w:pPr>
      <w:r>
        <w:rPr>
          <w:rFonts w:ascii="Times New Roman" w:hAnsi="Times New Roman"/>
        </w:rPr>
        <w:t>54.Which of the following sentence is an emphatic sentence (</w:t>
      </w:r>
      <w:r>
        <w:rPr>
          <w:rFonts w:ascii="Times New Roman" w:hAnsi="Times New Roman" w:hint="eastAsia"/>
        </w:rPr>
        <w:t>强调句</w:t>
      </w:r>
      <w:r>
        <w:rPr>
          <w:rFonts w:ascii="Times New Roman" w:hAnsi="Times New Roman"/>
        </w:rPr>
        <w:t>)</w:t>
      </w:r>
      <w:r>
        <w:rPr>
          <w:rFonts w:ascii="Times New Roman" w:hAnsi="Times New Roman" w:hint="eastAsia"/>
        </w:rPr>
        <w:t>？</w:t>
      </w:r>
    </w:p>
    <w:p w:rsidR="00B97777" w:rsidRDefault="00B97777">
      <w:pPr>
        <w:rPr>
          <w:rFonts w:ascii="Times New Roman" w:hAnsi="Times New Roman"/>
        </w:rPr>
      </w:pPr>
      <w:r>
        <w:rPr>
          <w:rFonts w:ascii="Times New Roman" w:hAnsi="Times New Roman"/>
        </w:rPr>
        <w:t xml:space="preserve">  A</w:t>
      </w:r>
      <w:r>
        <w:rPr>
          <w:rFonts w:ascii="Times New Roman" w:hAnsi="Times New Roman" w:hint="eastAsia"/>
        </w:rPr>
        <w:t>．</w:t>
      </w:r>
      <w:r>
        <w:rPr>
          <w:rFonts w:ascii="Times New Roman" w:hAnsi="Times New Roman"/>
        </w:rPr>
        <w:t>What he means, in other words, his intentions is more annoying than his words.</w:t>
      </w:r>
    </w:p>
    <w:p w:rsidR="00B97777" w:rsidRDefault="00B97777">
      <w:pPr>
        <w:rPr>
          <w:rFonts w:ascii="Times New Roman" w:hAnsi="Times New Roman"/>
        </w:rPr>
      </w:pPr>
      <w:r>
        <w:rPr>
          <w:rFonts w:ascii="Times New Roman" w:hAnsi="Times New Roman"/>
        </w:rPr>
        <w:t xml:space="preserve">  B. His intentions instead of his words have annoyed me.</w:t>
      </w:r>
    </w:p>
    <w:p w:rsidR="00B97777" w:rsidRDefault="00B97777">
      <w:pPr>
        <w:rPr>
          <w:rFonts w:ascii="Times New Roman" w:hAnsi="Times New Roman"/>
        </w:rPr>
      </w:pPr>
      <w:r>
        <w:rPr>
          <w:rFonts w:ascii="Times New Roman" w:hAnsi="Times New Roman"/>
        </w:rPr>
        <w:t xml:space="preserve">  C. I was annoyed by his intentions rather than what he means.</w:t>
      </w:r>
    </w:p>
    <w:p w:rsidR="00B97777" w:rsidRDefault="00B97777">
      <w:pPr>
        <w:rPr>
          <w:rFonts w:ascii="Times New Roman" w:hAnsi="Times New Roman"/>
        </w:rPr>
      </w:pPr>
      <w:r>
        <w:rPr>
          <w:rFonts w:ascii="Times New Roman" w:hAnsi="Times New Roman"/>
        </w:rPr>
        <w:t xml:space="preserve">  D. It is what he means rather than what he says that annoys me.</w:t>
      </w:r>
    </w:p>
    <w:p w:rsidR="00B97777" w:rsidRDefault="00B97777">
      <w:pPr>
        <w:rPr>
          <w:rFonts w:ascii="Times New Roman" w:hAnsi="Times New Roman"/>
        </w:rPr>
      </w:pPr>
      <w:r>
        <w:rPr>
          <w:rFonts w:ascii="Times New Roman" w:hAnsi="Times New Roman"/>
        </w:rPr>
        <w:t>55. Which of the following is an imperative sentence?</w:t>
      </w:r>
    </w:p>
    <w:p w:rsidR="00B97777" w:rsidRDefault="00B97777">
      <w:pPr>
        <w:rPr>
          <w:rFonts w:ascii="Times New Roman" w:hAnsi="Times New Roman"/>
        </w:rPr>
      </w:pPr>
      <w:r>
        <w:rPr>
          <w:rFonts w:ascii="Times New Roman" w:hAnsi="Times New Roman"/>
        </w:rPr>
        <w:t xml:space="preserve">   A. I look forward to meeting you in the next session.</w:t>
      </w:r>
    </w:p>
    <w:p w:rsidR="00B97777" w:rsidRDefault="00B97777">
      <w:pPr>
        <w:rPr>
          <w:rFonts w:ascii="Times New Roman" w:hAnsi="Times New Roman"/>
        </w:rPr>
      </w:pPr>
      <w:r>
        <w:rPr>
          <w:rFonts w:ascii="Times New Roman" w:hAnsi="Times New Roman"/>
        </w:rPr>
        <w:t xml:space="preserve">   B. I wish that you can stay for another three days.</w:t>
      </w:r>
    </w:p>
    <w:p w:rsidR="00B97777" w:rsidRDefault="00B97777">
      <w:pPr>
        <w:rPr>
          <w:rFonts w:ascii="Times New Roman" w:hAnsi="Times New Roman"/>
        </w:rPr>
      </w:pPr>
      <w:r>
        <w:rPr>
          <w:rFonts w:ascii="Times New Roman" w:hAnsi="Times New Roman"/>
        </w:rPr>
        <w:t xml:space="preserve">   C. Whatever you do, you should not forget who you are.</w:t>
      </w:r>
    </w:p>
    <w:p w:rsidR="00B97777" w:rsidRDefault="00B97777">
      <w:pPr>
        <w:rPr>
          <w:rFonts w:ascii="Times New Roman" w:hAnsi="Times New Roman"/>
        </w:rPr>
      </w:pPr>
      <w:r>
        <w:rPr>
          <w:rFonts w:ascii="Times New Roman" w:hAnsi="Times New Roman"/>
        </w:rPr>
        <w:t xml:space="preserve">   D. Keep running or you will fall behind.</w:t>
      </w:r>
    </w:p>
    <w:p w:rsidR="00B97777" w:rsidRDefault="00B97777">
      <w:pPr>
        <w:rPr>
          <w:rFonts w:ascii="Times New Roman" w:hAnsi="Times New Roman"/>
        </w:rPr>
      </w:pPr>
      <w:r>
        <w:rPr>
          <w:rFonts w:ascii="Times New Roman" w:hAnsi="Times New Roman"/>
        </w:rPr>
        <w:t>56. Three big</w:t>
      </w:r>
      <w:r>
        <w:rPr>
          <w:rFonts w:ascii="Times New Roman" w:hAnsi="Times New Roman"/>
          <w:i/>
        </w:rPr>
        <w:t xml:space="preserve"> uncertainties </w:t>
      </w:r>
      <w:r>
        <w:rPr>
          <w:rFonts w:ascii="Times New Roman" w:hAnsi="Times New Roman"/>
        </w:rPr>
        <w:t>loom over the next administration. The italicized word is a(n) _____ in the sentence.</w:t>
      </w:r>
    </w:p>
    <w:p w:rsidR="00B97777" w:rsidRDefault="00B97777">
      <w:pPr>
        <w:rPr>
          <w:rFonts w:ascii="Times New Roman" w:hAnsi="Times New Roman"/>
        </w:rPr>
      </w:pPr>
      <w:r>
        <w:rPr>
          <w:rFonts w:ascii="Times New Roman" w:hAnsi="Times New Roman"/>
        </w:rPr>
        <w:t xml:space="preserve">   A. compound word         B. derivation       C. adjective      D. object</w:t>
      </w:r>
    </w:p>
    <w:p w:rsidR="00B97777" w:rsidRDefault="00B97777">
      <w:pPr>
        <w:rPr>
          <w:rFonts w:ascii="Times New Roman" w:hAnsi="Times New Roman"/>
        </w:rPr>
      </w:pPr>
      <w:r>
        <w:rPr>
          <w:rFonts w:ascii="Times New Roman" w:hAnsi="Times New Roman"/>
        </w:rPr>
        <w:t>57. Which of the following is NOT an abbreviation?</w:t>
      </w:r>
    </w:p>
    <w:p w:rsidR="00B97777" w:rsidRDefault="00B97777">
      <w:pPr>
        <w:rPr>
          <w:rFonts w:ascii="Times New Roman" w:hAnsi="Times New Roman"/>
        </w:rPr>
      </w:pPr>
      <w:r>
        <w:rPr>
          <w:rFonts w:ascii="Times New Roman" w:hAnsi="Times New Roman"/>
        </w:rPr>
        <w:t xml:space="preserve">   A. Prof.         B. Gang.        C. Ad.            D. Fridge</w:t>
      </w:r>
    </w:p>
    <w:p w:rsidR="00B97777" w:rsidRDefault="00B97777">
      <w:pPr>
        <w:rPr>
          <w:rFonts w:ascii="Times New Roman" w:hAnsi="Times New Roman"/>
        </w:rPr>
      </w:pPr>
      <w:r>
        <w:rPr>
          <w:rFonts w:ascii="Times New Roman" w:hAnsi="Times New Roman"/>
        </w:rPr>
        <w:t>58. Which of the following best explains the meaning of “She said we should finish the work as soon as possible.”?</w:t>
      </w:r>
    </w:p>
    <w:p w:rsidR="00B97777" w:rsidRDefault="00B97777">
      <w:pPr>
        <w:rPr>
          <w:rFonts w:ascii="Times New Roman" w:hAnsi="Times New Roman"/>
        </w:rPr>
      </w:pPr>
      <w:r>
        <w:rPr>
          <w:rFonts w:ascii="Times New Roman" w:hAnsi="Times New Roman"/>
        </w:rPr>
        <w:t xml:space="preserve">   A. She said that we were going to finish the work.</w:t>
      </w:r>
    </w:p>
    <w:p w:rsidR="00B97777" w:rsidRDefault="00B97777">
      <w:pPr>
        <w:rPr>
          <w:rFonts w:ascii="Times New Roman" w:hAnsi="Times New Roman"/>
        </w:rPr>
      </w:pPr>
      <w:r>
        <w:rPr>
          <w:rFonts w:ascii="Times New Roman" w:hAnsi="Times New Roman"/>
        </w:rPr>
        <w:t xml:space="preserve">   B. She ordered that we must finish the work.</w:t>
      </w:r>
    </w:p>
    <w:p w:rsidR="00B97777" w:rsidRDefault="00B97777">
      <w:pPr>
        <w:rPr>
          <w:rFonts w:ascii="Times New Roman" w:hAnsi="Times New Roman"/>
        </w:rPr>
      </w:pPr>
      <w:r>
        <w:rPr>
          <w:rFonts w:ascii="Times New Roman" w:hAnsi="Times New Roman"/>
        </w:rPr>
        <w:t xml:space="preserve">   C. She suggested that we finish the work in time.</w:t>
      </w:r>
    </w:p>
    <w:p w:rsidR="00B97777" w:rsidRDefault="00B97777">
      <w:pPr>
        <w:rPr>
          <w:rFonts w:ascii="Times New Roman" w:hAnsi="Times New Roman"/>
        </w:rPr>
      </w:pPr>
      <w:r>
        <w:rPr>
          <w:rFonts w:ascii="Times New Roman" w:hAnsi="Times New Roman"/>
        </w:rPr>
        <w:t xml:space="preserve">   D. She advised us not to finish the work unless we meet the deadline.</w:t>
      </w:r>
    </w:p>
    <w:p w:rsidR="00B97777" w:rsidRDefault="00B97777">
      <w:pPr>
        <w:rPr>
          <w:rFonts w:ascii="Times New Roman" w:hAnsi="Times New Roman"/>
        </w:rPr>
      </w:pPr>
      <w:r>
        <w:rPr>
          <w:rFonts w:ascii="Times New Roman" w:hAnsi="Times New Roman"/>
        </w:rPr>
        <w:t>59. Which of the following sentences express a fact?</w:t>
      </w:r>
    </w:p>
    <w:p w:rsidR="00B97777" w:rsidRDefault="00B97777">
      <w:pPr>
        <w:rPr>
          <w:rFonts w:ascii="Times New Roman" w:hAnsi="Times New Roman"/>
        </w:rPr>
      </w:pPr>
      <w:r>
        <w:rPr>
          <w:rFonts w:ascii="Times New Roman" w:hAnsi="Times New Roman"/>
        </w:rPr>
        <w:t xml:space="preserve">   A. He is a nice man. I suppose.</w:t>
      </w:r>
    </w:p>
    <w:p w:rsidR="00B97777" w:rsidRDefault="00B97777">
      <w:pPr>
        <w:rPr>
          <w:rFonts w:ascii="Times New Roman" w:hAnsi="Times New Roman"/>
        </w:rPr>
      </w:pPr>
      <w:r>
        <w:rPr>
          <w:rFonts w:ascii="Times New Roman" w:hAnsi="Times New Roman"/>
        </w:rPr>
        <w:t xml:space="preserve">   B. I hope he can feel better soon.</w:t>
      </w:r>
    </w:p>
    <w:p w:rsidR="00B97777" w:rsidRDefault="00B97777">
      <w:pPr>
        <w:rPr>
          <w:rFonts w:ascii="Times New Roman" w:hAnsi="Times New Roman"/>
        </w:rPr>
      </w:pPr>
      <w:r>
        <w:rPr>
          <w:rFonts w:ascii="Times New Roman" w:hAnsi="Times New Roman"/>
        </w:rPr>
        <w:t xml:space="preserve">   C. He must be playing football now.</w:t>
      </w:r>
    </w:p>
    <w:p w:rsidR="00B97777" w:rsidRDefault="00B97777">
      <w:pPr>
        <w:rPr>
          <w:rFonts w:ascii="Times New Roman" w:hAnsi="Times New Roman"/>
        </w:rPr>
      </w:pPr>
      <w:r>
        <w:rPr>
          <w:rFonts w:ascii="Times New Roman" w:hAnsi="Times New Roman"/>
        </w:rPr>
        <w:t xml:space="preserve">   D. She is such a beautiful girl that we are all attracted by her.</w:t>
      </w:r>
    </w:p>
    <w:p w:rsidR="00B97777" w:rsidRDefault="00B97777">
      <w:pPr>
        <w:rPr>
          <w:rFonts w:ascii="Times New Roman" w:hAnsi="Times New Roman"/>
        </w:rPr>
      </w:pPr>
      <w:r>
        <w:rPr>
          <w:rFonts w:ascii="Times New Roman" w:hAnsi="Times New Roman"/>
        </w:rPr>
        <w:t>60. Which of the following sentences does NOT contain an attributive clause?</w:t>
      </w:r>
    </w:p>
    <w:p w:rsidR="00B97777" w:rsidRDefault="00B97777">
      <w:pPr>
        <w:rPr>
          <w:rFonts w:ascii="Times New Roman" w:hAnsi="Times New Roman"/>
        </w:rPr>
      </w:pPr>
      <w:r>
        <w:rPr>
          <w:rFonts w:ascii="Times New Roman" w:hAnsi="Times New Roman"/>
        </w:rPr>
        <w:t xml:space="preserve">   A. It is said that the U.S. government has made public a survey that is about human rights.</w:t>
      </w:r>
    </w:p>
    <w:p w:rsidR="00B97777" w:rsidRDefault="00B97777">
      <w:pPr>
        <w:rPr>
          <w:rFonts w:ascii="Times New Roman" w:hAnsi="Times New Roman"/>
        </w:rPr>
      </w:pPr>
      <w:r>
        <w:rPr>
          <w:rFonts w:ascii="Times New Roman" w:hAnsi="Times New Roman"/>
        </w:rPr>
        <w:t xml:space="preserve">   B. Those who do not keep their promise can be regarded as promise-breakers.</w:t>
      </w:r>
    </w:p>
    <w:p w:rsidR="00B97777" w:rsidRDefault="00B97777">
      <w:pPr>
        <w:rPr>
          <w:rFonts w:ascii="Times New Roman" w:hAnsi="Times New Roman"/>
        </w:rPr>
      </w:pPr>
      <w:r>
        <w:rPr>
          <w:rFonts w:ascii="Times New Roman" w:hAnsi="Times New Roman"/>
        </w:rPr>
        <w:t xml:space="preserve">   C. My father’s words, which are heartfelt and sincere, touch my heart.</w:t>
      </w:r>
    </w:p>
    <w:p w:rsidR="00B97777" w:rsidRDefault="00B97777">
      <w:pPr>
        <w:rPr>
          <w:rFonts w:ascii="Times New Roman" w:hAnsi="Times New Roman"/>
        </w:rPr>
      </w:pPr>
      <w:r>
        <w:rPr>
          <w:rFonts w:ascii="Times New Roman" w:hAnsi="Times New Roman"/>
        </w:rPr>
        <w:t>61. The function of the sentence “A nice day, isn’t it?” is ___________.</w:t>
      </w:r>
    </w:p>
    <w:p w:rsidR="00B97777" w:rsidRDefault="00B97777">
      <w:pPr>
        <w:rPr>
          <w:rFonts w:ascii="Times New Roman" w:hAnsi="Times New Roman"/>
        </w:rPr>
      </w:pPr>
      <w:r>
        <w:rPr>
          <w:rFonts w:ascii="Times New Roman" w:hAnsi="Times New Roman"/>
        </w:rPr>
        <w:t xml:space="preserve">   A. informative      B. phatic        C. directive      D. performative</w:t>
      </w:r>
    </w:p>
    <w:p w:rsidR="00B97777" w:rsidRDefault="00B97777">
      <w:pPr>
        <w:rPr>
          <w:rFonts w:ascii="Times New Roman" w:hAnsi="Times New Roman"/>
        </w:rPr>
      </w:pPr>
      <w:r>
        <w:rPr>
          <w:rFonts w:ascii="Times New Roman" w:hAnsi="Times New Roman"/>
        </w:rPr>
        <w:t>62. Which of the following sentences expresses SPECULATION (</w:t>
      </w:r>
      <w:r>
        <w:rPr>
          <w:rFonts w:ascii="Times New Roman" w:hAnsi="Times New Roman" w:hint="eastAsia"/>
        </w:rPr>
        <w:t>推测</w:t>
      </w:r>
      <w:r>
        <w:rPr>
          <w:rFonts w:ascii="Times New Roman" w:hAnsi="Times New Roman"/>
        </w:rPr>
        <w:t xml:space="preserve">) </w:t>
      </w:r>
      <w:r>
        <w:rPr>
          <w:rFonts w:ascii="Times New Roman" w:hAnsi="Times New Roman" w:hint="eastAsia"/>
        </w:rPr>
        <w:t>？</w:t>
      </w:r>
    </w:p>
    <w:p w:rsidR="00B97777" w:rsidRDefault="00B97777">
      <w:pPr>
        <w:rPr>
          <w:rFonts w:ascii="Times New Roman" w:hAnsi="Times New Roman"/>
        </w:rPr>
      </w:pPr>
      <w:r>
        <w:rPr>
          <w:rFonts w:ascii="Times New Roman" w:hAnsi="Times New Roman"/>
        </w:rPr>
        <w:t xml:space="preserve">   A. You may drive the car.                 B. May you succeed!</w:t>
      </w:r>
    </w:p>
    <w:p w:rsidR="00B97777" w:rsidRDefault="00B97777">
      <w:pPr>
        <w:rPr>
          <w:rFonts w:ascii="Times New Roman" w:hAnsi="Times New Roman"/>
        </w:rPr>
      </w:pPr>
      <w:r>
        <w:rPr>
          <w:rFonts w:ascii="Times New Roman" w:hAnsi="Times New Roman"/>
        </w:rPr>
        <w:t xml:space="preserve">   C. He may not have finished the work.      D. You might have told me that before!</w:t>
      </w:r>
    </w:p>
    <w:p w:rsidR="00B97777" w:rsidRDefault="00B97777">
      <w:pPr>
        <w:rPr>
          <w:rFonts w:ascii="Times New Roman" w:hAnsi="Times New Roman"/>
        </w:rPr>
      </w:pPr>
      <w:r>
        <w:rPr>
          <w:rFonts w:ascii="Times New Roman" w:hAnsi="Times New Roman"/>
        </w:rPr>
        <w:t>63. He said that he ______to 105 pounds.</w:t>
      </w:r>
    </w:p>
    <w:p w:rsidR="00B97777" w:rsidRDefault="00B97777">
      <w:pPr>
        <w:rPr>
          <w:rFonts w:ascii="Times New Roman" w:hAnsi="Times New Roman"/>
        </w:rPr>
      </w:pPr>
      <w:r>
        <w:rPr>
          <w:rFonts w:ascii="Times New Roman" w:hAnsi="Times New Roman"/>
        </w:rPr>
        <w:t xml:space="preserve">   A. was slimming down                 B. had slimmed down</w:t>
      </w:r>
    </w:p>
    <w:p w:rsidR="00B97777" w:rsidRDefault="00B97777">
      <w:pPr>
        <w:rPr>
          <w:rFonts w:ascii="Times New Roman" w:hAnsi="Times New Roman"/>
        </w:rPr>
      </w:pPr>
      <w:r>
        <w:rPr>
          <w:rFonts w:ascii="Times New Roman" w:hAnsi="Times New Roman"/>
        </w:rPr>
        <w:t xml:space="preserve">   C. had been slimmed down              D. slimmed down</w:t>
      </w:r>
    </w:p>
    <w:p w:rsidR="00B97777" w:rsidRDefault="00B97777">
      <w:pPr>
        <w:rPr>
          <w:rFonts w:ascii="Times New Roman" w:hAnsi="Times New Roman"/>
        </w:rPr>
      </w:pPr>
      <w:r>
        <w:rPr>
          <w:rFonts w:ascii="Times New Roman" w:hAnsi="Times New Roman"/>
        </w:rPr>
        <w:t>64. Japan and Russia could lose between ________ of their population by 2100.</w:t>
      </w:r>
    </w:p>
    <w:p w:rsidR="00B97777" w:rsidRDefault="00B97777">
      <w:pPr>
        <w:rPr>
          <w:rFonts w:ascii="Times New Roman" w:hAnsi="Times New Roman"/>
        </w:rPr>
      </w:pPr>
      <w:r>
        <w:rPr>
          <w:rFonts w:ascii="Times New Roman" w:hAnsi="Times New Roman"/>
        </w:rPr>
        <w:t xml:space="preserve">   A. half-one and two-third             B. one-half and two-thirds</w:t>
      </w:r>
    </w:p>
    <w:p w:rsidR="00B97777" w:rsidRDefault="00B97777">
      <w:pPr>
        <w:rPr>
          <w:rFonts w:ascii="Times New Roman" w:hAnsi="Times New Roman"/>
        </w:rPr>
      </w:pPr>
      <w:r>
        <w:rPr>
          <w:rFonts w:ascii="Times New Roman" w:hAnsi="Times New Roman"/>
        </w:rPr>
        <w:t xml:space="preserve">   C. half-one and second-thirds          D. one-half and second-thirds</w:t>
      </w:r>
    </w:p>
    <w:p w:rsidR="00B97777" w:rsidRDefault="00B97777">
      <w:pPr>
        <w:rPr>
          <w:rFonts w:ascii="Times New Roman" w:hAnsi="Times New Roman"/>
        </w:rPr>
      </w:pPr>
      <w:r>
        <w:rPr>
          <w:rFonts w:ascii="Times New Roman" w:hAnsi="Times New Roman"/>
        </w:rPr>
        <w:t>65. All the following sentences are emphatic sentences EXCEPT</w:t>
      </w:r>
    </w:p>
    <w:p w:rsidR="00B97777" w:rsidRDefault="00B97777">
      <w:pPr>
        <w:rPr>
          <w:rFonts w:ascii="Times New Roman" w:hAnsi="Times New Roman"/>
        </w:rPr>
      </w:pPr>
      <w:r>
        <w:rPr>
          <w:rFonts w:ascii="Times New Roman" w:hAnsi="Times New Roman"/>
        </w:rPr>
        <w:t xml:space="preserve">   A. This is the very question that deserves careful analysis.</w:t>
      </w:r>
    </w:p>
    <w:p w:rsidR="00B97777" w:rsidRDefault="00B97777">
      <w:pPr>
        <w:rPr>
          <w:rFonts w:ascii="Times New Roman" w:hAnsi="Times New Roman"/>
        </w:rPr>
      </w:pPr>
      <w:r>
        <w:rPr>
          <w:rFonts w:ascii="Times New Roman" w:hAnsi="Times New Roman"/>
        </w:rPr>
        <w:t xml:space="preserve">   B. It is stability that destroys people’s ambition and barricades people’s steps.</w:t>
      </w:r>
    </w:p>
    <w:p w:rsidR="00B97777" w:rsidRDefault="00B97777">
      <w:pPr>
        <w:rPr>
          <w:rFonts w:ascii="Times New Roman" w:hAnsi="Times New Roman"/>
        </w:rPr>
      </w:pPr>
      <w:r>
        <w:rPr>
          <w:rFonts w:ascii="Times New Roman" w:hAnsi="Times New Roman"/>
        </w:rPr>
        <w:t xml:space="preserve">   C. He will have it that our plan is really practical.</w:t>
      </w:r>
    </w:p>
    <w:p w:rsidR="00B97777" w:rsidRDefault="00B97777">
      <w:pPr>
        <w:rPr>
          <w:rFonts w:ascii="Times New Roman" w:hAnsi="Times New Roman"/>
        </w:rPr>
      </w:pPr>
      <w:r>
        <w:rPr>
          <w:rFonts w:ascii="Times New Roman" w:hAnsi="Times New Roman"/>
        </w:rPr>
        <w:t xml:space="preserve">   D. It was not until his wife came back that he went to bed.</w:t>
      </w:r>
    </w:p>
    <w:p w:rsidR="00B97777" w:rsidRDefault="00B97777">
      <w:pPr>
        <w:rPr>
          <w:rFonts w:ascii="Times New Roman" w:hAnsi="Times New Roman"/>
        </w:rPr>
      </w:pPr>
      <w:r>
        <w:rPr>
          <w:rFonts w:ascii="Times New Roman" w:hAnsi="Times New Roman"/>
        </w:rPr>
        <w:t xml:space="preserve">66. </w:t>
      </w:r>
      <w:r>
        <w:rPr>
          <w:rFonts w:ascii="Times New Roman" w:hAnsi="Times New Roman"/>
          <w:u w:val="single"/>
        </w:rPr>
        <w:t>Priority</w:t>
      </w:r>
      <w:r>
        <w:rPr>
          <w:rFonts w:ascii="Times New Roman" w:hAnsi="Times New Roman"/>
        </w:rPr>
        <w:t xml:space="preserve"> should be given to people’s livelihood and their tangible benefits. The underlined part means _________.</w:t>
      </w:r>
    </w:p>
    <w:p w:rsidR="00B97777" w:rsidRDefault="00B97777">
      <w:pPr>
        <w:rPr>
          <w:rFonts w:ascii="Times New Roman" w:hAnsi="Times New Roman"/>
        </w:rPr>
      </w:pPr>
      <w:r>
        <w:rPr>
          <w:rFonts w:ascii="Times New Roman" w:hAnsi="Times New Roman"/>
        </w:rPr>
        <w:t xml:space="preserve">    A. precedence        B. suggestions        C. attempts          D. cost</w:t>
      </w:r>
    </w:p>
    <w:p w:rsidR="00B97777" w:rsidRDefault="00B97777">
      <w:pPr>
        <w:rPr>
          <w:rFonts w:ascii="Times New Roman" w:hAnsi="Times New Roman"/>
        </w:rPr>
      </w:pPr>
      <w:r>
        <w:rPr>
          <w:rFonts w:ascii="Times New Roman" w:hAnsi="Times New Roman"/>
        </w:rPr>
        <w:t xml:space="preserve">67. When a hurricane is </w:t>
      </w:r>
      <w:r>
        <w:rPr>
          <w:rFonts w:ascii="Times New Roman" w:hAnsi="Times New Roman"/>
          <w:u w:val="single"/>
        </w:rPr>
        <w:t>about to occur,</w:t>
      </w:r>
      <w:r>
        <w:rPr>
          <w:rFonts w:ascii="Times New Roman" w:hAnsi="Times New Roman"/>
        </w:rPr>
        <w:t xml:space="preserve"> warning is usually given by the weather bureau. The underlined part means _________.</w:t>
      </w:r>
    </w:p>
    <w:p w:rsidR="00B97777" w:rsidRDefault="00B97777">
      <w:pPr>
        <w:ind w:firstLine="420"/>
        <w:rPr>
          <w:rFonts w:ascii="Times New Roman" w:hAnsi="Times New Roman"/>
        </w:rPr>
      </w:pPr>
      <w:r>
        <w:rPr>
          <w:rFonts w:ascii="Times New Roman" w:hAnsi="Times New Roman"/>
        </w:rPr>
        <w:t>A. in the way         B. out of hand       C. at hand          D. by the way</w:t>
      </w:r>
    </w:p>
    <w:p w:rsidR="00B97777" w:rsidRDefault="00B97777">
      <w:pPr>
        <w:rPr>
          <w:rFonts w:ascii="Times New Roman" w:hAnsi="Times New Roman"/>
        </w:rPr>
      </w:pPr>
      <w:r>
        <w:rPr>
          <w:rFonts w:ascii="Times New Roman" w:hAnsi="Times New Roman"/>
        </w:rPr>
        <w:t xml:space="preserve">68. Disgusting as food is, he tries to </w:t>
      </w:r>
      <w:r>
        <w:rPr>
          <w:rFonts w:ascii="Times New Roman" w:hAnsi="Times New Roman"/>
          <w:u w:val="single"/>
        </w:rPr>
        <w:t xml:space="preserve">sing highly of </w:t>
      </w:r>
      <w:r>
        <w:rPr>
          <w:rFonts w:ascii="Times New Roman" w:hAnsi="Times New Roman"/>
        </w:rPr>
        <w:t>the dishes in exchange of host’s favor. The underlined part means _________.</w:t>
      </w:r>
    </w:p>
    <w:p w:rsidR="00B97777" w:rsidRDefault="00B97777">
      <w:pPr>
        <w:ind w:firstLine="420"/>
        <w:rPr>
          <w:rFonts w:ascii="Times New Roman" w:hAnsi="Times New Roman"/>
        </w:rPr>
      </w:pPr>
      <w:r>
        <w:rPr>
          <w:rFonts w:ascii="Times New Roman" w:hAnsi="Times New Roman"/>
        </w:rPr>
        <w:t>A. talk loudly about        B. sing in a high tone of     C. whisper      D. praise</w:t>
      </w:r>
    </w:p>
    <w:p w:rsidR="00B97777" w:rsidRDefault="00B97777">
      <w:pPr>
        <w:rPr>
          <w:rFonts w:ascii="Times New Roman" w:hAnsi="Times New Roman"/>
        </w:rPr>
      </w:pPr>
      <w:r>
        <w:rPr>
          <w:rFonts w:ascii="Times New Roman" w:hAnsi="Times New Roman"/>
        </w:rPr>
        <w:t>69. We feel sorry for being unable to entertain your request for offering a free car. The underlined part means _________.</w:t>
      </w:r>
    </w:p>
    <w:p w:rsidR="00B97777" w:rsidRDefault="00B97777">
      <w:pPr>
        <w:ind w:firstLine="420"/>
        <w:rPr>
          <w:rFonts w:ascii="Times New Roman" w:hAnsi="Times New Roman"/>
        </w:rPr>
      </w:pPr>
      <w:r>
        <w:rPr>
          <w:rFonts w:ascii="Times New Roman" w:hAnsi="Times New Roman"/>
        </w:rPr>
        <w:t>A. surprise          B. contest           C. meet            D. gain</w:t>
      </w:r>
    </w:p>
    <w:p w:rsidR="00B97777" w:rsidRDefault="00B97777">
      <w:pPr>
        <w:rPr>
          <w:rFonts w:ascii="Times New Roman" w:hAnsi="Times New Roman"/>
        </w:rPr>
      </w:pPr>
      <w:r>
        <w:rPr>
          <w:rFonts w:ascii="Times New Roman" w:hAnsi="Times New Roman"/>
        </w:rPr>
        <w:t xml:space="preserve">70. Thomas Edison spent years on his </w:t>
      </w:r>
      <w:r>
        <w:rPr>
          <w:rFonts w:ascii="Times New Roman" w:hAnsi="Times New Roman"/>
          <w:u w:val="single"/>
        </w:rPr>
        <w:t>monumental</w:t>
      </w:r>
      <w:r>
        <w:rPr>
          <w:rFonts w:ascii="Times New Roman" w:hAnsi="Times New Roman"/>
        </w:rPr>
        <w:t xml:space="preserve"> inventions which brought light to human being. The underlined part means _________.</w:t>
      </w:r>
    </w:p>
    <w:p w:rsidR="00B97777" w:rsidRDefault="00B97777">
      <w:pPr>
        <w:ind w:firstLine="420"/>
        <w:rPr>
          <w:rFonts w:ascii="Times New Roman" w:hAnsi="Times New Roman"/>
        </w:rPr>
      </w:pPr>
      <w:r>
        <w:rPr>
          <w:rFonts w:ascii="Times New Roman" w:hAnsi="Times New Roman"/>
        </w:rPr>
        <w:t>A. historical       B. historic         C. sentimental          D. archaic</w:t>
      </w:r>
    </w:p>
    <w:p w:rsidR="00B97777" w:rsidRDefault="00B97777">
      <w:pPr>
        <w:rPr>
          <w:rFonts w:ascii="Times New Roman" w:hAnsi="Times New Roman"/>
        </w:rPr>
      </w:pPr>
      <w:r>
        <w:rPr>
          <w:rFonts w:ascii="Times New Roman" w:hAnsi="Times New Roman"/>
        </w:rPr>
        <w:t>71. We believe an offence was committed ______ EU regulations.</w:t>
      </w:r>
    </w:p>
    <w:p w:rsidR="00B97777" w:rsidRDefault="00B97777">
      <w:pPr>
        <w:ind w:firstLine="420"/>
        <w:rPr>
          <w:rFonts w:ascii="Times New Roman" w:hAnsi="Times New Roman"/>
        </w:rPr>
      </w:pPr>
      <w:r>
        <w:rPr>
          <w:rFonts w:ascii="Times New Roman" w:hAnsi="Times New Roman"/>
        </w:rPr>
        <w:t>A. with           B. over            C. under              D. on</w:t>
      </w:r>
    </w:p>
    <w:p w:rsidR="00B97777" w:rsidRDefault="00B97777">
      <w:pPr>
        <w:rPr>
          <w:rFonts w:ascii="Times New Roman" w:hAnsi="Times New Roman"/>
        </w:rPr>
      </w:pPr>
      <w:r>
        <w:rPr>
          <w:rFonts w:ascii="Times New Roman" w:hAnsi="Times New Roman"/>
        </w:rPr>
        <w:t>72. Her father had found a(n) ____________for his ambition in his work.</w:t>
      </w:r>
    </w:p>
    <w:p w:rsidR="00B97777" w:rsidRDefault="00B97777">
      <w:pPr>
        <w:rPr>
          <w:rFonts w:ascii="Times New Roman" w:hAnsi="Times New Roman"/>
        </w:rPr>
      </w:pPr>
      <w:r>
        <w:rPr>
          <w:rFonts w:ascii="Times New Roman" w:hAnsi="Times New Roman"/>
        </w:rPr>
        <w:t xml:space="preserve">   A. escape         B. outlet        C. medium        D. impact</w:t>
      </w:r>
    </w:p>
    <w:p w:rsidR="00B97777" w:rsidRDefault="00B97777">
      <w:pPr>
        <w:rPr>
          <w:rFonts w:ascii="Times New Roman" w:hAnsi="Times New Roman"/>
        </w:rPr>
      </w:pPr>
      <w:r>
        <w:rPr>
          <w:rFonts w:ascii="Times New Roman" w:hAnsi="Times New Roman"/>
        </w:rPr>
        <w:t>73. He will never be bullied into any change of his _________.</w:t>
      </w:r>
    </w:p>
    <w:p w:rsidR="00B97777" w:rsidRDefault="00B97777">
      <w:pPr>
        <w:rPr>
          <w:rFonts w:ascii="Times New Roman" w:hAnsi="Times New Roman"/>
        </w:rPr>
      </w:pPr>
      <w:r>
        <w:rPr>
          <w:rFonts w:ascii="Times New Roman" w:hAnsi="Times New Roman"/>
        </w:rPr>
        <w:t xml:space="preserve">   A. status         B. standpoint       C. sympathy       D. tendency</w:t>
      </w:r>
    </w:p>
    <w:p w:rsidR="00B97777" w:rsidRDefault="00B97777">
      <w:pPr>
        <w:rPr>
          <w:rFonts w:ascii="Times New Roman" w:hAnsi="Times New Roman"/>
        </w:rPr>
      </w:pPr>
      <w:r>
        <w:rPr>
          <w:rFonts w:ascii="Times New Roman" w:hAnsi="Times New Roman"/>
        </w:rPr>
        <w:t>74. It’s my position that gentlemen should reason thing out rather than ______force.</w:t>
      </w:r>
    </w:p>
    <w:p w:rsidR="00B97777" w:rsidRDefault="00B97777">
      <w:pPr>
        <w:rPr>
          <w:rFonts w:ascii="Times New Roman" w:hAnsi="Times New Roman"/>
        </w:rPr>
      </w:pPr>
      <w:r>
        <w:rPr>
          <w:rFonts w:ascii="Times New Roman" w:hAnsi="Times New Roman"/>
        </w:rPr>
        <w:t xml:space="preserve">   A. respond for       B. resort to        C, resist to         D. propose to</w:t>
      </w:r>
    </w:p>
    <w:p w:rsidR="00B97777" w:rsidRDefault="00B97777">
      <w:pPr>
        <w:rPr>
          <w:rFonts w:ascii="Times New Roman" w:hAnsi="Times New Roman"/>
        </w:rPr>
      </w:pPr>
      <w:r>
        <w:rPr>
          <w:rFonts w:ascii="Times New Roman" w:hAnsi="Times New Roman"/>
        </w:rPr>
        <w:t>75. This ______use of the power wasn’t merely a character flaw.</w:t>
      </w:r>
    </w:p>
    <w:p w:rsidR="00B97777" w:rsidRDefault="00B97777">
      <w:pPr>
        <w:rPr>
          <w:rFonts w:ascii="Times New Roman" w:hAnsi="Times New Roman"/>
        </w:rPr>
      </w:pPr>
      <w:r>
        <w:rPr>
          <w:rFonts w:ascii="Times New Roman" w:hAnsi="Times New Roman"/>
        </w:rPr>
        <w:t xml:space="preserve">   A. aggressive         B. arbitrary       C. abstract         D. apparent</w:t>
      </w:r>
    </w:p>
    <w:p w:rsidR="00B97777" w:rsidRDefault="00B97777">
      <w:pPr>
        <w:rPr>
          <w:rFonts w:ascii="Times New Roman" w:hAnsi="Times New Roman"/>
        </w:rPr>
      </w:pPr>
      <w:r>
        <w:rPr>
          <w:rFonts w:ascii="Times New Roman" w:hAnsi="Times New Roman"/>
        </w:rPr>
        <w:t>76. We cannot make a precise calculation of the price until we have all the costs. The underlined part means _________.</w:t>
      </w:r>
    </w:p>
    <w:p w:rsidR="00B97777" w:rsidRDefault="00B97777">
      <w:pPr>
        <w:rPr>
          <w:rFonts w:ascii="Times New Roman" w:hAnsi="Times New Roman"/>
        </w:rPr>
      </w:pPr>
      <w:r>
        <w:rPr>
          <w:rFonts w:ascii="Times New Roman" w:hAnsi="Times New Roman"/>
        </w:rPr>
        <w:t xml:space="preserve">   A. accurate          B. comprehensive       C. profound         D. prompt</w:t>
      </w:r>
    </w:p>
    <w:p w:rsidR="00B97777" w:rsidRDefault="00B97777">
      <w:pPr>
        <w:rPr>
          <w:rFonts w:ascii="Times New Roman" w:hAnsi="Times New Roman"/>
        </w:rPr>
      </w:pPr>
      <w:r>
        <w:rPr>
          <w:rFonts w:ascii="Times New Roman" w:hAnsi="Times New Roman"/>
        </w:rPr>
        <w:t>77. This ware is suitable for decorative purpose but is not suitable for _________.</w:t>
      </w:r>
    </w:p>
    <w:p w:rsidR="00B97777" w:rsidRDefault="00B97777">
      <w:pPr>
        <w:rPr>
          <w:rFonts w:ascii="Times New Roman" w:hAnsi="Times New Roman"/>
        </w:rPr>
      </w:pPr>
      <w:r>
        <w:rPr>
          <w:rFonts w:ascii="Times New Roman" w:hAnsi="Times New Roman"/>
        </w:rPr>
        <w:t xml:space="preserve">   A. convenience         B. merit          C. utility        D. benefit</w:t>
      </w:r>
    </w:p>
    <w:p w:rsidR="00B97777" w:rsidRDefault="00B97777">
      <w:pPr>
        <w:rPr>
          <w:rFonts w:ascii="Times New Roman" w:hAnsi="Times New Roman"/>
        </w:rPr>
      </w:pPr>
      <w:r>
        <w:rPr>
          <w:rFonts w:ascii="Times New Roman" w:hAnsi="Times New Roman"/>
        </w:rPr>
        <w:t>78. It is essential to follow a firm and _______ political line.</w:t>
      </w:r>
    </w:p>
    <w:p w:rsidR="00B97777" w:rsidRDefault="00B97777">
      <w:pPr>
        <w:rPr>
          <w:rFonts w:ascii="Times New Roman" w:hAnsi="Times New Roman"/>
        </w:rPr>
      </w:pPr>
      <w:r>
        <w:rPr>
          <w:rFonts w:ascii="Times New Roman" w:hAnsi="Times New Roman"/>
        </w:rPr>
        <w:t xml:space="preserve">   A. continual         B. constant          C. consistent         D. content</w:t>
      </w:r>
    </w:p>
    <w:p w:rsidR="00B97777" w:rsidRDefault="00B97777">
      <w:pPr>
        <w:rPr>
          <w:rFonts w:ascii="Times New Roman" w:hAnsi="Times New Roman"/>
        </w:rPr>
      </w:pPr>
      <w:r>
        <w:rPr>
          <w:rFonts w:ascii="Times New Roman" w:hAnsi="Times New Roman"/>
        </w:rPr>
        <w:t>79. This machine helps you to ______ more juice out.</w:t>
      </w:r>
    </w:p>
    <w:p w:rsidR="00B97777" w:rsidRDefault="00B97777">
      <w:pPr>
        <w:rPr>
          <w:rFonts w:ascii="Times New Roman" w:hAnsi="Times New Roman"/>
        </w:rPr>
      </w:pPr>
      <w:r>
        <w:rPr>
          <w:rFonts w:ascii="Times New Roman" w:hAnsi="Times New Roman"/>
        </w:rPr>
        <w:t xml:space="preserve">   A. compress         B. squeeze         C. jam             D. squash</w:t>
      </w:r>
    </w:p>
    <w:p w:rsidR="00B97777" w:rsidRDefault="00B97777">
      <w:pPr>
        <w:rPr>
          <w:rFonts w:ascii="Times New Roman" w:hAnsi="Times New Roman"/>
        </w:rPr>
      </w:pPr>
      <w:r>
        <w:rPr>
          <w:rFonts w:ascii="Times New Roman" w:hAnsi="Times New Roman"/>
        </w:rPr>
        <w:t>80. But we do need a little freedom from our leashes _______.</w:t>
      </w:r>
    </w:p>
    <w:p w:rsidR="00B97777" w:rsidRDefault="00B97777">
      <w:pPr>
        <w:rPr>
          <w:rFonts w:ascii="Times New Roman" w:hAnsi="Times New Roman"/>
        </w:rPr>
      </w:pPr>
      <w:r>
        <w:rPr>
          <w:rFonts w:ascii="Times New Roman" w:hAnsi="Times New Roman"/>
        </w:rPr>
        <w:t xml:space="preserve">   A. in particular       B. at all events         C. on occasion      D. by chance</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 xml:space="preserve">Part </w:t>
      </w:r>
      <w:r>
        <w:rPr>
          <w:rFonts w:ascii="宋体" w:hAnsi="宋体" w:hint="eastAsia"/>
        </w:rPr>
        <w:t>Ⅴ</w:t>
      </w:r>
      <w:r>
        <w:rPr>
          <w:rFonts w:ascii="Times New Roman" w:hAnsi="Times New Roman"/>
        </w:rPr>
        <w:t xml:space="preserve"> Reading Comprehension</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 xml:space="preserve"> In this section there four passages followed by questions or unfinished statements, each with four suggested answers marked A, B, C and D. Choose the one that you think is the best answer.</w:t>
      </w:r>
    </w:p>
    <w:p w:rsidR="00B97777" w:rsidRDefault="00B97777">
      <w:pPr>
        <w:rPr>
          <w:rFonts w:ascii="Times New Roman" w:hAnsi="Times New Roman"/>
          <w:b/>
          <w:i/>
        </w:rPr>
      </w:pPr>
      <w:r>
        <w:rPr>
          <w:rFonts w:ascii="Times New Roman" w:hAnsi="Times New Roman"/>
          <w:b/>
          <w:i/>
        </w:rPr>
        <w:t xml:space="preserve">   Mark your answers on Answer Sheet Two.</w:t>
      </w:r>
    </w:p>
    <w:p w:rsidR="00B97777" w:rsidRDefault="00B97777">
      <w:pPr>
        <w:rPr>
          <w:rFonts w:ascii="Times New Roman" w:hAnsi="Times New Roman"/>
        </w:rPr>
      </w:pPr>
      <w:r>
        <w:rPr>
          <w:rFonts w:ascii="Times New Roman" w:hAnsi="Times New Roman"/>
        </w:rPr>
        <w:t>Text A:</w:t>
      </w:r>
    </w:p>
    <w:p w:rsidR="00B97777" w:rsidRDefault="00B97777">
      <w:pPr>
        <w:rPr>
          <w:rFonts w:ascii="Times New Roman" w:hAnsi="Times New Roman"/>
        </w:rPr>
      </w:pPr>
      <w:r>
        <w:rPr>
          <w:rFonts w:ascii="Times New Roman" w:hAnsi="Times New Roman"/>
        </w:rPr>
        <w:t xml:space="preserve">   During my first seven semesters as a medical student at Gadjah Mada University in Yogyakara, Indonesia, I spent most of my time studying and in classrooms. I rarely spoke with real patients in a hospital setting. Then last year I started visiting the neurology ward at Dr. Sardjito Hospital.</w:t>
      </w:r>
    </w:p>
    <w:p w:rsidR="00B97777" w:rsidRDefault="00B97777">
      <w:pPr>
        <w:rPr>
          <w:rFonts w:ascii="Times New Roman" w:hAnsi="Times New Roman"/>
        </w:rPr>
      </w:pPr>
      <w:r>
        <w:rPr>
          <w:rFonts w:ascii="Times New Roman" w:hAnsi="Times New Roman"/>
        </w:rPr>
        <w:t xml:space="preserve">   I was gathering data for my thesis, an assessment of the oral contraceptive pill as a risk factor for ischemic strokes, this type of stroke is the most common and it occurs as a result of an obstruction within a blood vessel supplying blood to the brain. At the hospital I would review the medical records of newly admitted stroke patients, then interview them to find out if they were taking the pill. It was a slow process.</w:t>
      </w:r>
    </w:p>
    <w:p w:rsidR="00B97777" w:rsidRDefault="00B97777">
      <w:pPr>
        <w:ind w:firstLine="435"/>
        <w:rPr>
          <w:rFonts w:ascii="Times New Roman" w:hAnsi="Times New Roman"/>
        </w:rPr>
      </w:pPr>
      <w:r>
        <w:rPr>
          <w:rFonts w:ascii="Times New Roman" w:hAnsi="Times New Roman"/>
        </w:rPr>
        <w:t>One cold, rainy evening last October, I was in the neurology ward desperately “hunting” for the final three patients I needed to complete my study. The records showed that there was a 43-year-old stroke patient, whom I will call Ms. A, in the ward.</w:t>
      </w:r>
    </w:p>
    <w:p w:rsidR="00B97777" w:rsidRDefault="00B97777">
      <w:pPr>
        <w:ind w:firstLine="435"/>
        <w:rPr>
          <w:rFonts w:ascii="Times New Roman" w:hAnsi="Times New Roman"/>
        </w:rPr>
      </w:pPr>
      <w:r>
        <w:rPr>
          <w:rFonts w:ascii="Times New Roman" w:hAnsi="Times New Roman"/>
        </w:rPr>
        <w:t>Holding a patient questionnaire, I walked towards her room. I didn’t see any doctors or nurses; the ward was quiet. Ms. A’s room had eight beds. Ms. A was lying on bed, clearly still weak as she was still recovering from her recent stroke. There were no relatives or friends with her. Even the bed beside her was empty. I sat down on a chair next to her bed, and in a low voice I introduced myself and asked how she was doing. She softly replied that she was getting better but the left side of her body was still weak. When I told her that I wanted to gather some additional information from her, she agreed.</w:t>
      </w:r>
    </w:p>
    <w:p w:rsidR="00B97777" w:rsidRDefault="00B97777">
      <w:pPr>
        <w:ind w:firstLine="435"/>
        <w:rPr>
          <w:rFonts w:ascii="Times New Roman" w:hAnsi="Times New Roman"/>
        </w:rPr>
      </w:pPr>
      <w:r>
        <w:rPr>
          <w:rFonts w:ascii="Times New Roman" w:hAnsi="Times New Roman"/>
        </w:rPr>
        <w:t>The questionnaire consisted of three simple yes-or-no questions. After I finished, I prepared to leave so I could go through more medical records. Before I could stand up, Ms. A spoke up in her weak voice. She told me that she had three children in primary, who were staying with a neighbor. “My husband died a year ago and I’m the sole breadwinner of my family. We are not rich and my pay as a cleaner is exactly enough for me and my kids.”</w:t>
      </w:r>
    </w:p>
    <w:p w:rsidR="00B97777" w:rsidRDefault="00B97777">
      <w:pPr>
        <w:ind w:firstLine="435"/>
        <w:rPr>
          <w:rFonts w:ascii="Times New Roman" w:hAnsi="Times New Roman"/>
        </w:rPr>
      </w:pPr>
      <w:r>
        <w:rPr>
          <w:rFonts w:ascii="Times New Roman" w:hAnsi="Times New Roman"/>
        </w:rPr>
        <w:t>I didn’t know what to say. Looking into her eyes, I desperately tried to remember the lessons from a communication skills class I had taken a few years earlier, but my mind was was blank. I cursed myself for not paying more attention.</w:t>
      </w:r>
    </w:p>
    <w:p w:rsidR="00B97777" w:rsidRDefault="00B97777">
      <w:pPr>
        <w:ind w:firstLine="435"/>
        <w:rPr>
          <w:rFonts w:ascii="Times New Roman" w:hAnsi="Times New Roman"/>
        </w:rPr>
      </w:pPr>
      <w:r>
        <w:rPr>
          <w:rFonts w:ascii="Times New Roman" w:hAnsi="Times New Roman"/>
        </w:rPr>
        <w:t>Without realizing it, I had begun holding Ms. A’s hand. Since I didn’t have anything to say, I just sat quietly while she talked. That’s when it occurred to me that she was not expecting any reply from me. She just wanted me to listen.</w:t>
      </w:r>
    </w:p>
    <w:p w:rsidR="00B97777" w:rsidRDefault="00B97777">
      <w:pPr>
        <w:rPr>
          <w:rFonts w:ascii="Times New Roman" w:hAnsi="Times New Roman"/>
        </w:rPr>
      </w:pPr>
      <w:r>
        <w:rPr>
          <w:rFonts w:ascii="Times New Roman" w:hAnsi="Times New Roman"/>
        </w:rPr>
        <w:t>81. According to the passage, the author _________.</w:t>
      </w:r>
    </w:p>
    <w:p w:rsidR="00B97777" w:rsidRDefault="00B97777">
      <w:pPr>
        <w:rPr>
          <w:rFonts w:ascii="Times New Roman" w:hAnsi="Times New Roman"/>
        </w:rPr>
      </w:pPr>
      <w:r>
        <w:rPr>
          <w:rFonts w:ascii="Times New Roman" w:hAnsi="Times New Roman"/>
        </w:rPr>
        <w:t xml:space="preserve">   A. was a doctor of Dr. Sardjito Hospital     B. was receiving a stroke treatment in a hospital</w:t>
      </w:r>
    </w:p>
    <w:p w:rsidR="00B97777" w:rsidRDefault="00B97777">
      <w:pPr>
        <w:rPr>
          <w:rFonts w:ascii="Times New Roman" w:hAnsi="Times New Roman"/>
        </w:rPr>
      </w:pPr>
      <w:r>
        <w:rPr>
          <w:rFonts w:ascii="Times New Roman" w:hAnsi="Times New Roman"/>
        </w:rPr>
        <w:t xml:space="preserve">   C. was good at dealing with stroke patients  C. was collecting information for her paper</w:t>
      </w:r>
    </w:p>
    <w:p w:rsidR="00B97777" w:rsidRDefault="00B97777">
      <w:pPr>
        <w:rPr>
          <w:rFonts w:ascii="Times New Roman" w:hAnsi="Times New Roman"/>
        </w:rPr>
      </w:pPr>
      <w:r>
        <w:rPr>
          <w:rFonts w:ascii="Times New Roman" w:hAnsi="Times New Roman"/>
        </w:rPr>
        <w:t>82. Which of the following is CORRECT about Ms. A?</w:t>
      </w:r>
    </w:p>
    <w:p w:rsidR="00B97777" w:rsidRDefault="00B97777">
      <w:pPr>
        <w:rPr>
          <w:rFonts w:ascii="Times New Roman" w:hAnsi="Times New Roman"/>
        </w:rPr>
      </w:pPr>
      <w:r>
        <w:rPr>
          <w:rFonts w:ascii="Times New Roman" w:hAnsi="Times New Roman"/>
        </w:rPr>
        <w:t xml:space="preserve">   A. She accepted the author’s request of interview.</w:t>
      </w:r>
    </w:p>
    <w:p w:rsidR="00B97777" w:rsidRDefault="00B97777">
      <w:pPr>
        <w:rPr>
          <w:rFonts w:ascii="Times New Roman" w:hAnsi="Times New Roman"/>
        </w:rPr>
      </w:pPr>
      <w:r>
        <w:rPr>
          <w:rFonts w:ascii="Times New Roman" w:hAnsi="Times New Roman"/>
        </w:rPr>
        <w:t xml:space="preserve">   B. She lived along without any relatives or friends.</w:t>
      </w:r>
    </w:p>
    <w:p w:rsidR="00B97777" w:rsidRDefault="00B97777">
      <w:pPr>
        <w:rPr>
          <w:rFonts w:ascii="Times New Roman" w:hAnsi="Times New Roman"/>
        </w:rPr>
      </w:pPr>
      <w:r>
        <w:rPr>
          <w:rFonts w:ascii="Times New Roman" w:hAnsi="Times New Roman"/>
        </w:rPr>
        <w:t xml:space="preserve">   C. She was the most serious patient in the hospital.</w:t>
      </w:r>
    </w:p>
    <w:p w:rsidR="00B97777" w:rsidRDefault="00B97777">
      <w:pPr>
        <w:rPr>
          <w:rFonts w:ascii="Times New Roman" w:hAnsi="Times New Roman"/>
        </w:rPr>
      </w:pPr>
      <w:r>
        <w:rPr>
          <w:rFonts w:ascii="Times New Roman" w:hAnsi="Times New Roman"/>
        </w:rPr>
        <w:t xml:space="preserve">   D. She lived with three other patients in one room.</w:t>
      </w:r>
    </w:p>
    <w:p w:rsidR="00B97777" w:rsidRDefault="00B97777">
      <w:pPr>
        <w:rPr>
          <w:rFonts w:ascii="Times New Roman" w:hAnsi="Times New Roman"/>
        </w:rPr>
      </w:pPr>
      <w:r>
        <w:rPr>
          <w:rFonts w:ascii="Times New Roman" w:hAnsi="Times New Roman"/>
        </w:rPr>
        <w:t>83. Why did Ms. A tell the author her family background?</w:t>
      </w:r>
    </w:p>
    <w:p w:rsidR="00B97777" w:rsidRDefault="00B97777">
      <w:pPr>
        <w:rPr>
          <w:rFonts w:ascii="Times New Roman" w:hAnsi="Times New Roman"/>
        </w:rPr>
      </w:pPr>
      <w:r>
        <w:rPr>
          <w:rFonts w:ascii="Times New Roman" w:hAnsi="Times New Roman"/>
        </w:rPr>
        <w:t xml:space="preserve">   A. She wanted to get donation from the author.</w:t>
      </w:r>
    </w:p>
    <w:p w:rsidR="00B97777" w:rsidRDefault="00B97777">
      <w:pPr>
        <w:rPr>
          <w:rFonts w:ascii="Times New Roman" w:hAnsi="Times New Roman"/>
        </w:rPr>
      </w:pPr>
      <w:r>
        <w:rPr>
          <w:rFonts w:ascii="Times New Roman" w:hAnsi="Times New Roman"/>
        </w:rPr>
        <w:t xml:space="preserve">   B. She just wanted someone to listen to her.</w:t>
      </w:r>
    </w:p>
    <w:p w:rsidR="00B97777" w:rsidRDefault="00B97777">
      <w:pPr>
        <w:rPr>
          <w:rFonts w:ascii="Times New Roman" w:hAnsi="Times New Roman"/>
        </w:rPr>
      </w:pPr>
      <w:r>
        <w:rPr>
          <w:rFonts w:ascii="Times New Roman" w:hAnsi="Times New Roman"/>
        </w:rPr>
        <w:t xml:space="preserve">   C. She asked the author to look after her children.</w:t>
      </w:r>
    </w:p>
    <w:p w:rsidR="00B97777" w:rsidRDefault="00B97777">
      <w:pPr>
        <w:rPr>
          <w:rFonts w:ascii="Times New Roman" w:hAnsi="Times New Roman"/>
        </w:rPr>
      </w:pPr>
      <w:r>
        <w:rPr>
          <w:rFonts w:ascii="Times New Roman" w:hAnsi="Times New Roman"/>
        </w:rPr>
        <w:t xml:space="preserve">   D. She intended to make clear of her illness.</w:t>
      </w:r>
    </w:p>
    <w:p w:rsidR="00B97777" w:rsidRDefault="00B97777">
      <w:pPr>
        <w:rPr>
          <w:rFonts w:ascii="Times New Roman" w:hAnsi="Times New Roman"/>
        </w:rPr>
      </w:pPr>
      <w:r>
        <w:rPr>
          <w:rFonts w:ascii="Times New Roman" w:hAnsi="Times New Roman"/>
        </w:rPr>
        <w:t>84. According to the author, lessons from a communication skills class _______.</w:t>
      </w:r>
    </w:p>
    <w:p w:rsidR="00B97777" w:rsidRDefault="00B97777">
      <w:pPr>
        <w:rPr>
          <w:rFonts w:ascii="Times New Roman" w:hAnsi="Times New Roman"/>
        </w:rPr>
      </w:pPr>
      <w:r>
        <w:rPr>
          <w:rFonts w:ascii="Times New Roman" w:hAnsi="Times New Roman"/>
        </w:rPr>
        <w:t xml:space="preserve">   A. are very important for new doctors.</w:t>
      </w:r>
    </w:p>
    <w:p w:rsidR="00B97777" w:rsidRDefault="00B97777">
      <w:pPr>
        <w:rPr>
          <w:rFonts w:ascii="Times New Roman" w:hAnsi="Times New Roman"/>
        </w:rPr>
      </w:pPr>
      <w:r>
        <w:rPr>
          <w:rFonts w:ascii="Times New Roman" w:hAnsi="Times New Roman"/>
        </w:rPr>
        <w:t xml:space="preserve">   B. can be helpful for a stroke patient.</w:t>
      </w:r>
    </w:p>
    <w:p w:rsidR="00B97777" w:rsidRDefault="00B97777">
      <w:pPr>
        <w:rPr>
          <w:rFonts w:ascii="Times New Roman" w:hAnsi="Times New Roman"/>
        </w:rPr>
      </w:pPr>
      <w:r>
        <w:rPr>
          <w:rFonts w:ascii="Times New Roman" w:hAnsi="Times New Roman"/>
        </w:rPr>
        <w:t xml:space="preserve">   C. might be invalid on practical conditions.</w:t>
      </w:r>
    </w:p>
    <w:p w:rsidR="00B97777" w:rsidRDefault="00B97777">
      <w:pPr>
        <w:rPr>
          <w:rFonts w:ascii="Times New Roman" w:hAnsi="Times New Roman"/>
        </w:rPr>
      </w:pPr>
      <w:r>
        <w:rPr>
          <w:rFonts w:ascii="Times New Roman" w:hAnsi="Times New Roman"/>
        </w:rPr>
        <w:t xml:space="preserve">   D. can increase the patient’s trust on doctors.</w:t>
      </w:r>
    </w:p>
    <w:p w:rsidR="00B97777" w:rsidRDefault="00B97777">
      <w:pPr>
        <w:rPr>
          <w:rFonts w:ascii="Times New Roman" w:hAnsi="Times New Roman"/>
        </w:rPr>
      </w:pPr>
      <w:r>
        <w:rPr>
          <w:rFonts w:ascii="Times New Roman" w:hAnsi="Times New Roman"/>
        </w:rPr>
        <w:t>85. It can be inferred from the passage that __________.</w:t>
      </w:r>
    </w:p>
    <w:p w:rsidR="00B97777" w:rsidRDefault="00B97777">
      <w:pPr>
        <w:rPr>
          <w:rFonts w:ascii="Times New Roman" w:hAnsi="Times New Roman"/>
        </w:rPr>
      </w:pPr>
      <w:r>
        <w:rPr>
          <w:rFonts w:ascii="Times New Roman" w:hAnsi="Times New Roman"/>
        </w:rPr>
        <w:t xml:space="preserve">   A. the author’s silence made Ms. A quite dissatisfied.</w:t>
      </w:r>
    </w:p>
    <w:p w:rsidR="00B97777" w:rsidRDefault="00B97777">
      <w:pPr>
        <w:rPr>
          <w:rFonts w:ascii="Times New Roman" w:hAnsi="Times New Roman"/>
        </w:rPr>
      </w:pPr>
      <w:r>
        <w:rPr>
          <w:rFonts w:ascii="Times New Roman" w:hAnsi="Times New Roman"/>
        </w:rPr>
        <w:t xml:space="preserve">   B. the author happened to be an acquaintance of Ms. A.</w:t>
      </w:r>
    </w:p>
    <w:p w:rsidR="00B97777" w:rsidRDefault="00B97777">
      <w:pPr>
        <w:rPr>
          <w:rFonts w:ascii="Times New Roman" w:hAnsi="Times New Roman"/>
        </w:rPr>
      </w:pPr>
      <w:r>
        <w:rPr>
          <w:rFonts w:ascii="Times New Roman" w:hAnsi="Times New Roman"/>
        </w:rPr>
        <w:t xml:space="preserve">   C. the author learnt an important lesson of the patient’s needs.</w:t>
      </w:r>
    </w:p>
    <w:p w:rsidR="00B97777" w:rsidRDefault="00B97777">
      <w:pPr>
        <w:rPr>
          <w:rFonts w:ascii="Times New Roman" w:hAnsi="Times New Roman"/>
        </w:rPr>
      </w:pPr>
      <w:r>
        <w:rPr>
          <w:rFonts w:ascii="Times New Roman" w:hAnsi="Times New Roman"/>
        </w:rPr>
        <w:t xml:space="preserve">   D. the author failed to finish all the planned interviews.</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Text B:</w:t>
      </w:r>
    </w:p>
    <w:p w:rsidR="00B97777" w:rsidRDefault="00B97777" w:rsidP="00A33E3F">
      <w:pPr>
        <w:ind w:firstLineChars="150" w:firstLine="31680"/>
        <w:rPr>
          <w:rFonts w:ascii="Times New Roman" w:hAnsi="Times New Roman"/>
        </w:rPr>
      </w:pPr>
      <w:r>
        <w:rPr>
          <w:rFonts w:ascii="Times New Roman" w:hAnsi="Times New Roman"/>
        </w:rPr>
        <w:t>Type D personality, first defined in the ‘90s, is characterized by feelings of negativity, depression, anxiety, stress, anger, and loneliness. Type D personality</w:t>
      </w:r>
      <w:r>
        <w:rPr>
          <w:rFonts w:ascii="Times New Roman" w:hAnsi="Times New Roman"/>
          <w:b/>
          <w:i/>
        </w:rPr>
        <w:t xml:space="preserve"> sweat </w:t>
      </w:r>
      <w:r>
        <w:rPr>
          <w:rFonts w:ascii="Times New Roman" w:hAnsi="Times New Roman"/>
        </w:rPr>
        <w:t>the small stuff and often expect the worst. They have trouble making friends and often have low self-esteem, they are tense, chronically angry, and overreact to stressful situations; they also tend to conceal their feelings from others out of fear of rejection. About 20 percent of healthy Americans are Type D’ s, as are up to half people being treated for heart problems, says study author Johan Denollet, a psychologist at Tiburg University in the Netherlands.</w:t>
      </w:r>
    </w:p>
    <w:p w:rsidR="00B97777" w:rsidRDefault="00B97777" w:rsidP="00A33E3F">
      <w:pPr>
        <w:ind w:firstLineChars="150" w:firstLine="31680"/>
        <w:rPr>
          <w:rFonts w:ascii="Times New Roman" w:hAnsi="Times New Roman"/>
        </w:rPr>
      </w:pPr>
      <w:r>
        <w:rPr>
          <w:rFonts w:ascii="Times New Roman" w:hAnsi="Times New Roman"/>
        </w:rPr>
        <w:t>Denollet and his colleagues analyzed 49 previous studies involving more than 6,000 people and found that Type D spells trouble—especially for heart patients, who had a greater risk of dying if they had this personality type, compared to non-D’s . “It really adds weight to the argument that this core, hostile personality is a concern—or ought to be a concern—for people who have it,” says Barry Jacobs, a clinical psychologist and American Heart Association spokesman. “If you perceive things in a particularly skewed, negative way, your body will become more reactive over time, and there will be long-term health consequences.” In previous research, Denollet studied nearly 300 heart patients in a cardiac rehabilitation program and found that 27 percent of those classified as Type D died within eight years (mostly of heart attacks and strokes), compared to 7 percent of the non-D’s.</w:t>
      </w:r>
    </w:p>
    <w:p w:rsidR="00B97777" w:rsidRDefault="00B97777" w:rsidP="00A33E3F">
      <w:pPr>
        <w:ind w:firstLineChars="150" w:firstLine="31680"/>
        <w:rPr>
          <w:rFonts w:ascii="Times New Roman" w:hAnsi="Times New Roman"/>
        </w:rPr>
      </w:pPr>
      <w:r>
        <w:rPr>
          <w:rFonts w:ascii="Times New Roman" w:hAnsi="Times New Roman"/>
        </w:rPr>
        <w:t>The link between Type D personality and poor health outcomes is most likely driven by its high stress levels, Denollet says. Unlike Type A’s who vent, Type D’s ---who don’t tend to speak up for themselves or express their emotions --- have no outlet for their stress. Stress causes high cortisol levels, which, in turn, can elevate blood pressure and lead to chronic, artery-damaging inflammation. Behavior probably plays a role, too, says Denollet, since Type D’s are less likely to exercise, quit smoking, and are rather bad at “complying with treatment programs.” And because they’re typically tense and insecure in social situations. Type D’s may also shy away from seeking medical care or prefer not to discuss worrisome symptoms with their doctors.</w:t>
      </w:r>
    </w:p>
    <w:p w:rsidR="00B97777" w:rsidRDefault="00B97777" w:rsidP="00A33E3F">
      <w:pPr>
        <w:ind w:firstLineChars="150" w:firstLine="31680"/>
        <w:rPr>
          <w:rFonts w:ascii="Times New Roman" w:hAnsi="Times New Roman"/>
        </w:rPr>
      </w:pPr>
      <w:r>
        <w:rPr>
          <w:rFonts w:ascii="Times New Roman" w:hAnsi="Times New Roman"/>
        </w:rPr>
        <w:t>A 14-question scale is used to determine whether folks have Type D. But you can ask yourself the following questions: Do you often feel unhappy? Is your view of the world gloomy? Are you often irritated, or in a bad mood? Do you make a big deal out of unimportant issues? Is it difficult for you to start conversations? Do you tend to keep people at a distance? Answering yes to several may clue you in that you need to make some changes.</w:t>
      </w:r>
    </w:p>
    <w:p w:rsidR="00B97777" w:rsidRDefault="00B97777">
      <w:pPr>
        <w:rPr>
          <w:rFonts w:ascii="Times New Roman" w:hAnsi="Times New Roman"/>
        </w:rPr>
      </w:pPr>
      <w:r>
        <w:rPr>
          <w:rFonts w:ascii="Times New Roman" w:hAnsi="Times New Roman"/>
        </w:rPr>
        <w:t xml:space="preserve">86. What does the word </w:t>
      </w:r>
      <w:r>
        <w:rPr>
          <w:rFonts w:ascii="Times New Roman" w:hAnsi="Times New Roman"/>
          <w:b/>
        </w:rPr>
        <w:t>“sweat”</w:t>
      </w:r>
      <w:r>
        <w:rPr>
          <w:rFonts w:ascii="Times New Roman" w:hAnsi="Times New Roman"/>
        </w:rPr>
        <w:t xml:space="preserve"> in Paragraph One probably mean?</w:t>
      </w:r>
    </w:p>
    <w:p w:rsidR="00B97777" w:rsidRDefault="00B97777">
      <w:pPr>
        <w:rPr>
          <w:rFonts w:ascii="Times New Roman" w:hAnsi="Times New Roman"/>
        </w:rPr>
      </w:pPr>
      <w:r>
        <w:rPr>
          <w:rFonts w:ascii="Times New Roman" w:hAnsi="Times New Roman"/>
        </w:rPr>
        <w:t xml:space="preserve">   A. Have trouble in doing something.       B. Feel very hot with something.</w:t>
      </w:r>
    </w:p>
    <w:p w:rsidR="00B97777" w:rsidRDefault="00B97777">
      <w:pPr>
        <w:rPr>
          <w:rFonts w:ascii="Times New Roman" w:hAnsi="Times New Roman"/>
        </w:rPr>
      </w:pPr>
      <w:r>
        <w:rPr>
          <w:rFonts w:ascii="Times New Roman" w:hAnsi="Times New Roman"/>
        </w:rPr>
        <w:t xml:space="preserve">   C. Try to avoid difficult things.           D. Get inspiration from something.</w:t>
      </w:r>
    </w:p>
    <w:p w:rsidR="00B97777" w:rsidRDefault="00B97777">
      <w:pPr>
        <w:rPr>
          <w:rFonts w:ascii="Times New Roman" w:hAnsi="Times New Roman"/>
        </w:rPr>
      </w:pPr>
      <w:r>
        <w:rPr>
          <w:rFonts w:ascii="Times New Roman" w:hAnsi="Times New Roman"/>
        </w:rPr>
        <w:t>87. Denollet’s study on heart patients was mentioned to _________.</w:t>
      </w:r>
    </w:p>
    <w:p w:rsidR="00B97777" w:rsidRDefault="00B97777">
      <w:pPr>
        <w:rPr>
          <w:rFonts w:ascii="Times New Roman" w:hAnsi="Times New Roman"/>
        </w:rPr>
      </w:pPr>
      <w:r>
        <w:rPr>
          <w:rFonts w:ascii="Times New Roman" w:hAnsi="Times New Roman"/>
        </w:rPr>
        <w:t xml:space="preserve">   A. oppose the findings of the 49 previous studies</w:t>
      </w:r>
    </w:p>
    <w:p w:rsidR="00B97777" w:rsidRDefault="00B97777">
      <w:pPr>
        <w:rPr>
          <w:rFonts w:ascii="Times New Roman" w:hAnsi="Times New Roman"/>
        </w:rPr>
      </w:pPr>
      <w:r>
        <w:rPr>
          <w:rFonts w:ascii="Times New Roman" w:hAnsi="Times New Roman"/>
        </w:rPr>
        <w:t xml:space="preserve">   B. show Type D personality’s influence on them.</w:t>
      </w:r>
    </w:p>
    <w:p w:rsidR="00B97777" w:rsidRDefault="00B97777">
      <w:pPr>
        <w:rPr>
          <w:rFonts w:ascii="Times New Roman" w:hAnsi="Times New Roman"/>
        </w:rPr>
      </w:pPr>
      <w:r>
        <w:rPr>
          <w:rFonts w:ascii="Times New Roman" w:hAnsi="Times New Roman"/>
        </w:rPr>
        <w:t xml:space="preserve">   C. indicate the necessity of clinical psychologist.</w:t>
      </w:r>
    </w:p>
    <w:p w:rsidR="00B97777" w:rsidRDefault="00B97777">
      <w:pPr>
        <w:rPr>
          <w:rFonts w:ascii="Times New Roman" w:hAnsi="Times New Roman"/>
        </w:rPr>
      </w:pPr>
      <w:r>
        <w:rPr>
          <w:rFonts w:ascii="Times New Roman" w:hAnsi="Times New Roman"/>
        </w:rPr>
        <w:t xml:space="preserve">   D. show the Type D’s risk in getting heart problems</w:t>
      </w:r>
    </w:p>
    <w:p w:rsidR="00B97777" w:rsidRDefault="00B97777">
      <w:pPr>
        <w:rPr>
          <w:rFonts w:ascii="Times New Roman" w:hAnsi="Times New Roman"/>
        </w:rPr>
      </w:pPr>
      <w:r>
        <w:rPr>
          <w:rFonts w:ascii="Times New Roman" w:hAnsi="Times New Roman"/>
        </w:rPr>
        <w:t>88. What does stress mean to Type D’s ?</w:t>
      </w:r>
    </w:p>
    <w:p w:rsidR="00B97777" w:rsidRDefault="00B97777">
      <w:pPr>
        <w:rPr>
          <w:rFonts w:ascii="Times New Roman" w:hAnsi="Times New Roman"/>
        </w:rPr>
      </w:pPr>
      <w:r>
        <w:rPr>
          <w:rFonts w:ascii="Times New Roman" w:hAnsi="Times New Roman"/>
        </w:rPr>
        <w:t xml:space="preserve">   A. An outlet for their feelings.             B. More exercise and less smoking.</w:t>
      </w:r>
    </w:p>
    <w:p w:rsidR="00B97777" w:rsidRDefault="00B97777">
      <w:pPr>
        <w:rPr>
          <w:rFonts w:ascii="Times New Roman" w:hAnsi="Times New Roman"/>
        </w:rPr>
      </w:pPr>
      <w:r>
        <w:rPr>
          <w:rFonts w:ascii="Times New Roman" w:hAnsi="Times New Roman"/>
        </w:rPr>
        <w:t xml:space="preserve">   C. A cause of high blood pressure.         D. More discussions with their doctors.</w:t>
      </w:r>
    </w:p>
    <w:p w:rsidR="00B97777" w:rsidRDefault="00B97777">
      <w:pPr>
        <w:rPr>
          <w:rFonts w:ascii="Times New Roman" w:hAnsi="Times New Roman"/>
        </w:rPr>
      </w:pPr>
      <w:r>
        <w:rPr>
          <w:rFonts w:ascii="Times New Roman" w:hAnsi="Times New Roman"/>
        </w:rPr>
        <w:t>89. Which of the following changes is good for Type D’s?</w:t>
      </w:r>
    </w:p>
    <w:p w:rsidR="00B97777" w:rsidRDefault="00B97777">
      <w:pPr>
        <w:rPr>
          <w:rFonts w:ascii="Times New Roman" w:hAnsi="Times New Roman"/>
        </w:rPr>
      </w:pPr>
      <w:r>
        <w:rPr>
          <w:rFonts w:ascii="Times New Roman" w:hAnsi="Times New Roman"/>
        </w:rPr>
        <w:t xml:space="preserve">   A. Take care of unimportant issues.        B. Avoid request seeks of medical care.</w:t>
      </w:r>
    </w:p>
    <w:p w:rsidR="00B97777" w:rsidRDefault="00B97777">
      <w:pPr>
        <w:rPr>
          <w:rFonts w:ascii="Times New Roman" w:hAnsi="Times New Roman"/>
        </w:rPr>
      </w:pPr>
      <w:r>
        <w:rPr>
          <w:rFonts w:ascii="Times New Roman" w:hAnsi="Times New Roman"/>
        </w:rPr>
        <w:t xml:space="preserve">   C. Learn smoking to make more friends.    D. Be patient for something that offends you.</w:t>
      </w:r>
    </w:p>
    <w:p w:rsidR="00B97777" w:rsidRDefault="00B97777">
      <w:pPr>
        <w:rPr>
          <w:rFonts w:ascii="Times New Roman" w:hAnsi="Times New Roman"/>
        </w:rPr>
      </w:pPr>
      <w:r>
        <w:rPr>
          <w:rFonts w:ascii="Times New Roman" w:hAnsi="Times New Roman"/>
        </w:rPr>
        <w:t>90. It can be inferred from the passage that _________.</w:t>
      </w:r>
    </w:p>
    <w:p w:rsidR="00B97777" w:rsidRDefault="00B97777">
      <w:pPr>
        <w:rPr>
          <w:rFonts w:ascii="Times New Roman" w:hAnsi="Times New Roman"/>
        </w:rPr>
      </w:pPr>
      <w:r>
        <w:rPr>
          <w:rFonts w:ascii="Times New Roman" w:hAnsi="Times New Roman"/>
        </w:rPr>
        <w:t xml:space="preserve">   A. All type D’s have more or less heart problems.</w:t>
      </w:r>
    </w:p>
    <w:p w:rsidR="00B97777" w:rsidRDefault="00B97777">
      <w:pPr>
        <w:rPr>
          <w:rFonts w:ascii="Times New Roman" w:hAnsi="Times New Roman"/>
        </w:rPr>
      </w:pPr>
      <w:r>
        <w:rPr>
          <w:rFonts w:ascii="Times New Roman" w:hAnsi="Times New Roman"/>
        </w:rPr>
        <w:t xml:space="preserve">   B. Type D’s tend to seek more medical cares.</w:t>
      </w:r>
    </w:p>
    <w:p w:rsidR="00B97777" w:rsidRDefault="00B97777">
      <w:pPr>
        <w:rPr>
          <w:rFonts w:ascii="Times New Roman" w:hAnsi="Times New Roman"/>
        </w:rPr>
      </w:pPr>
      <w:r>
        <w:rPr>
          <w:rFonts w:ascii="Times New Roman" w:hAnsi="Times New Roman"/>
        </w:rPr>
        <w:t xml:space="preserve">   C. Type D’s prone to hide their personal emotions.</w:t>
      </w:r>
    </w:p>
    <w:p w:rsidR="00B97777" w:rsidRDefault="00B97777">
      <w:pPr>
        <w:rPr>
          <w:rFonts w:ascii="Times New Roman" w:hAnsi="Times New Roman"/>
        </w:rPr>
      </w:pPr>
      <w:r>
        <w:rPr>
          <w:rFonts w:ascii="Times New Roman" w:hAnsi="Times New Roman"/>
        </w:rPr>
        <w:t xml:space="preserve">   D. It’s helpful for Type D’s to keep distance with others.</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Text C</w:t>
      </w:r>
    </w:p>
    <w:p w:rsidR="00B97777" w:rsidRDefault="00B97777">
      <w:pPr>
        <w:rPr>
          <w:rFonts w:ascii="Times New Roman" w:hAnsi="Times New Roman"/>
        </w:rPr>
      </w:pPr>
      <w:r>
        <w:rPr>
          <w:rFonts w:ascii="Times New Roman" w:hAnsi="Times New Roman"/>
        </w:rPr>
        <w:t xml:space="preserve">     A year ago, monetary union looked as if it was heading for certain death, with the European banking system in apparent meltdown and extreme divergence in monetary conditions across the single currency area. In all but name, monetary union had already ceased to exist.</w:t>
      </w:r>
    </w:p>
    <w:p w:rsidR="00B97777" w:rsidRDefault="00B97777">
      <w:pPr>
        <w:ind w:firstLine="435"/>
        <w:rPr>
          <w:rFonts w:ascii="Times New Roman" w:hAnsi="Times New Roman"/>
        </w:rPr>
      </w:pPr>
      <w:r>
        <w:rPr>
          <w:rFonts w:ascii="Times New Roman" w:hAnsi="Times New Roman"/>
        </w:rPr>
        <w:t>Actions by the ECB (European Central Bank), first with the cash-for-debt long Term Refinancing Operation and, more recently, the promise of unlimited bond purchases, has successful in stilling the waters, at least to some degree. Even a Greek exit seems, for the time being, to be off the table. With more austerity, Berline seems minded to give Greeks another chance—until the next bail-out, in any case.</w:t>
      </w:r>
    </w:p>
    <w:p w:rsidR="00B97777" w:rsidRDefault="00B97777">
      <w:pPr>
        <w:ind w:firstLine="435"/>
        <w:rPr>
          <w:rFonts w:ascii="Times New Roman" w:hAnsi="Times New Roman"/>
        </w:rPr>
      </w:pPr>
      <w:r>
        <w:rPr>
          <w:rFonts w:ascii="Times New Roman" w:hAnsi="Times New Roman"/>
        </w:rPr>
        <w:t>But, though the single currency may have been saved from imminent death on the operating table, it seems now to be heading for a scarcely more appetizing alternative a condition of chronic long-term illness where still very tight monetary conditions in many parts of the eurozone in combination with lockstep austerity threaten to induce a virtually permanent state pf depression. Even Germany shows every sign of slipping back into economic contraction.</w:t>
      </w:r>
    </w:p>
    <w:p w:rsidR="00B97777" w:rsidRDefault="00B97777">
      <w:pPr>
        <w:ind w:firstLine="435"/>
        <w:rPr>
          <w:rFonts w:ascii="Times New Roman" w:hAnsi="Times New Roman"/>
        </w:rPr>
      </w:pPr>
      <w:r>
        <w:rPr>
          <w:rFonts w:ascii="Times New Roman" w:hAnsi="Times New Roman"/>
        </w:rPr>
        <w:t>For Britain, still reliant as it is on some sort of a recovery in European trade to see it through its own austerity program, there could scarcely be a set of circumstances less helpful to long-term recovery than this.</w:t>
      </w:r>
    </w:p>
    <w:p w:rsidR="00B97777" w:rsidRDefault="00B97777">
      <w:pPr>
        <w:ind w:firstLine="435"/>
        <w:rPr>
          <w:rFonts w:ascii="Times New Roman" w:hAnsi="Times New Roman"/>
        </w:rPr>
      </w:pPr>
      <w:r>
        <w:rPr>
          <w:rFonts w:ascii="Times New Roman" w:hAnsi="Times New Roman"/>
        </w:rPr>
        <w:t>New research by Dawn Holland and Jonathan Porters of the National Institute of Economic and Social Research has confirmed what has long been suspected—that co-ordinated fiscal consolidation across many EU countries has not only had a substantially larger negative impact on growth than expected, but has also had the very reverse consequence to the one intended by raising rather than lowering debt-to-GDP ratios.</w:t>
      </w:r>
    </w:p>
    <w:p w:rsidR="00B97777" w:rsidRDefault="00B97777">
      <w:pPr>
        <w:ind w:firstLine="435"/>
        <w:rPr>
          <w:rFonts w:ascii="Times New Roman" w:hAnsi="Times New Roman"/>
        </w:rPr>
      </w:pPr>
      <w:r>
        <w:rPr>
          <w:rFonts w:ascii="Times New Roman" w:hAnsi="Times New Roman"/>
        </w:rPr>
        <w:t>You need to be a little hit careful with these findings, which are somewhat self-serving. Under Jonathan Portes, the National Institute has positioned itself very much on the stimulus side of the austerity-versus-stimulus debate. This is a paper that sets out to prove that the poor growth performance of most EU countries, including the UK, is primarily down to fiscal austerity.</w:t>
      </w:r>
    </w:p>
    <w:p w:rsidR="00B97777" w:rsidRDefault="00B97777">
      <w:pPr>
        <w:ind w:firstLine="435"/>
        <w:rPr>
          <w:rFonts w:ascii="Times New Roman" w:hAnsi="Times New Roman"/>
        </w:rPr>
      </w:pPr>
      <w:r>
        <w:rPr>
          <w:rFonts w:ascii="Times New Roman" w:hAnsi="Times New Roman"/>
        </w:rPr>
        <w:t>Nonetheless, the number crunching seems to be robust enough, and it’s hard to disagree with the paper’s central finding that fiscal multipliers are much larger than in more normal times when consolidation is conducted collectively and into conditions of an already depressed economy.</w:t>
      </w:r>
    </w:p>
    <w:p w:rsidR="00B97777" w:rsidRDefault="00B97777">
      <w:pPr>
        <w:ind w:firstLine="435"/>
        <w:rPr>
          <w:rFonts w:ascii="Times New Roman" w:hAnsi="Times New Roman"/>
        </w:rPr>
      </w:pPr>
      <w:r>
        <w:rPr>
          <w:rFonts w:ascii="Times New Roman" w:hAnsi="Times New Roman"/>
        </w:rPr>
        <w:t>Even so, the paper suffers from one, rather glaring, omission. Whether you are on the big or small state side of the argument, there is no doubt that fiscal consolidation is urgently needed in much of the eurozone periphery, and some parts of the core as well.</w:t>
      </w:r>
    </w:p>
    <w:p w:rsidR="00B97777" w:rsidRDefault="00B97777">
      <w:pPr>
        <w:rPr>
          <w:rFonts w:ascii="Times New Roman" w:hAnsi="Times New Roman"/>
        </w:rPr>
      </w:pPr>
      <w:r>
        <w:rPr>
          <w:rFonts w:ascii="Times New Roman" w:hAnsi="Times New Roman"/>
        </w:rPr>
        <w:t>91. According to the passage, action by the ECB______.</w:t>
      </w:r>
    </w:p>
    <w:p w:rsidR="00B97777" w:rsidRDefault="00B97777">
      <w:pPr>
        <w:rPr>
          <w:rFonts w:ascii="Times New Roman" w:hAnsi="Times New Roman"/>
        </w:rPr>
      </w:pPr>
      <w:r>
        <w:rPr>
          <w:rFonts w:ascii="Times New Roman" w:hAnsi="Times New Roman"/>
        </w:rPr>
        <w:t xml:space="preserve">   A. made the European Banking System cease to exist.</w:t>
      </w:r>
    </w:p>
    <w:p w:rsidR="00B97777" w:rsidRDefault="00B97777">
      <w:pPr>
        <w:rPr>
          <w:rFonts w:ascii="Times New Roman" w:hAnsi="Times New Roman"/>
        </w:rPr>
      </w:pPr>
      <w:r>
        <w:rPr>
          <w:rFonts w:ascii="Times New Roman" w:hAnsi="Times New Roman"/>
        </w:rPr>
        <w:t xml:space="preserve">   B. let Berlin decided to break with Greece immediately.</w:t>
      </w:r>
    </w:p>
    <w:p w:rsidR="00B97777" w:rsidRDefault="00B97777">
      <w:pPr>
        <w:rPr>
          <w:rFonts w:ascii="Times New Roman" w:hAnsi="Times New Roman"/>
        </w:rPr>
      </w:pPr>
      <w:r>
        <w:rPr>
          <w:rFonts w:ascii="Times New Roman" w:hAnsi="Times New Roman"/>
        </w:rPr>
        <w:t xml:space="preserve">   C. has a positive effect on the European Banking System.</w:t>
      </w:r>
    </w:p>
    <w:p w:rsidR="00B97777" w:rsidRDefault="00B97777">
      <w:pPr>
        <w:rPr>
          <w:rFonts w:ascii="Times New Roman" w:hAnsi="Times New Roman"/>
        </w:rPr>
      </w:pPr>
      <w:r>
        <w:rPr>
          <w:rFonts w:ascii="Times New Roman" w:hAnsi="Times New Roman"/>
        </w:rPr>
        <w:t xml:space="preserve">   D. caused extreme divergence across the single currency area.</w:t>
      </w:r>
    </w:p>
    <w:p w:rsidR="00B97777" w:rsidRDefault="00B97777">
      <w:pPr>
        <w:rPr>
          <w:rFonts w:ascii="Times New Roman" w:hAnsi="Times New Roman"/>
        </w:rPr>
      </w:pPr>
      <w:r>
        <w:rPr>
          <w:rFonts w:ascii="Times New Roman" w:hAnsi="Times New Roman"/>
        </w:rPr>
        <w:t>92. As to Britain, a recovery in European trade _________.</w:t>
      </w:r>
    </w:p>
    <w:p w:rsidR="00B97777" w:rsidRDefault="00B97777">
      <w:pPr>
        <w:ind w:firstLine="420"/>
        <w:rPr>
          <w:rFonts w:ascii="Times New Roman" w:hAnsi="Times New Roman"/>
        </w:rPr>
      </w:pPr>
      <w:r>
        <w:rPr>
          <w:rFonts w:ascii="Times New Roman" w:hAnsi="Times New Roman"/>
        </w:rPr>
        <w:t>A. threatens to induce a state of depression       B. is helpful to its economic development</w:t>
      </w:r>
    </w:p>
    <w:p w:rsidR="00B97777" w:rsidRDefault="00B97777">
      <w:pPr>
        <w:ind w:firstLine="420"/>
        <w:rPr>
          <w:rFonts w:ascii="Times New Roman" w:hAnsi="Times New Roman"/>
        </w:rPr>
      </w:pPr>
      <w:r>
        <w:rPr>
          <w:rFonts w:ascii="Times New Roman" w:hAnsi="Times New Roman"/>
        </w:rPr>
        <w:t>C. involves a condition of long-term illness       D. will make Germany cooperate with it</w:t>
      </w:r>
    </w:p>
    <w:p w:rsidR="00B97777" w:rsidRDefault="00B97777">
      <w:pPr>
        <w:rPr>
          <w:rFonts w:ascii="Times New Roman" w:hAnsi="Times New Roman"/>
        </w:rPr>
      </w:pPr>
      <w:r>
        <w:rPr>
          <w:rFonts w:ascii="Times New Roman" w:hAnsi="Times New Roman"/>
        </w:rPr>
        <w:t>93. Which of the following is an idea held by Dawn Holland?</w:t>
      </w:r>
    </w:p>
    <w:p w:rsidR="00B97777" w:rsidRDefault="00B97777">
      <w:pPr>
        <w:rPr>
          <w:rFonts w:ascii="Times New Roman" w:hAnsi="Times New Roman"/>
        </w:rPr>
      </w:pPr>
      <w:r>
        <w:rPr>
          <w:rFonts w:ascii="Times New Roman" w:hAnsi="Times New Roman"/>
        </w:rPr>
        <w:t xml:space="preserve">   A. Britain’s poor growth performance was due to fiscal austerity.</w:t>
      </w:r>
    </w:p>
    <w:p w:rsidR="00B97777" w:rsidRDefault="00B97777">
      <w:pPr>
        <w:rPr>
          <w:rFonts w:ascii="Times New Roman" w:hAnsi="Times New Roman"/>
        </w:rPr>
      </w:pPr>
      <w:r>
        <w:rPr>
          <w:rFonts w:ascii="Times New Roman" w:hAnsi="Times New Roman"/>
        </w:rPr>
        <w:t xml:space="preserve">   B. His findings are not suitable to the countries like the UK.</w:t>
      </w:r>
    </w:p>
    <w:p w:rsidR="00B97777" w:rsidRDefault="00B97777">
      <w:pPr>
        <w:rPr>
          <w:rFonts w:ascii="Times New Roman" w:hAnsi="Times New Roman"/>
        </w:rPr>
      </w:pPr>
      <w:r>
        <w:rPr>
          <w:rFonts w:ascii="Times New Roman" w:hAnsi="Times New Roman"/>
        </w:rPr>
        <w:t xml:space="preserve">   C. Most EU countries should raise their debt0to-GDP ratios.</w:t>
      </w:r>
    </w:p>
    <w:p w:rsidR="00B97777" w:rsidRDefault="00B97777">
      <w:pPr>
        <w:rPr>
          <w:rFonts w:ascii="Times New Roman" w:hAnsi="Times New Roman"/>
        </w:rPr>
      </w:pPr>
      <w:r>
        <w:rPr>
          <w:rFonts w:ascii="Times New Roman" w:hAnsi="Times New Roman"/>
        </w:rPr>
        <w:t xml:space="preserve">   D. EU countries should rely on fiscal austerity to avoid depression.</w:t>
      </w:r>
    </w:p>
    <w:p w:rsidR="00B97777" w:rsidRDefault="00B97777">
      <w:pPr>
        <w:rPr>
          <w:rFonts w:ascii="Times New Roman" w:hAnsi="Times New Roman"/>
        </w:rPr>
      </w:pPr>
      <w:r>
        <w:rPr>
          <w:rFonts w:ascii="Times New Roman" w:hAnsi="Times New Roman"/>
        </w:rPr>
        <w:t>94. What’s the author’s attitude toward the findings made by the National Institute?</w:t>
      </w:r>
    </w:p>
    <w:p w:rsidR="00B97777" w:rsidRDefault="00B97777">
      <w:pPr>
        <w:ind w:firstLine="420"/>
        <w:rPr>
          <w:rFonts w:ascii="Times New Roman" w:hAnsi="Times New Roman"/>
        </w:rPr>
      </w:pPr>
      <w:r>
        <w:rPr>
          <w:rFonts w:ascii="Times New Roman" w:hAnsi="Times New Roman"/>
        </w:rPr>
        <w:t>A. Supportive          B. Appreciative        C. Opposed         D. Neutral</w:t>
      </w:r>
    </w:p>
    <w:p w:rsidR="00B97777" w:rsidRDefault="00B97777">
      <w:pPr>
        <w:rPr>
          <w:rFonts w:ascii="Times New Roman" w:hAnsi="Times New Roman"/>
        </w:rPr>
      </w:pPr>
      <w:r>
        <w:rPr>
          <w:rFonts w:ascii="Times New Roman" w:hAnsi="Times New Roman"/>
        </w:rPr>
        <w:t>95. What does the passage mainly talk about?</w:t>
      </w:r>
    </w:p>
    <w:p w:rsidR="00B97777" w:rsidRDefault="00B97777">
      <w:pPr>
        <w:ind w:firstLine="420"/>
        <w:rPr>
          <w:rFonts w:ascii="Times New Roman" w:hAnsi="Times New Roman"/>
        </w:rPr>
      </w:pPr>
      <w:r>
        <w:rPr>
          <w:rFonts w:ascii="Times New Roman" w:hAnsi="Times New Roman"/>
        </w:rPr>
        <w:t>A. The monetary conditions across the euro monetary union.</w:t>
      </w:r>
    </w:p>
    <w:p w:rsidR="00B97777" w:rsidRDefault="00B97777">
      <w:pPr>
        <w:ind w:firstLine="420"/>
        <w:rPr>
          <w:rFonts w:ascii="Times New Roman" w:hAnsi="Times New Roman"/>
        </w:rPr>
      </w:pPr>
      <w:r>
        <w:rPr>
          <w:rFonts w:ascii="Times New Roman" w:hAnsi="Times New Roman"/>
        </w:rPr>
        <w:t>B. The financial relationship between Germany and Greece.</w:t>
      </w:r>
    </w:p>
    <w:p w:rsidR="00B97777" w:rsidRDefault="00B97777">
      <w:pPr>
        <w:ind w:firstLine="420"/>
        <w:rPr>
          <w:rFonts w:ascii="Times New Roman" w:hAnsi="Times New Roman"/>
        </w:rPr>
      </w:pPr>
      <w:r>
        <w:rPr>
          <w:rFonts w:ascii="Times New Roman" w:hAnsi="Times New Roman"/>
        </w:rPr>
        <w:t>C. The efforts of Britain in joining the euro union.</w:t>
      </w:r>
    </w:p>
    <w:p w:rsidR="00B97777" w:rsidRDefault="00B97777">
      <w:pPr>
        <w:ind w:firstLine="420"/>
        <w:rPr>
          <w:rFonts w:ascii="Times New Roman" w:hAnsi="Times New Roman"/>
        </w:rPr>
      </w:pPr>
      <w:r>
        <w:rPr>
          <w:rFonts w:ascii="Times New Roman" w:hAnsi="Times New Roman"/>
        </w:rPr>
        <w:t>D. The debate between the UK and other European countries.</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Text D</w:t>
      </w:r>
    </w:p>
    <w:p w:rsidR="00B97777" w:rsidRDefault="00B97777">
      <w:pPr>
        <w:ind w:firstLine="435"/>
        <w:rPr>
          <w:rFonts w:ascii="Times New Roman" w:hAnsi="Times New Roman"/>
        </w:rPr>
      </w:pPr>
      <w:r>
        <w:rPr>
          <w:rFonts w:ascii="Times New Roman" w:hAnsi="Times New Roman"/>
        </w:rPr>
        <w:t>High school students are grumbling over their school lunches---and so are their stomachs. Their complaints aren’t about mystery meant or inedible entrees. Instead, students are staging bag protests and filming YouTube videos to voice their frustrations over portion sizes.</w:t>
      </w:r>
    </w:p>
    <w:p w:rsidR="00B97777" w:rsidRDefault="00B97777">
      <w:pPr>
        <w:ind w:firstLine="435"/>
        <w:rPr>
          <w:rFonts w:ascii="Times New Roman" w:hAnsi="Times New Roman"/>
        </w:rPr>
      </w:pPr>
      <w:r>
        <w:rPr>
          <w:rFonts w:ascii="Times New Roman" w:hAnsi="Times New Roman"/>
        </w:rPr>
        <w:t>New federal guidelines cap school lunches at 750 to 850 calories for high school students, down from the previous 825- calorie minimum requirement, and double the amount of fruits and vegetables teens get when they go through the cafeteria line.</w:t>
      </w:r>
    </w:p>
    <w:p w:rsidR="00B97777" w:rsidRDefault="00B97777">
      <w:pPr>
        <w:ind w:firstLine="435"/>
        <w:rPr>
          <w:rFonts w:ascii="Times New Roman" w:hAnsi="Times New Roman"/>
        </w:rPr>
      </w:pPr>
      <w:r>
        <w:rPr>
          <w:rFonts w:ascii="Times New Roman" w:hAnsi="Times New Roman"/>
        </w:rPr>
        <w:t xml:space="preserve">Teachers and students say the guidelines, which rolled out nationwide this school year, don’t give students enough fuel to get through the school day, much less sports and after-school activities. “I have been a teacher for 20 years, and this is the worst that it’s ever been. Our kids eat at 12:06 p.m., and they are hungry by 1:30 p.m.,” Linda O’ Connor, an English teacher at Wallace Country High School told </w:t>
      </w:r>
      <w:r>
        <w:rPr>
          <w:rFonts w:ascii="Times New Roman" w:hAnsi="Times New Roman"/>
          <w:i/>
        </w:rPr>
        <w:t>U.S. News</w:t>
      </w:r>
      <w:r>
        <w:rPr>
          <w:rFonts w:ascii="Times New Roman" w:hAnsi="Times New Roman"/>
        </w:rPr>
        <w:t xml:space="preserve"> in September. A viral video created by students at the Kansas high school depicts student athletes pretended to collapse from hunger during volleyball practice.</w:t>
      </w:r>
    </w:p>
    <w:p w:rsidR="00B97777" w:rsidRDefault="00B97777">
      <w:pPr>
        <w:ind w:firstLine="435"/>
        <w:rPr>
          <w:rFonts w:ascii="Times New Roman" w:hAnsi="Times New Roman"/>
        </w:rPr>
      </w:pPr>
      <w:r>
        <w:rPr>
          <w:rFonts w:ascii="Times New Roman" w:hAnsi="Times New Roman"/>
        </w:rPr>
        <w:t>“When I’m working on a nutrition plan for a student athlete…I don’t end up writing a lunch for them that’s over 850 calories,” she says, adding that if an 850-calorie lunch is enough for a high school football or lacrosse player, it is more than sufficient for less active teens. Skipping breakfast is more likely the cause of the midday hunger pangs teens are complaining about, Mohning says.</w:t>
      </w:r>
    </w:p>
    <w:p w:rsidR="00B97777" w:rsidRDefault="00B97777">
      <w:pPr>
        <w:ind w:firstLine="435"/>
        <w:rPr>
          <w:rFonts w:ascii="Times New Roman" w:hAnsi="Times New Roman"/>
        </w:rPr>
      </w:pPr>
      <w:r>
        <w:rPr>
          <w:rFonts w:ascii="Times New Roman" w:hAnsi="Times New Roman"/>
        </w:rPr>
        <w:t>Rather than running out the door on an empty stomach, students should eat a protein-rich breakfast such as eggs or Greek yogurt, and then refuel throughout the day with a small snack such as trail mix, a protein bar or fruit, she adds. Many high schools also serve breakfast, which must be between 450 to 600 calories, according to the new federal guidelines.</w:t>
      </w:r>
    </w:p>
    <w:p w:rsidR="00B97777" w:rsidRDefault="00B97777">
      <w:pPr>
        <w:ind w:firstLine="435"/>
        <w:rPr>
          <w:rFonts w:ascii="Times New Roman" w:hAnsi="Times New Roman"/>
        </w:rPr>
      </w:pPr>
      <w:r>
        <w:rPr>
          <w:rFonts w:ascii="Times New Roman" w:hAnsi="Times New Roman"/>
        </w:rPr>
        <w:t>Another thing preventing teens from feeling full from their school lunches is time. After waiting in the lunch line, many students only have 10 minutes to wolf down their meals before the bell rings for their next class. This speed eating keeps students from feeling satisfied after meals, Mohning says. Many school also stagger lunch times to get all of their students through the cafeteria, which means some students are eating lunch well before noon, she adds.</w:t>
      </w:r>
    </w:p>
    <w:p w:rsidR="00B97777" w:rsidRDefault="00B97777">
      <w:pPr>
        <w:rPr>
          <w:rFonts w:ascii="Times New Roman" w:hAnsi="Times New Roman"/>
        </w:rPr>
      </w:pPr>
      <w:r>
        <w:rPr>
          <w:rFonts w:ascii="Times New Roman" w:hAnsi="Times New Roman"/>
        </w:rPr>
        <w:t>96. Under the new federal guidelines, high school students ________.</w:t>
      </w:r>
    </w:p>
    <w:p w:rsidR="00B97777" w:rsidRDefault="00B97777">
      <w:pPr>
        <w:rPr>
          <w:rFonts w:ascii="Times New Roman" w:hAnsi="Times New Roman"/>
        </w:rPr>
      </w:pPr>
      <w:r>
        <w:rPr>
          <w:rFonts w:ascii="Times New Roman" w:hAnsi="Times New Roman"/>
        </w:rPr>
        <w:t xml:space="preserve">   A. get a doubled amount of calories           B. tend to do more after-school activities</w:t>
      </w:r>
    </w:p>
    <w:p w:rsidR="00B97777" w:rsidRDefault="00B97777">
      <w:pPr>
        <w:rPr>
          <w:rFonts w:ascii="Times New Roman" w:hAnsi="Times New Roman"/>
        </w:rPr>
      </w:pPr>
      <w:r>
        <w:rPr>
          <w:rFonts w:ascii="Times New Roman" w:hAnsi="Times New Roman"/>
        </w:rPr>
        <w:t xml:space="preserve">   C. are satisfied with their school lunches       D. protest in many ways with dissatisfaction</w:t>
      </w:r>
    </w:p>
    <w:p w:rsidR="00B97777" w:rsidRDefault="00B97777">
      <w:pPr>
        <w:rPr>
          <w:rFonts w:ascii="Times New Roman" w:hAnsi="Times New Roman"/>
        </w:rPr>
      </w:pPr>
      <w:r>
        <w:rPr>
          <w:rFonts w:ascii="Times New Roman" w:hAnsi="Times New Roman"/>
        </w:rPr>
        <w:t>97. It can be inferred from the passage that Linda O’ Connor __________.</w:t>
      </w:r>
    </w:p>
    <w:p w:rsidR="00B97777" w:rsidRDefault="00B97777">
      <w:pPr>
        <w:rPr>
          <w:rFonts w:ascii="Times New Roman" w:hAnsi="Times New Roman"/>
        </w:rPr>
      </w:pPr>
      <w:r>
        <w:rPr>
          <w:rFonts w:ascii="Times New Roman" w:hAnsi="Times New Roman"/>
        </w:rPr>
        <w:t xml:space="preserve">   A. is one of the makers of the new federal guidelines</w:t>
      </w:r>
    </w:p>
    <w:p w:rsidR="00B97777" w:rsidRDefault="00B97777">
      <w:pPr>
        <w:rPr>
          <w:rFonts w:ascii="Times New Roman" w:hAnsi="Times New Roman"/>
        </w:rPr>
      </w:pPr>
      <w:r>
        <w:rPr>
          <w:rFonts w:ascii="Times New Roman" w:hAnsi="Times New Roman"/>
        </w:rPr>
        <w:t xml:space="preserve">   B. created a video to criticize the student athletes</w:t>
      </w:r>
    </w:p>
    <w:p w:rsidR="00B97777" w:rsidRDefault="00B97777">
      <w:pPr>
        <w:rPr>
          <w:rFonts w:ascii="Times New Roman" w:hAnsi="Times New Roman"/>
        </w:rPr>
      </w:pPr>
      <w:r>
        <w:rPr>
          <w:rFonts w:ascii="Times New Roman" w:hAnsi="Times New Roman"/>
        </w:rPr>
        <w:t xml:space="preserve">   C. holds a negative view on the new federal guidelines</w:t>
      </w:r>
    </w:p>
    <w:p w:rsidR="00B97777" w:rsidRDefault="00B97777">
      <w:pPr>
        <w:rPr>
          <w:rFonts w:ascii="Times New Roman" w:hAnsi="Times New Roman"/>
        </w:rPr>
      </w:pPr>
      <w:r>
        <w:rPr>
          <w:rFonts w:ascii="Times New Roman" w:hAnsi="Times New Roman"/>
        </w:rPr>
        <w:t xml:space="preserve">   D. is an </w:t>
      </w:r>
      <w:r>
        <w:rPr>
          <w:rFonts w:ascii="Times New Roman" w:hAnsi="Times New Roman"/>
          <w:i/>
        </w:rPr>
        <w:t xml:space="preserve">U.S. News </w:t>
      </w:r>
      <w:r>
        <w:rPr>
          <w:rFonts w:ascii="Times New Roman" w:hAnsi="Times New Roman"/>
        </w:rPr>
        <w:t>reporter working at Wallace County</w:t>
      </w:r>
    </w:p>
    <w:p w:rsidR="00B97777" w:rsidRDefault="00B97777">
      <w:pPr>
        <w:rPr>
          <w:rFonts w:ascii="Times New Roman" w:hAnsi="Times New Roman"/>
        </w:rPr>
      </w:pPr>
      <w:r>
        <w:rPr>
          <w:rFonts w:ascii="Times New Roman" w:hAnsi="Times New Roman"/>
        </w:rPr>
        <w:t>98. According to Mohning, high school students’ midday hunger is mainly due to _________.</w:t>
      </w:r>
    </w:p>
    <w:p w:rsidR="00B97777" w:rsidRDefault="00B97777" w:rsidP="00A33E3F">
      <w:pPr>
        <w:ind w:firstLineChars="100" w:firstLine="31680"/>
        <w:rPr>
          <w:rFonts w:ascii="Times New Roman" w:hAnsi="Times New Roman"/>
        </w:rPr>
      </w:pPr>
      <w:r>
        <w:rPr>
          <w:rFonts w:ascii="Times New Roman" w:hAnsi="Times New Roman"/>
        </w:rPr>
        <w:t>A. the lack of protein and vitamins          B. the insufficient of lunch supplies</w:t>
      </w:r>
    </w:p>
    <w:p w:rsidR="00B97777" w:rsidRDefault="00B97777" w:rsidP="00A33E3F">
      <w:pPr>
        <w:ind w:firstLineChars="100" w:firstLine="31680"/>
        <w:rPr>
          <w:rFonts w:ascii="Times New Roman" w:hAnsi="Times New Roman"/>
        </w:rPr>
      </w:pPr>
      <w:r>
        <w:rPr>
          <w:rFonts w:ascii="Times New Roman" w:hAnsi="Times New Roman"/>
        </w:rPr>
        <w:t>C. the amount of after-school activities       D. the ignorance and omission of breakfast</w:t>
      </w:r>
    </w:p>
    <w:p w:rsidR="00B97777" w:rsidRDefault="00B97777">
      <w:pPr>
        <w:rPr>
          <w:rFonts w:ascii="Times New Roman" w:hAnsi="Times New Roman"/>
        </w:rPr>
      </w:pPr>
      <w:r>
        <w:rPr>
          <w:rFonts w:ascii="Times New Roman" w:hAnsi="Times New Roman"/>
        </w:rPr>
        <w:t>99. How do the new federal guidelines deal with breakfast?</w:t>
      </w:r>
    </w:p>
    <w:p w:rsidR="00B97777" w:rsidRDefault="00B97777" w:rsidP="00A33E3F">
      <w:pPr>
        <w:ind w:firstLineChars="100" w:firstLine="31680"/>
        <w:rPr>
          <w:rFonts w:ascii="Times New Roman" w:hAnsi="Times New Roman"/>
        </w:rPr>
      </w:pPr>
      <w:r>
        <w:rPr>
          <w:rFonts w:ascii="Times New Roman" w:hAnsi="Times New Roman"/>
        </w:rPr>
        <w:t>A. They suggest a small snack to replace it.    B. They cap it at 40-600 calories</w:t>
      </w:r>
    </w:p>
    <w:p w:rsidR="00B97777" w:rsidRDefault="00B97777" w:rsidP="00A33E3F">
      <w:pPr>
        <w:ind w:firstLineChars="100" w:firstLine="31680"/>
        <w:rPr>
          <w:rFonts w:ascii="Times New Roman" w:hAnsi="Times New Roman"/>
        </w:rPr>
      </w:pPr>
      <w:r>
        <w:rPr>
          <w:rFonts w:ascii="Times New Roman" w:hAnsi="Times New Roman"/>
        </w:rPr>
        <w:t>C. They prefer an empty stomach to it.        D. They pay more attention on lunch than on it.</w:t>
      </w:r>
    </w:p>
    <w:p w:rsidR="00B97777" w:rsidRDefault="00B97777">
      <w:pPr>
        <w:rPr>
          <w:rFonts w:ascii="Times New Roman" w:hAnsi="Times New Roman"/>
        </w:rPr>
      </w:pPr>
      <w:r>
        <w:rPr>
          <w:rFonts w:ascii="Times New Roman" w:hAnsi="Times New Roman"/>
        </w:rPr>
        <w:t>100. Which of the following is CORRECT about speed eating?</w:t>
      </w:r>
    </w:p>
    <w:p w:rsidR="00B97777" w:rsidRDefault="00B97777">
      <w:pPr>
        <w:rPr>
          <w:rFonts w:ascii="Times New Roman" w:hAnsi="Times New Roman"/>
        </w:rPr>
      </w:pPr>
      <w:r>
        <w:rPr>
          <w:rFonts w:ascii="Times New Roman" w:hAnsi="Times New Roman"/>
        </w:rPr>
        <w:t xml:space="preserve">   A. It was caused by the new federal guidelines.  </w:t>
      </w:r>
    </w:p>
    <w:p w:rsidR="00B97777" w:rsidRDefault="00B97777">
      <w:pPr>
        <w:rPr>
          <w:rFonts w:ascii="Times New Roman" w:hAnsi="Times New Roman"/>
        </w:rPr>
      </w:pPr>
      <w:r>
        <w:rPr>
          <w:rFonts w:ascii="Times New Roman" w:hAnsi="Times New Roman"/>
        </w:rPr>
        <w:t xml:space="preserve">   B. It makes students avoid feeling hungry.</w:t>
      </w:r>
    </w:p>
    <w:p w:rsidR="00B97777" w:rsidRDefault="00B97777">
      <w:pPr>
        <w:rPr>
          <w:rFonts w:ascii="Times New Roman" w:hAnsi="Times New Roman"/>
        </w:rPr>
      </w:pPr>
      <w:r>
        <w:rPr>
          <w:rFonts w:ascii="Times New Roman" w:hAnsi="Times New Roman"/>
        </w:rPr>
        <w:t xml:space="preserve">   C. It prevents students from feeling full.</w:t>
      </w:r>
    </w:p>
    <w:p w:rsidR="00B97777" w:rsidRDefault="00B97777">
      <w:pPr>
        <w:rPr>
          <w:rFonts w:ascii="Times New Roman" w:hAnsi="Times New Roman"/>
        </w:rPr>
      </w:pPr>
      <w:r>
        <w:rPr>
          <w:rFonts w:ascii="Times New Roman" w:hAnsi="Times New Roman"/>
        </w:rPr>
        <w:t xml:space="preserve">   D. It means less waiting time in the lunch line.</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 xml:space="preserve">Part </w:t>
      </w:r>
      <w:r>
        <w:rPr>
          <w:rFonts w:ascii="宋体" w:hAnsi="宋体" w:hint="eastAsia"/>
        </w:rPr>
        <w:t>Ⅵ</w:t>
      </w:r>
      <w:r>
        <w:rPr>
          <w:rFonts w:ascii="Times New Roman" w:hAnsi="Times New Roman"/>
        </w:rPr>
        <w:t xml:space="preserve"> Writing</w:t>
      </w:r>
    </w:p>
    <w:p w:rsidR="00B97777" w:rsidRDefault="00B97777">
      <w:pPr>
        <w:rPr>
          <w:rFonts w:ascii="Times New Roman" w:hAnsi="Times New Roman"/>
        </w:rPr>
      </w:pPr>
      <w:r>
        <w:rPr>
          <w:rFonts w:ascii="Times New Roman" w:hAnsi="Times New Roman"/>
        </w:rPr>
        <w:t>Section A  Composition</w:t>
      </w:r>
    </w:p>
    <w:p w:rsidR="00B97777" w:rsidRDefault="00B97777">
      <w:pPr>
        <w:rPr>
          <w:rFonts w:ascii="Times New Roman" w:hAnsi="Times New Roman"/>
          <w:b/>
        </w:rPr>
      </w:pPr>
      <w:r>
        <w:rPr>
          <w:rFonts w:ascii="Times New Roman" w:hAnsi="Times New Roman"/>
        </w:rPr>
        <w:t xml:space="preserve">  </w:t>
      </w:r>
      <w:r>
        <w:rPr>
          <w:rFonts w:ascii="Times New Roman" w:hAnsi="Times New Roman"/>
          <w:b/>
        </w:rPr>
        <w:t>Recently, a prestigious university assigned university dormitory based on several factors, one of which was religion. It sparked different reactions in society: some people think it can reduce conflicts caused by differences between religions, while others hold that it blocks the way for students to connect with people from other religions. What is your opinion?</w:t>
      </w:r>
    </w:p>
    <w:p w:rsidR="00B97777" w:rsidRDefault="00B97777">
      <w:pPr>
        <w:rPr>
          <w:rFonts w:ascii="Times New Roman" w:hAnsi="Times New Roman"/>
        </w:rPr>
      </w:pPr>
      <w:r>
        <w:rPr>
          <w:rFonts w:ascii="Times New Roman" w:hAnsi="Times New Roman"/>
        </w:rPr>
        <w:t xml:space="preserve">   Write on </w:t>
      </w:r>
      <w:r>
        <w:rPr>
          <w:rFonts w:ascii="Times New Roman" w:hAnsi="Times New Roman"/>
          <w:b/>
        </w:rPr>
        <w:t>Answer Sheet Three a</w:t>
      </w:r>
      <w:r>
        <w:rPr>
          <w:rFonts w:ascii="Times New Roman" w:hAnsi="Times New Roman"/>
        </w:rPr>
        <w:t xml:space="preserve"> composition of about 200 words on the following topic:</w:t>
      </w:r>
    </w:p>
    <w:p w:rsidR="00B97777" w:rsidRDefault="00B97777">
      <w:pPr>
        <w:rPr>
          <w:rFonts w:ascii="Times New Roman" w:hAnsi="Times New Roman"/>
          <w:b/>
          <w:i/>
        </w:rPr>
      </w:pPr>
      <w:r>
        <w:rPr>
          <w:rFonts w:ascii="Times New Roman" w:hAnsi="Times New Roman"/>
        </w:rPr>
        <w:t xml:space="preserve"> </w:t>
      </w:r>
      <w:r>
        <w:rPr>
          <w:rFonts w:ascii="Times New Roman" w:hAnsi="Times New Roman"/>
          <w:i/>
        </w:rPr>
        <w:t xml:space="preserve">         </w:t>
      </w:r>
      <w:r>
        <w:rPr>
          <w:rFonts w:ascii="Times New Roman" w:hAnsi="Times New Roman"/>
          <w:b/>
          <w:i/>
        </w:rPr>
        <w:t>Should religion Be Taken into Consideration in Assigning University Dormitory?</w:t>
      </w:r>
    </w:p>
    <w:p w:rsidR="00B97777" w:rsidRDefault="00B97777">
      <w:pPr>
        <w:rPr>
          <w:rFonts w:ascii="Times New Roman" w:hAnsi="Times New Roman"/>
          <w:i/>
        </w:rPr>
      </w:pPr>
      <w:r>
        <w:rPr>
          <w:rFonts w:ascii="Times New Roman" w:hAnsi="Times New Roman"/>
          <w:i/>
        </w:rPr>
        <w:t xml:space="preserve">   You are to write in three parts.</w:t>
      </w:r>
    </w:p>
    <w:p w:rsidR="00B97777" w:rsidRDefault="00B97777">
      <w:pPr>
        <w:rPr>
          <w:rFonts w:ascii="Times New Roman" w:hAnsi="Times New Roman"/>
          <w:i/>
        </w:rPr>
      </w:pPr>
      <w:r>
        <w:rPr>
          <w:rFonts w:ascii="Times New Roman" w:hAnsi="Times New Roman"/>
          <w:i/>
        </w:rPr>
        <w:t xml:space="preserve">   In the first part, state specifically what your opinion is.</w:t>
      </w:r>
    </w:p>
    <w:p w:rsidR="00B97777" w:rsidRDefault="00B97777">
      <w:pPr>
        <w:rPr>
          <w:rFonts w:ascii="Times New Roman" w:hAnsi="Times New Roman"/>
          <w:i/>
        </w:rPr>
      </w:pPr>
      <w:r>
        <w:rPr>
          <w:rFonts w:ascii="Times New Roman" w:hAnsi="Times New Roman"/>
          <w:i/>
        </w:rPr>
        <w:t xml:space="preserve">   In the second part, support your opinion with appropriate details.</w:t>
      </w:r>
    </w:p>
    <w:p w:rsidR="00B97777" w:rsidRDefault="00B97777">
      <w:pPr>
        <w:rPr>
          <w:rFonts w:ascii="Times New Roman" w:hAnsi="Times New Roman"/>
          <w:i/>
        </w:rPr>
      </w:pPr>
      <w:r>
        <w:rPr>
          <w:rFonts w:ascii="Times New Roman" w:hAnsi="Times New Roman"/>
          <w:i/>
        </w:rPr>
        <w:t xml:space="preserve">   In the last part, bring what you have written to a natural conclusion or a summary.</w:t>
      </w:r>
    </w:p>
    <w:p w:rsidR="00B97777" w:rsidRDefault="00B97777">
      <w:pPr>
        <w:rPr>
          <w:rFonts w:ascii="Times New Roman" w:hAnsi="Times New Roman"/>
          <w:i/>
        </w:rPr>
      </w:pPr>
      <w:r>
        <w:rPr>
          <w:rFonts w:ascii="Times New Roman" w:hAnsi="Times New Roman"/>
          <w:i/>
        </w:rPr>
        <w:t xml:space="preserve">   Marks will be awarded for content, organization, grammar and appropriateness. Failure to follow the instructions may result in a loss of marks.</w:t>
      </w:r>
    </w:p>
    <w:p w:rsidR="00B97777" w:rsidRDefault="00B97777">
      <w:pPr>
        <w:rPr>
          <w:rFonts w:ascii="Times New Roman" w:hAnsi="Times New Roman"/>
          <w:i/>
        </w:rPr>
      </w:pPr>
    </w:p>
    <w:p w:rsidR="00B97777" w:rsidRDefault="00B97777">
      <w:pPr>
        <w:rPr>
          <w:rFonts w:ascii="Times New Roman" w:hAnsi="Times New Roman"/>
        </w:rPr>
      </w:pPr>
      <w:r>
        <w:rPr>
          <w:rFonts w:ascii="Times New Roman" w:hAnsi="Times New Roman"/>
        </w:rPr>
        <w:t>Section B   Note-writing</w:t>
      </w:r>
    </w:p>
    <w:p w:rsidR="00B97777" w:rsidRDefault="00B97777">
      <w:pPr>
        <w:ind w:firstLine="420"/>
        <w:rPr>
          <w:rFonts w:ascii="Times New Roman" w:hAnsi="Times New Roman"/>
        </w:rPr>
      </w:pPr>
      <w:r>
        <w:rPr>
          <w:rFonts w:ascii="Times New Roman" w:hAnsi="Times New Roman"/>
        </w:rPr>
        <w:t>Write on Answer Sheet Three a note of about 50-60 words based on the following situation.</w:t>
      </w:r>
    </w:p>
    <w:p w:rsidR="00B97777" w:rsidRDefault="00B97777">
      <w:pPr>
        <w:ind w:firstLine="420"/>
        <w:rPr>
          <w:rFonts w:ascii="Times New Roman" w:hAnsi="Times New Roman"/>
          <w:b/>
        </w:rPr>
      </w:pPr>
      <w:r>
        <w:rPr>
          <w:rFonts w:ascii="Times New Roman" w:hAnsi="Times New Roman"/>
          <w:b/>
        </w:rPr>
        <w:t>You borrowed a book from your friend Jane, but you could not find it. Write het a note of apology. You should also offer to make up for the lost</w:t>
      </w:r>
    </w:p>
    <w:p w:rsidR="00B97777" w:rsidRDefault="00B97777">
      <w:pPr>
        <w:ind w:firstLine="420"/>
        <w:rPr>
          <w:rFonts w:ascii="Times New Roman" w:hAnsi="Times New Roman"/>
        </w:rPr>
      </w:pPr>
      <w:r>
        <w:rPr>
          <w:rFonts w:ascii="Times New Roman" w:hAnsi="Times New Roman"/>
        </w:rPr>
        <w:t>Marks will be awarded for content, organization, grammar and appropriateness.</w:t>
      </w:r>
    </w:p>
    <w:p w:rsidR="00B97777" w:rsidRDefault="00B97777">
      <w:pPr>
        <w:ind w:firstLine="420"/>
        <w:rPr>
          <w:rFonts w:ascii="Times New Roman" w:hAnsi="Times New Roman"/>
        </w:rPr>
      </w:pPr>
    </w:p>
    <w:p w:rsidR="00B97777" w:rsidRDefault="00B97777">
      <w:pPr>
        <w:rPr>
          <w:rFonts w:ascii="Times New Roman" w:hAnsi="Times New Roman"/>
        </w:rPr>
      </w:pPr>
      <w:r>
        <w:rPr>
          <w:rFonts w:ascii="Times New Roman" w:hAnsi="Times New Roman"/>
        </w:rPr>
        <w:t>Key to Model Test Three</w:t>
      </w:r>
    </w:p>
    <w:p w:rsidR="00B97777" w:rsidRDefault="00B97777">
      <w:pPr>
        <w:rPr>
          <w:rFonts w:ascii="Times New Roman" w:hAnsi="Times New Roman"/>
        </w:rPr>
      </w:pPr>
      <w:r>
        <w:rPr>
          <w:rFonts w:ascii="Times New Roman" w:hAnsi="Times New Roman"/>
        </w:rPr>
        <w:t xml:space="preserve">Part </w:t>
      </w:r>
      <w:r>
        <w:rPr>
          <w:rFonts w:ascii="宋体" w:hAnsi="宋体" w:hint="eastAsia"/>
        </w:rPr>
        <w:t>Ⅲ</w:t>
      </w:r>
      <w:r>
        <w:rPr>
          <w:rFonts w:ascii="Times New Roman" w:hAnsi="Times New Roman"/>
        </w:rPr>
        <w:t xml:space="preserve"> Cloze</w:t>
      </w:r>
    </w:p>
    <w:p w:rsidR="00B97777" w:rsidRDefault="00B97777">
      <w:pPr>
        <w:rPr>
          <w:rFonts w:ascii="Times New Roman" w:hAnsi="Times New Roman"/>
        </w:rPr>
      </w:pPr>
      <w:r>
        <w:rPr>
          <w:rFonts w:ascii="Times New Roman" w:hAnsi="Times New Roman"/>
        </w:rPr>
        <w:t>31-35: C B A B D               36-40: C D A D C</w:t>
      </w:r>
    </w:p>
    <w:p w:rsidR="00B97777" w:rsidRDefault="00B97777">
      <w:pPr>
        <w:rPr>
          <w:rFonts w:ascii="Times New Roman" w:hAnsi="Times New Roman"/>
        </w:rPr>
      </w:pPr>
      <w:r>
        <w:rPr>
          <w:rFonts w:ascii="Times New Roman" w:hAnsi="Times New Roman"/>
        </w:rPr>
        <w:t>41-45: D A C D B               46-50: A B D A C</w:t>
      </w:r>
    </w:p>
    <w:p w:rsidR="00B97777" w:rsidRDefault="00B97777">
      <w:pPr>
        <w:rPr>
          <w:rFonts w:ascii="Times New Roman" w:hAnsi="Times New Roman"/>
        </w:rPr>
      </w:pPr>
      <w:r>
        <w:rPr>
          <w:rFonts w:ascii="Times New Roman" w:hAnsi="Times New Roman"/>
        </w:rPr>
        <w:t xml:space="preserve">Part </w:t>
      </w:r>
      <w:r>
        <w:rPr>
          <w:rFonts w:ascii="宋体" w:hAnsi="宋体" w:hint="eastAsia"/>
        </w:rPr>
        <w:t>Ⅳ</w:t>
      </w:r>
      <w:r>
        <w:rPr>
          <w:rFonts w:ascii="Times New Roman" w:hAnsi="Times New Roman"/>
        </w:rPr>
        <w:t>Grammar &amp; Vocabulary</w:t>
      </w:r>
    </w:p>
    <w:p w:rsidR="00B97777" w:rsidRDefault="00B97777">
      <w:pPr>
        <w:rPr>
          <w:rFonts w:ascii="Times New Roman" w:hAnsi="Times New Roman"/>
        </w:rPr>
      </w:pPr>
      <w:r>
        <w:rPr>
          <w:rFonts w:ascii="Times New Roman" w:hAnsi="Times New Roman"/>
        </w:rPr>
        <w:t>51-55: C A D D D               56-60: B B C D D</w:t>
      </w:r>
    </w:p>
    <w:p w:rsidR="00B97777" w:rsidRDefault="00B97777">
      <w:pPr>
        <w:rPr>
          <w:rFonts w:ascii="Times New Roman" w:hAnsi="Times New Roman"/>
        </w:rPr>
      </w:pPr>
      <w:r>
        <w:rPr>
          <w:rFonts w:ascii="Times New Roman" w:hAnsi="Times New Roman"/>
        </w:rPr>
        <w:t>61-65: B C B B C               66-70: A C D C B</w:t>
      </w:r>
    </w:p>
    <w:p w:rsidR="00B97777" w:rsidRDefault="00B97777">
      <w:pPr>
        <w:rPr>
          <w:rFonts w:ascii="Times New Roman" w:hAnsi="Times New Roman"/>
        </w:rPr>
      </w:pPr>
      <w:r>
        <w:rPr>
          <w:rFonts w:ascii="Times New Roman" w:hAnsi="Times New Roman"/>
        </w:rPr>
        <w:t>71-75: C B B B B               76-80: A C C B C</w:t>
      </w:r>
    </w:p>
    <w:p w:rsidR="00B97777" w:rsidRDefault="00B97777">
      <w:pPr>
        <w:rPr>
          <w:rFonts w:ascii="Times New Roman" w:hAnsi="Times New Roman"/>
        </w:rPr>
      </w:pPr>
      <w:r>
        <w:rPr>
          <w:rFonts w:ascii="Times New Roman" w:hAnsi="Times New Roman"/>
        </w:rPr>
        <w:t xml:space="preserve">Part </w:t>
      </w:r>
      <w:r>
        <w:rPr>
          <w:rFonts w:ascii="宋体" w:hAnsi="宋体" w:hint="eastAsia"/>
        </w:rPr>
        <w:t>Ⅴ</w:t>
      </w:r>
      <w:r>
        <w:rPr>
          <w:rFonts w:ascii="Times New Roman" w:hAnsi="Times New Roman"/>
        </w:rPr>
        <w:t>Reading Comprehension</w:t>
      </w:r>
    </w:p>
    <w:p w:rsidR="00B97777" w:rsidRDefault="00B97777">
      <w:pPr>
        <w:rPr>
          <w:rFonts w:ascii="Times New Roman" w:hAnsi="Times New Roman"/>
        </w:rPr>
      </w:pPr>
      <w:r>
        <w:rPr>
          <w:rFonts w:ascii="Times New Roman" w:hAnsi="Times New Roman"/>
        </w:rPr>
        <w:t>81-85: D A B C C             86-90: A B C D C</w:t>
      </w:r>
    </w:p>
    <w:p w:rsidR="00B97777" w:rsidRDefault="00B97777">
      <w:pPr>
        <w:rPr>
          <w:rFonts w:ascii="Times New Roman" w:hAnsi="Times New Roman"/>
        </w:rPr>
      </w:pPr>
      <w:r>
        <w:rPr>
          <w:rFonts w:ascii="Times New Roman" w:hAnsi="Times New Roman"/>
        </w:rPr>
        <w:t>91-95: C B A C A             96-100: D C D B C</w:t>
      </w:r>
    </w:p>
    <w:p w:rsidR="00B97777" w:rsidRDefault="00B97777">
      <w:pPr>
        <w:rPr>
          <w:rFonts w:ascii="Times New Roman" w:hAnsi="Times New Roman"/>
        </w:rPr>
      </w:pPr>
      <w:r>
        <w:rPr>
          <w:rFonts w:ascii="Times New Roman" w:hAnsi="Times New Roman"/>
        </w:rPr>
        <w:t>Part</w:t>
      </w:r>
      <w:r>
        <w:rPr>
          <w:rFonts w:ascii="宋体" w:hAnsi="宋体" w:hint="eastAsia"/>
        </w:rPr>
        <w:t>Ⅵ</w:t>
      </w:r>
      <w:r>
        <w:rPr>
          <w:rFonts w:ascii="宋体" w:hAnsi="宋体"/>
        </w:rPr>
        <w:t xml:space="preserve"> </w:t>
      </w:r>
      <w:r>
        <w:rPr>
          <w:rFonts w:ascii="Times New Roman" w:hAnsi="Times New Roman"/>
        </w:rPr>
        <w:t>Writing</w:t>
      </w:r>
    </w:p>
    <w:p w:rsidR="00B97777" w:rsidRDefault="00B97777">
      <w:pPr>
        <w:rPr>
          <w:rFonts w:ascii="Times New Roman" w:hAnsi="Times New Roman"/>
        </w:rPr>
      </w:pPr>
      <w:r>
        <w:rPr>
          <w:rFonts w:ascii="Times New Roman" w:hAnsi="Times New Roman"/>
        </w:rPr>
        <w:t>Section A Composition</w:t>
      </w:r>
    </w:p>
    <w:p w:rsidR="00B97777" w:rsidRDefault="00B97777">
      <w:pPr>
        <w:ind w:firstLine="420"/>
        <w:rPr>
          <w:rFonts w:ascii="Times New Roman" w:hAnsi="Times New Roman"/>
          <w:b/>
          <w:i/>
        </w:rPr>
      </w:pPr>
      <w:r>
        <w:rPr>
          <w:rFonts w:ascii="Times New Roman" w:hAnsi="Times New Roman"/>
          <w:b/>
          <w:i/>
        </w:rPr>
        <w:t>Should religion Be Taken into Consideration in Assigning University Dormitory?</w:t>
      </w:r>
    </w:p>
    <w:p w:rsidR="00B97777" w:rsidRDefault="00B97777">
      <w:pPr>
        <w:rPr>
          <w:rFonts w:ascii="Times New Roman" w:hAnsi="Times New Roman"/>
        </w:rPr>
      </w:pPr>
      <w:r>
        <w:rPr>
          <w:rFonts w:ascii="Times New Roman" w:hAnsi="Times New Roman"/>
        </w:rPr>
        <w:t xml:space="preserve">   A hot topic recently is about a prestigious university that has begun to assign dormitory according to religion. It has aroused different reactions among the public. As far as I’m concerned, it is not necessary to take account of religion while assigning dormitory.</w:t>
      </w:r>
    </w:p>
    <w:p w:rsidR="00B97777" w:rsidRDefault="00B97777">
      <w:pPr>
        <w:ind w:firstLine="435"/>
        <w:rPr>
          <w:rFonts w:ascii="Times New Roman" w:hAnsi="Times New Roman"/>
        </w:rPr>
      </w:pPr>
      <w:r>
        <w:rPr>
          <w:rFonts w:ascii="Times New Roman" w:hAnsi="Times New Roman"/>
        </w:rPr>
        <w:t>First thing first, students of the same religion living together may elongate the distance between different religions, since it limits the chance for students to get to know each other, blocking the way for them to connect with each other. What’s worse, instead of reducing the conflicts caused by religion, assigning dormitory based on religion may lead to conflicts between students of different religions in that they have few contact, thus more likely to misunderstand each other. In particular, students of minority may feel isolated from other students due to their small proportion among the total. Therefore, the best way to reduce conflicts is to help them further understand each other by rendering them more chance to communicate with each other, and on the other hand, to impart then with interpersonal skills to prevent possible conflicts.</w:t>
      </w:r>
    </w:p>
    <w:p w:rsidR="00B97777" w:rsidRDefault="00B97777">
      <w:pPr>
        <w:ind w:firstLine="435"/>
        <w:rPr>
          <w:rFonts w:ascii="Times New Roman" w:hAnsi="Times New Roman"/>
        </w:rPr>
      </w:pPr>
      <w:r>
        <w:rPr>
          <w:rFonts w:ascii="Times New Roman" w:hAnsi="Times New Roman"/>
        </w:rPr>
        <w:t>In short, the university’s good intention should be applauded, but at the same time, it ought to take other effective measures to help build a good relationship between students of different religions. Only in this way can all students enjoy a harmonious life on campus and yield abundant results during their college life.</w:t>
      </w:r>
    </w:p>
    <w:p w:rsidR="00B97777" w:rsidRDefault="00B97777">
      <w:pPr>
        <w:rPr>
          <w:rFonts w:ascii="Times New Roman" w:hAnsi="Times New Roman"/>
        </w:rPr>
      </w:pPr>
    </w:p>
    <w:p w:rsidR="00B97777" w:rsidRDefault="00B97777">
      <w:pPr>
        <w:rPr>
          <w:rFonts w:ascii="Times New Roman" w:hAnsi="Times New Roman"/>
        </w:rPr>
      </w:pPr>
      <w:r>
        <w:rPr>
          <w:rFonts w:ascii="Times New Roman" w:hAnsi="Times New Roman"/>
        </w:rPr>
        <w:t>Section B Note-Writing</w:t>
      </w:r>
    </w:p>
    <w:p w:rsidR="00B97777" w:rsidRDefault="00B97777">
      <w:pPr>
        <w:ind w:firstLine="420"/>
        <w:rPr>
          <w:rFonts w:ascii="Times New Roman" w:hAnsi="Times New Roman"/>
        </w:rPr>
      </w:pPr>
      <w:r>
        <w:rPr>
          <w:rFonts w:ascii="Times New Roman" w:hAnsi="Times New Roman"/>
        </w:rPr>
        <w:t xml:space="preserve">Dear Jane, </w:t>
      </w:r>
    </w:p>
    <w:p w:rsidR="00B97777" w:rsidRDefault="00B97777">
      <w:pPr>
        <w:ind w:firstLine="420"/>
        <w:rPr>
          <w:rFonts w:ascii="Times New Roman" w:hAnsi="Times New Roman"/>
          <w:b/>
        </w:rPr>
      </w:pPr>
      <w:r>
        <w:rPr>
          <w:rFonts w:ascii="Times New Roman" w:hAnsi="Times New Roman"/>
        </w:rPr>
        <w:t xml:space="preserve">   I’m really sorry to tell you that I can not find your book </w:t>
      </w:r>
      <w:r>
        <w:rPr>
          <w:rFonts w:ascii="Times New Roman" w:hAnsi="Times New Roman"/>
          <w:i/>
        </w:rPr>
        <w:t>A place on the Earth.</w:t>
      </w:r>
      <w:r>
        <w:rPr>
          <w:rFonts w:ascii="Times New Roman" w:hAnsi="Times New Roman"/>
        </w:rPr>
        <w:t xml:space="preserve"> </w:t>
      </w:r>
      <w:r>
        <w:rPr>
          <w:rFonts w:ascii="Times New Roman" w:hAnsi="Times New Roman"/>
          <w:b/>
        </w:rPr>
        <w:t>Please accept my sincere apology.</w:t>
      </w:r>
      <w:r>
        <w:rPr>
          <w:rFonts w:ascii="Times New Roman" w:hAnsi="Times New Roman"/>
        </w:rPr>
        <w:t xml:space="preserve"> To </w:t>
      </w:r>
      <w:r>
        <w:rPr>
          <w:rFonts w:ascii="Times New Roman" w:hAnsi="Times New Roman"/>
          <w:b/>
        </w:rPr>
        <w:t>make up</w:t>
      </w:r>
      <w:r>
        <w:rPr>
          <w:rFonts w:ascii="Times New Roman" w:hAnsi="Times New Roman"/>
        </w:rPr>
        <w:t xml:space="preserve">, I suggest buying a new one. </w:t>
      </w:r>
      <w:r>
        <w:rPr>
          <w:rFonts w:ascii="Times New Roman" w:hAnsi="Times New Roman"/>
          <w:b/>
        </w:rPr>
        <w:t>I shall be obliged if you kindly tell me where to buy it. Again, I apologize for the inconvenience I have caused.</w:t>
      </w:r>
    </w:p>
    <w:p w:rsidR="00B97777" w:rsidRDefault="00B97777">
      <w:pPr>
        <w:ind w:firstLine="420"/>
        <w:rPr>
          <w:rFonts w:ascii="Times New Roman" w:hAnsi="Times New Roman"/>
        </w:rPr>
      </w:pPr>
    </w:p>
    <w:p w:rsidR="00B97777" w:rsidRDefault="00B97777">
      <w:pPr>
        <w:ind w:firstLine="420"/>
        <w:rPr>
          <w:rFonts w:ascii="Times New Roman" w:hAnsi="Times New Roman"/>
        </w:rPr>
      </w:pPr>
      <w:r>
        <w:rPr>
          <w:rFonts w:ascii="Times New Roman" w:hAnsi="Times New Roman"/>
        </w:rPr>
        <w:t xml:space="preserve">                                                          Your sincerely,</w:t>
      </w:r>
    </w:p>
    <w:p w:rsidR="00B97777" w:rsidRDefault="00B97777">
      <w:pPr>
        <w:ind w:firstLine="420"/>
        <w:rPr>
          <w:rFonts w:ascii="Times New Roman" w:hAnsi="Times New Roman"/>
        </w:rPr>
      </w:pPr>
      <w:r>
        <w:rPr>
          <w:rFonts w:ascii="Times New Roman" w:hAnsi="Times New Roman"/>
        </w:rPr>
        <w:t xml:space="preserve">                                                            Amy</w:t>
      </w: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ind w:firstLine="420"/>
        <w:rPr>
          <w:rFonts w:ascii="Times New Roman" w:hAnsi="Times New Roman"/>
        </w:rPr>
      </w:pPr>
    </w:p>
    <w:p w:rsidR="00B97777" w:rsidRDefault="00B97777">
      <w:pPr>
        <w:rPr>
          <w:b/>
          <w:bCs/>
          <w:sz w:val="28"/>
          <w:szCs w:val="28"/>
        </w:rPr>
      </w:pPr>
    </w:p>
    <w:p w:rsidR="00B97777" w:rsidRDefault="00B97777">
      <w:pPr>
        <w:rPr>
          <w:b/>
          <w:bCs/>
          <w:sz w:val="28"/>
          <w:szCs w:val="28"/>
        </w:rPr>
      </w:pPr>
      <w:r>
        <w:rPr>
          <w:b/>
          <w:bCs/>
          <w:sz w:val="28"/>
          <w:szCs w:val="28"/>
        </w:rPr>
        <w:t>Model Test Five:</w:t>
      </w:r>
    </w:p>
    <w:p w:rsidR="00B97777" w:rsidRDefault="00B97777">
      <w:pPr>
        <w:rPr>
          <w:b/>
          <w:bCs/>
          <w:szCs w:val="21"/>
        </w:rPr>
      </w:pPr>
      <w:r>
        <w:rPr>
          <w:b/>
          <w:bCs/>
          <w:szCs w:val="21"/>
        </w:rPr>
        <w:t xml:space="preserve">PART  </w:t>
      </w:r>
      <w:r>
        <w:rPr>
          <w:b/>
          <w:bCs/>
          <w:szCs w:val="21"/>
        </w:rPr>
        <w:fldChar w:fldCharType="begin"/>
      </w:r>
      <w:r>
        <w:rPr>
          <w:b/>
          <w:bCs/>
          <w:szCs w:val="21"/>
        </w:rPr>
        <w:instrText xml:space="preserve"> = 3 \* ROMAN \* MERGEFORMAT </w:instrText>
      </w:r>
      <w:r>
        <w:rPr>
          <w:b/>
          <w:bCs/>
          <w:szCs w:val="21"/>
        </w:rPr>
        <w:fldChar w:fldCharType="separate"/>
      </w:r>
      <w:r>
        <w:rPr>
          <w:b/>
          <w:bCs/>
        </w:rPr>
        <w:t>III</w:t>
      </w:r>
      <w:r>
        <w:rPr>
          <w:b/>
          <w:bCs/>
          <w:szCs w:val="21"/>
        </w:rPr>
        <w:fldChar w:fldCharType="end"/>
      </w:r>
      <w:r>
        <w:rPr>
          <w:b/>
          <w:bCs/>
          <w:szCs w:val="21"/>
        </w:rPr>
        <w:t xml:space="preserve"> CLOZE </w:t>
      </w:r>
    </w:p>
    <w:p w:rsidR="00B97777" w:rsidRDefault="00B97777">
      <w:pPr>
        <w:rPr>
          <w:szCs w:val="21"/>
        </w:rPr>
      </w:pPr>
      <w:r>
        <w:rPr>
          <w:szCs w:val="21"/>
        </w:rPr>
        <w:t xml:space="preserve">    Decide which of the choices given below would best complete the passage if inserted in the corresponding blanks Mark the best choices for each blank on ANSWER SHEET TWO.</w:t>
      </w:r>
    </w:p>
    <w:p w:rsidR="00B97777" w:rsidRDefault="00B97777">
      <w:pPr>
        <w:rPr>
          <w:szCs w:val="21"/>
        </w:rPr>
      </w:pPr>
      <w:r>
        <w:rPr>
          <w:szCs w:val="21"/>
        </w:rPr>
        <w:t xml:space="preserve">    Rainforests are called the lungs of the planet, because they absorb carbon dioxide, gas, and produce oxygen, which is ____ important to our well-being._____ the fact that, rainforests cover only 12 percent of the land-area of the Earth, they are home to ____of the world’s, plant and animal species, and for local populations they are a ____ source for food, fiber, fuel and medicines. Tropical forests____ global and regional climate-systems, and ____moisture into the atmosphere, which then returns to earth in the form of rain.</w:t>
      </w:r>
    </w:p>
    <w:p w:rsidR="00B97777" w:rsidRDefault="00B97777">
      <w:pPr>
        <w:rPr>
          <w:szCs w:val="21"/>
        </w:rPr>
      </w:pPr>
      <w:r>
        <w:rPr>
          <w:szCs w:val="21"/>
        </w:rPr>
        <w:t xml:space="preserve">    _____,where the land has been logged, there are no longer trees to produce the rain cycle which cools down the atmosphere, or to reduce carbon dioxide levels_____ o climate change. Because of tropical deforestation, animal and plant ____is disappearing, and at least one species becomes____ every day.</w:t>
      </w:r>
    </w:p>
    <w:p w:rsidR="00B97777" w:rsidRDefault="00B97777">
      <w:pPr>
        <w:rPr>
          <w:szCs w:val="21"/>
        </w:rPr>
      </w:pPr>
      <w:r>
        <w:rPr>
          <w:szCs w:val="21"/>
        </w:rPr>
        <w:t xml:space="preserve">    Now that people are no longer ____of the destructive lumbering of forest, the United States has partnered with the private sector, other governments and civil society organizations to form the Tropical Forest Alliance 2020(TFA2020),The alliance aims to ___ and coordinate actions by all partners to reduce tropical deforestation ____ to key agricultural commodities such as palm oil, soy, beef, and paper. In support of TFA  2020,USAID ____in early July that it will contribute $5.5million to a separate but relates public-private partnership with the World Resources Institute. With the help of this new tool, TFA 2020 partners will be able to more quickly ____the information.</w:t>
      </w:r>
    </w:p>
    <w:p w:rsidR="00B97777" w:rsidRDefault="00B97777">
      <w:pPr>
        <w:rPr>
          <w:szCs w:val="21"/>
        </w:rPr>
      </w:pPr>
      <w:r>
        <w:rPr>
          <w:szCs w:val="21"/>
        </w:rPr>
        <w:t xml:space="preserve">      The United Stated has consistently worked to ____the conversation of tropical forests by advancing ____and cooperative approaches, developing ____technical expertise and services, and ____leadership. With the new multi-national, public-private TFA 2020 partnership, we look forward to further increasing the ____ of our engagement.</w:t>
      </w:r>
    </w:p>
    <w:p w:rsidR="00B97777" w:rsidRDefault="00B97777">
      <w:pPr>
        <w:numPr>
          <w:ilvl w:val="0"/>
          <w:numId w:val="1"/>
        </w:numPr>
        <w:rPr>
          <w:szCs w:val="21"/>
        </w:rPr>
      </w:pPr>
      <w:r>
        <w:rPr>
          <w:szCs w:val="21"/>
        </w:rPr>
        <w:t xml:space="preserve">A. critically      B. barely      C. slightly        D. Mainly </w:t>
      </w:r>
    </w:p>
    <w:p w:rsidR="00B97777" w:rsidRDefault="00B97777">
      <w:pPr>
        <w:numPr>
          <w:ilvl w:val="0"/>
          <w:numId w:val="1"/>
        </w:numPr>
        <w:rPr>
          <w:szCs w:val="21"/>
        </w:rPr>
      </w:pPr>
      <w:r>
        <w:rPr>
          <w:szCs w:val="21"/>
        </w:rPr>
        <w:t xml:space="preserve">A. Regardless    B. Beneath     C. Despite       D. Since    </w:t>
      </w:r>
    </w:p>
    <w:p w:rsidR="00B97777" w:rsidRDefault="00B97777">
      <w:pPr>
        <w:numPr>
          <w:ilvl w:val="0"/>
          <w:numId w:val="1"/>
        </w:numPr>
        <w:rPr>
          <w:szCs w:val="21"/>
        </w:rPr>
      </w:pPr>
      <w:r>
        <w:rPr>
          <w:szCs w:val="21"/>
        </w:rPr>
        <w:t xml:space="preserve">A. mass         B. maximum   C. minority       D. majority </w:t>
      </w:r>
    </w:p>
    <w:p w:rsidR="00B97777" w:rsidRDefault="00B97777">
      <w:pPr>
        <w:numPr>
          <w:ilvl w:val="0"/>
          <w:numId w:val="1"/>
        </w:numPr>
        <w:rPr>
          <w:szCs w:val="21"/>
        </w:rPr>
      </w:pPr>
      <w:r>
        <w:rPr>
          <w:szCs w:val="21"/>
        </w:rPr>
        <w:t xml:space="preserve">A. fundamental   B. vital        C. basic         D. radical </w:t>
      </w:r>
    </w:p>
    <w:p w:rsidR="00B97777" w:rsidRDefault="00B97777">
      <w:pPr>
        <w:numPr>
          <w:ilvl w:val="0"/>
          <w:numId w:val="1"/>
        </w:numPr>
        <w:rPr>
          <w:szCs w:val="21"/>
        </w:rPr>
      </w:pPr>
      <w:r>
        <w:rPr>
          <w:szCs w:val="21"/>
        </w:rPr>
        <w:t xml:space="preserve">A. adjust        B. regulate     C. modify        D. alter </w:t>
      </w:r>
    </w:p>
    <w:p w:rsidR="00B97777" w:rsidRDefault="00B97777">
      <w:pPr>
        <w:numPr>
          <w:ilvl w:val="0"/>
          <w:numId w:val="1"/>
        </w:numPr>
        <w:rPr>
          <w:szCs w:val="21"/>
        </w:rPr>
      </w:pPr>
      <w:r>
        <w:rPr>
          <w:szCs w:val="21"/>
        </w:rPr>
        <w:t xml:space="preserve">A. dismiss       B. emit        C. distribute      D. release </w:t>
      </w:r>
    </w:p>
    <w:p w:rsidR="00B97777" w:rsidRDefault="00B97777">
      <w:pPr>
        <w:numPr>
          <w:ilvl w:val="0"/>
          <w:numId w:val="1"/>
        </w:numPr>
        <w:rPr>
          <w:szCs w:val="21"/>
        </w:rPr>
      </w:pPr>
      <w:r>
        <w:rPr>
          <w:szCs w:val="21"/>
        </w:rPr>
        <w:t xml:space="preserve">A. Likewise      B. Therefore   C. Nevertheless    D. Moreover </w:t>
      </w:r>
    </w:p>
    <w:p w:rsidR="00B97777" w:rsidRDefault="00B97777">
      <w:pPr>
        <w:numPr>
          <w:ilvl w:val="0"/>
          <w:numId w:val="1"/>
        </w:numPr>
        <w:rPr>
          <w:szCs w:val="21"/>
        </w:rPr>
      </w:pPr>
      <w:r>
        <w:rPr>
          <w:szCs w:val="21"/>
        </w:rPr>
        <w:t xml:space="preserve">A. attributing     B. devoting    C. contributing     D. directing </w:t>
      </w:r>
    </w:p>
    <w:p w:rsidR="00B97777" w:rsidRDefault="00B97777">
      <w:pPr>
        <w:numPr>
          <w:ilvl w:val="0"/>
          <w:numId w:val="1"/>
        </w:numPr>
        <w:rPr>
          <w:szCs w:val="21"/>
        </w:rPr>
      </w:pPr>
      <w:r>
        <w:rPr>
          <w:szCs w:val="21"/>
        </w:rPr>
        <w:t xml:space="preserve">A. habitat        B. shelter      C. residence       D. dwelling </w:t>
      </w:r>
    </w:p>
    <w:p w:rsidR="00B97777" w:rsidRDefault="00B97777">
      <w:pPr>
        <w:numPr>
          <w:ilvl w:val="0"/>
          <w:numId w:val="1"/>
        </w:numPr>
        <w:rPr>
          <w:szCs w:val="21"/>
        </w:rPr>
      </w:pPr>
      <w:r>
        <w:rPr>
          <w:szCs w:val="21"/>
        </w:rPr>
        <w:t xml:space="preserve">A. ruined         B. distinct     C. fragile         D. extinct </w:t>
      </w:r>
    </w:p>
    <w:p w:rsidR="00B97777" w:rsidRDefault="00B97777">
      <w:pPr>
        <w:numPr>
          <w:ilvl w:val="0"/>
          <w:numId w:val="1"/>
        </w:numPr>
        <w:rPr>
          <w:szCs w:val="21"/>
        </w:rPr>
      </w:pPr>
      <w:r>
        <w:rPr>
          <w:szCs w:val="21"/>
        </w:rPr>
        <w:t xml:space="preserve">A. aware          B. ignorant    C. tolerable       D. resistant </w:t>
      </w:r>
    </w:p>
    <w:p w:rsidR="00B97777" w:rsidRDefault="00B97777">
      <w:pPr>
        <w:numPr>
          <w:ilvl w:val="0"/>
          <w:numId w:val="1"/>
        </w:numPr>
        <w:rPr>
          <w:szCs w:val="21"/>
        </w:rPr>
      </w:pPr>
      <w:r>
        <w:rPr>
          <w:szCs w:val="21"/>
        </w:rPr>
        <w:t xml:space="preserve">A. execute         B. mobilize    C. fulfill         D. launch </w:t>
      </w:r>
    </w:p>
    <w:p w:rsidR="00B97777" w:rsidRDefault="00B97777">
      <w:pPr>
        <w:numPr>
          <w:ilvl w:val="0"/>
          <w:numId w:val="1"/>
        </w:numPr>
        <w:rPr>
          <w:szCs w:val="21"/>
        </w:rPr>
      </w:pPr>
      <w:r>
        <w:rPr>
          <w:szCs w:val="21"/>
        </w:rPr>
        <w:t xml:space="preserve">A. relate           B. having related C. being related  D. related </w:t>
      </w:r>
    </w:p>
    <w:p w:rsidR="00B97777" w:rsidRDefault="00B97777">
      <w:pPr>
        <w:numPr>
          <w:ilvl w:val="0"/>
          <w:numId w:val="1"/>
        </w:numPr>
        <w:rPr>
          <w:szCs w:val="21"/>
        </w:rPr>
      </w:pPr>
      <w:r>
        <w:rPr>
          <w:szCs w:val="21"/>
        </w:rPr>
        <w:t>A. announced       B. alleged     C. asserted       D. affirmed</w:t>
      </w:r>
    </w:p>
    <w:p w:rsidR="00B97777" w:rsidRDefault="00B97777">
      <w:pPr>
        <w:numPr>
          <w:ilvl w:val="0"/>
          <w:numId w:val="1"/>
        </w:numPr>
        <w:rPr>
          <w:szCs w:val="21"/>
        </w:rPr>
      </w:pPr>
      <w:r>
        <w:rPr>
          <w:szCs w:val="21"/>
        </w:rPr>
        <w:t xml:space="preserve">A. revert to         B. hand on     C. get in        D. push </w:t>
      </w:r>
    </w:p>
    <w:p w:rsidR="00B97777" w:rsidRDefault="00B97777">
      <w:pPr>
        <w:numPr>
          <w:ilvl w:val="0"/>
          <w:numId w:val="1"/>
        </w:numPr>
        <w:rPr>
          <w:szCs w:val="21"/>
        </w:rPr>
      </w:pPr>
      <w:r>
        <w:rPr>
          <w:szCs w:val="21"/>
        </w:rPr>
        <w:t xml:space="preserve">A. further          B. push        C. promote      D. hasten </w:t>
      </w:r>
    </w:p>
    <w:p w:rsidR="00B97777" w:rsidRDefault="00B97777">
      <w:pPr>
        <w:numPr>
          <w:ilvl w:val="0"/>
          <w:numId w:val="1"/>
        </w:numPr>
        <w:rPr>
          <w:szCs w:val="21"/>
        </w:rPr>
      </w:pPr>
      <w:r>
        <w:rPr>
          <w:szCs w:val="21"/>
        </w:rPr>
        <w:t xml:space="preserve">A. conservation     B. innovative   C. Impulsive    D. Regressive </w:t>
      </w:r>
    </w:p>
    <w:p w:rsidR="00B97777" w:rsidRDefault="00B97777">
      <w:pPr>
        <w:numPr>
          <w:ilvl w:val="0"/>
          <w:numId w:val="1"/>
        </w:numPr>
        <w:rPr>
          <w:szCs w:val="21"/>
        </w:rPr>
      </w:pPr>
      <w:r>
        <w:rPr>
          <w:szCs w:val="21"/>
        </w:rPr>
        <w:t xml:space="preserve">A. diverse          B. abstract        C. intricate       D. profound </w:t>
      </w:r>
    </w:p>
    <w:p w:rsidR="00B97777" w:rsidRDefault="00B97777">
      <w:pPr>
        <w:numPr>
          <w:ilvl w:val="0"/>
          <w:numId w:val="1"/>
        </w:numPr>
        <w:rPr>
          <w:szCs w:val="21"/>
        </w:rPr>
      </w:pPr>
      <w:r>
        <w:rPr>
          <w:szCs w:val="21"/>
        </w:rPr>
        <w:t>A. dependable       B. disciplined     C. diplomatic     D. disputative</w:t>
      </w:r>
    </w:p>
    <w:p w:rsidR="00B97777" w:rsidRDefault="00B97777">
      <w:pPr>
        <w:numPr>
          <w:ilvl w:val="0"/>
          <w:numId w:val="1"/>
        </w:numPr>
        <w:rPr>
          <w:szCs w:val="21"/>
        </w:rPr>
      </w:pPr>
      <w:r>
        <w:rPr>
          <w:szCs w:val="21"/>
        </w:rPr>
        <w:t xml:space="preserve">A. horizon          B. territory       C. breadth        D. span </w:t>
      </w:r>
    </w:p>
    <w:p w:rsidR="00B97777" w:rsidRDefault="00B97777">
      <w:pPr>
        <w:rPr>
          <w:b/>
          <w:bCs/>
          <w:szCs w:val="21"/>
        </w:rPr>
      </w:pPr>
      <w:r>
        <w:rPr>
          <w:b/>
          <w:bCs/>
          <w:szCs w:val="21"/>
        </w:rPr>
        <w:t xml:space="preserve"> PART </w:t>
      </w:r>
      <w:r>
        <w:rPr>
          <w:b/>
          <w:bCs/>
          <w:szCs w:val="21"/>
        </w:rPr>
        <w:fldChar w:fldCharType="begin"/>
      </w:r>
      <w:r>
        <w:rPr>
          <w:b/>
          <w:bCs/>
          <w:szCs w:val="21"/>
        </w:rPr>
        <w:instrText xml:space="preserve"> = 4 \* ROMAN \* MERGEFORMAT </w:instrText>
      </w:r>
      <w:r>
        <w:rPr>
          <w:b/>
          <w:bCs/>
          <w:szCs w:val="21"/>
        </w:rPr>
        <w:fldChar w:fldCharType="separate"/>
      </w:r>
      <w:r>
        <w:t>IV</w:t>
      </w:r>
      <w:r>
        <w:rPr>
          <w:b/>
          <w:bCs/>
          <w:szCs w:val="21"/>
        </w:rPr>
        <w:fldChar w:fldCharType="end"/>
      </w:r>
      <w:r>
        <w:rPr>
          <w:b/>
          <w:bCs/>
          <w:szCs w:val="21"/>
        </w:rPr>
        <w:t xml:space="preserve"> GRAMMAR&amp;VOCABULARY </w:t>
      </w:r>
    </w:p>
    <w:p w:rsidR="00B97777" w:rsidRDefault="00B97777">
      <w:pPr>
        <w:rPr>
          <w:b/>
          <w:bCs/>
          <w:szCs w:val="21"/>
        </w:rPr>
      </w:pPr>
      <w:r>
        <w:rPr>
          <w:b/>
          <w:bCs/>
          <w:szCs w:val="21"/>
        </w:rPr>
        <w:t xml:space="preserve">   There are thirty sentences in this section. Beneath each sentence there are four words, phrases or statements marked A, B, C and D. Choose one word, phrase or statement that best completes the sentence.</w:t>
      </w:r>
    </w:p>
    <w:p w:rsidR="00B97777" w:rsidRDefault="00B97777">
      <w:pPr>
        <w:rPr>
          <w:b/>
          <w:bCs/>
          <w:szCs w:val="21"/>
        </w:rPr>
      </w:pPr>
      <w:r>
        <w:rPr>
          <w:b/>
          <w:bCs/>
          <w:szCs w:val="21"/>
        </w:rPr>
        <w:t xml:space="preserve">   Mark your answer on ANSWER SHEET TWO.</w:t>
      </w:r>
    </w:p>
    <w:p w:rsidR="00B97777" w:rsidRDefault="00B97777">
      <w:pPr>
        <w:numPr>
          <w:ilvl w:val="0"/>
          <w:numId w:val="1"/>
        </w:numPr>
        <w:rPr>
          <w:szCs w:val="21"/>
        </w:rPr>
      </w:pPr>
      <w:r>
        <w:rPr>
          <w:szCs w:val="21"/>
        </w:rPr>
        <w:t xml:space="preserve">Which of the following sentences is INCORRECT? </w:t>
      </w:r>
    </w:p>
    <w:p w:rsidR="00B97777" w:rsidRDefault="00B97777">
      <w:pPr>
        <w:rPr>
          <w:szCs w:val="21"/>
        </w:rPr>
      </w:pPr>
      <w:r>
        <w:rPr>
          <w:szCs w:val="21"/>
        </w:rPr>
        <w:t>A. This pair of trousers costs fifty dollars.    B. Either my grandsons or their father is coming.</w:t>
      </w:r>
    </w:p>
    <w:p w:rsidR="00B97777" w:rsidRDefault="00B97777">
      <w:pPr>
        <w:rPr>
          <w:szCs w:val="21"/>
        </w:rPr>
      </w:pPr>
      <w:r>
        <w:rPr>
          <w:szCs w:val="21"/>
        </w:rPr>
        <w:t xml:space="preserve">C. The British police has only very limited powers.  </w:t>
      </w:r>
    </w:p>
    <w:p w:rsidR="00B97777" w:rsidRDefault="00B97777">
      <w:pPr>
        <w:rPr>
          <w:szCs w:val="21"/>
        </w:rPr>
      </w:pPr>
      <w:r>
        <w:rPr>
          <w:szCs w:val="21"/>
        </w:rPr>
        <w:t>D. A committee of twelve men is to discuss the matter.</w:t>
      </w:r>
    </w:p>
    <w:p w:rsidR="00B97777" w:rsidRDefault="00B97777">
      <w:pPr>
        <w:numPr>
          <w:ilvl w:val="0"/>
          <w:numId w:val="1"/>
        </w:numPr>
        <w:rPr>
          <w:szCs w:val="21"/>
        </w:rPr>
      </w:pPr>
      <w:r>
        <w:rPr>
          <w:szCs w:val="21"/>
        </w:rPr>
        <w:t>In the sentence</w:t>
      </w:r>
      <w:r>
        <w:rPr>
          <w:rFonts w:hint="eastAsia"/>
          <w:szCs w:val="21"/>
        </w:rPr>
        <w:t>“</w:t>
      </w:r>
      <w:r>
        <w:rPr>
          <w:szCs w:val="21"/>
        </w:rPr>
        <w:t>Coal is sometimes called stored-up sunlight.</w:t>
      </w:r>
      <w:r>
        <w:rPr>
          <w:rFonts w:hint="eastAsia"/>
          <w:szCs w:val="21"/>
        </w:rPr>
        <w:t>”</w:t>
      </w:r>
      <w:r>
        <w:rPr>
          <w:szCs w:val="21"/>
        </w:rPr>
        <w:t>,the italicized part is an ____.</w:t>
      </w:r>
    </w:p>
    <w:p w:rsidR="00B97777" w:rsidRDefault="00B97777">
      <w:pPr>
        <w:numPr>
          <w:ilvl w:val="0"/>
          <w:numId w:val="2"/>
        </w:numPr>
        <w:rPr>
          <w:szCs w:val="21"/>
        </w:rPr>
      </w:pPr>
      <w:r>
        <w:rPr>
          <w:szCs w:val="21"/>
        </w:rPr>
        <w:t xml:space="preserve">object complement                    B. subjective complement </w:t>
      </w:r>
    </w:p>
    <w:p w:rsidR="00B97777" w:rsidRDefault="00B97777">
      <w:pPr>
        <w:rPr>
          <w:szCs w:val="21"/>
        </w:rPr>
      </w:pPr>
      <w:r>
        <w:rPr>
          <w:szCs w:val="21"/>
        </w:rPr>
        <w:t xml:space="preserve">C.object                              D. appositive </w:t>
      </w:r>
    </w:p>
    <w:p w:rsidR="00B97777" w:rsidRDefault="00B97777">
      <w:pPr>
        <w:numPr>
          <w:ilvl w:val="0"/>
          <w:numId w:val="3"/>
        </w:numPr>
        <w:rPr>
          <w:szCs w:val="21"/>
        </w:rPr>
      </w:pPr>
      <w:r>
        <w:rPr>
          <w:szCs w:val="21"/>
        </w:rPr>
        <w:t>That those who had learned from us now surpass us was a great challenge. The italicized part functions as an _____ in the sentence.</w:t>
      </w:r>
    </w:p>
    <w:p w:rsidR="00B97777" w:rsidRDefault="00B97777">
      <w:pPr>
        <w:numPr>
          <w:ilvl w:val="0"/>
          <w:numId w:val="4"/>
        </w:numPr>
        <w:rPr>
          <w:szCs w:val="21"/>
        </w:rPr>
      </w:pPr>
      <w:r>
        <w:rPr>
          <w:szCs w:val="21"/>
        </w:rPr>
        <w:t xml:space="preserve">subject          B. attributive      B. adverbial         D. adjective </w:t>
      </w:r>
    </w:p>
    <w:p w:rsidR="00B97777" w:rsidRDefault="00B97777">
      <w:pPr>
        <w:rPr>
          <w:szCs w:val="21"/>
        </w:rPr>
      </w:pPr>
      <w:r>
        <w:rPr>
          <w:szCs w:val="21"/>
        </w:rPr>
        <w:t>54. Which of the following sentences is NOT an elliptical sentence ?</w:t>
      </w:r>
    </w:p>
    <w:p w:rsidR="00B97777" w:rsidRDefault="00B97777">
      <w:pPr>
        <w:rPr>
          <w:szCs w:val="21"/>
        </w:rPr>
      </w:pPr>
      <w:r>
        <w:rPr>
          <w:szCs w:val="21"/>
        </w:rPr>
        <w:t>A. Our teacher came in, book in hand .</w:t>
      </w:r>
    </w:p>
    <w:p w:rsidR="00B97777" w:rsidRDefault="00B97777">
      <w:pPr>
        <w:rPr>
          <w:szCs w:val="21"/>
        </w:rPr>
      </w:pPr>
      <w:r>
        <w:rPr>
          <w:szCs w:val="21"/>
        </w:rPr>
        <w:t>B. These are Tom’s books and those are Lily’s.</w:t>
      </w:r>
    </w:p>
    <w:p w:rsidR="00B97777" w:rsidRDefault="00B97777">
      <w:pPr>
        <w:rPr>
          <w:szCs w:val="21"/>
        </w:rPr>
      </w:pPr>
      <w:r>
        <w:rPr>
          <w:szCs w:val="21"/>
        </w:rPr>
        <w:t>C. You shouldn’t come here unless invited.</w:t>
      </w:r>
    </w:p>
    <w:p w:rsidR="00B97777" w:rsidRDefault="00B97777">
      <w:pPr>
        <w:rPr>
          <w:szCs w:val="21"/>
        </w:rPr>
      </w:pPr>
      <w:r>
        <w:rPr>
          <w:szCs w:val="21"/>
        </w:rPr>
        <w:t>D. The way that you answered this question was admirable.</w:t>
      </w:r>
    </w:p>
    <w:p w:rsidR="00B97777" w:rsidRDefault="00B97777">
      <w:pPr>
        <w:numPr>
          <w:ilvl w:val="0"/>
          <w:numId w:val="5"/>
        </w:numPr>
        <w:rPr>
          <w:szCs w:val="21"/>
        </w:rPr>
      </w:pPr>
      <w:r>
        <w:rPr>
          <w:szCs w:val="21"/>
        </w:rPr>
        <w:t>Which of the following words is different from others?</w:t>
      </w:r>
    </w:p>
    <w:p w:rsidR="00B97777" w:rsidRDefault="00B97777">
      <w:pPr>
        <w:rPr>
          <w:szCs w:val="21"/>
        </w:rPr>
      </w:pPr>
      <w:r>
        <w:rPr>
          <w:szCs w:val="21"/>
        </w:rPr>
        <w:t xml:space="preserve">A. Brunch          B. Smog             C. Hotel              D. Motel </w:t>
      </w:r>
    </w:p>
    <w:p w:rsidR="00B97777" w:rsidRDefault="00B97777">
      <w:pPr>
        <w:rPr>
          <w:szCs w:val="21"/>
        </w:rPr>
      </w:pPr>
      <w:r>
        <w:rPr>
          <w:szCs w:val="21"/>
        </w:rPr>
        <w:t>56. Which of the following determines can only be used with both plural and countable nouns?</w:t>
      </w:r>
    </w:p>
    <w:p w:rsidR="00B97777" w:rsidRDefault="00B97777">
      <w:pPr>
        <w:rPr>
          <w:szCs w:val="21"/>
        </w:rPr>
      </w:pPr>
      <w:r>
        <w:rPr>
          <w:szCs w:val="21"/>
        </w:rPr>
        <w:t xml:space="preserve">A. A great many    B. Much              C.A great deal of       D.A large quantity of </w:t>
      </w:r>
    </w:p>
    <w:p w:rsidR="00B97777" w:rsidRDefault="00B97777">
      <w:pPr>
        <w:rPr>
          <w:szCs w:val="21"/>
        </w:rPr>
      </w:pPr>
      <w:r>
        <w:rPr>
          <w:szCs w:val="21"/>
        </w:rPr>
        <w:t>57. How fluently she speaks Chinese! The italicized part is____.</w:t>
      </w:r>
    </w:p>
    <w:p w:rsidR="00B97777" w:rsidRDefault="00B97777">
      <w:pPr>
        <w:rPr>
          <w:szCs w:val="21"/>
        </w:rPr>
      </w:pPr>
      <w:r>
        <w:rPr>
          <w:szCs w:val="21"/>
        </w:rPr>
        <w:t xml:space="preserve">A. the subject      B. the object           C. the complement      D. the adverbial </w:t>
      </w:r>
    </w:p>
    <w:p w:rsidR="00B97777" w:rsidRDefault="00B97777">
      <w:pPr>
        <w:rPr>
          <w:szCs w:val="21"/>
        </w:rPr>
      </w:pPr>
      <w:r>
        <w:rPr>
          <w:szCs w:val="21"/>
        </w:rPr>
        <w:t>58. Which of the following sentences does NOT contain an adverbial clause?</w:t>
      </w:r>
    </w:p>
    <w:p w:rsidR="00B97777" w:rsidRDefault="00B97777">
      <w:pPr>
        <w:rPr>
          <w:szCs w:val="21"/>
        </w:rPr>
      </w:pPr>
      <w:r>
        <w:rPr>
          <w:szCs w:val="21"/>
        </w:rPr>
        <w:t>A.I will come with you if you can drive me there.</w:t>
      </w:r>
    </w:p>
    <w:p w:rsidR="00B97777" w:rsidRDefault="00B97777">
      <w:pPr>
        <w:rPr>
          <w:szCs w:val="21"/>
        </w:rPr>
      </w:pPr>
      <w:r>
        <w:rPr>
          <w:szCs w:val="21"/>
        </w:rPr>
        <w:t>B.I disagree with you in some points while I admit what you say.</w:t>
      </w:r>
    </w:p>
    <w:p w:rsidR="00B97777" w:rsidRDefault="00B97777">
      <w:pPr>
        <w:rPr>
          <w:szCs w:val="21"/>
        </w:rPr>
      </w:pPr>
      <w:r>
        <w:rPr>
          <w:szCs w:val="21"/>
        </w:rPr>
        <w:t>C. It is our duty to serve the people.</w:t>
      </w:r>
    </w:p>
    <w:p w:rsidR="00B97777" w:rsidRDefault="00B97777">
      <w:pPr>
        <w:rPr>
          <w:szCs w:val="21"/>
        </w:rPr>
      </w:pPr>
      <w:r>
        <w:rPr>
          <w:szCs w:val="21"/>
        </w:rPr>
        <w:t>D. The materials are good for use because the cost of core part is not high.</w:t>
      </w:r>
    </w:p>
    <w:p w:rsidR="00B97777" w:rsidRDefault="00B97777">
      <w:pPr>
        <w:numPr>
          <w:ilvl w:val="0"/>
          <w:numId w:val="6"/>
        </w:numPr>
        <w:rPr>
          <w:szCs w:val="21"/>
        </w:rPr>
      </w:pPr>
      <w:r>
        <w:rPr>
          <w:szCs w:val="21"/>
        </w:rPr>
        <w:t>Which of the following sentences contains an appositive clause?</w:t>
      </w:r>
    </w:p>
    <w:p w:rsidR="00B97777" w:rsidRDefault="00B97777">
      <w:pPr>
        <w:numPr>
          <w:ilvl w:val="0"/>
          <w:numId w:val="7"/>
        </w:numPr>
        <w:rPr>
          <w:szCs w:val="21"/>
        </w:rPr>
      </w:pPr>
      <w:r>
        <w:rPr>
          <w:szCs w:val="21"/>
        </w:rPr>
        <w:t>It is no use crying over split milk .</w:t>
      </w:r>
    </w:p>
    <w:p w:rsidR="00B97777" w:rsidRDefault="00B97777">
      <w:pPr>
        <w:numPr>
          <w:ilvl w:val="0"/>
          <w:numId w:val="7"/>
        </w:numPr>
        <w:rPr>
          <w:szCs w:val="21"/>
        </w:rPr>
      </w:pPr>
      <w:r>
        <w:rPr>
          <w:szCs w:val="21"/>
        </w:rPr>
        <w:t>It happened that we were all at home that day.</w:t>
      </w:r>
    </w:p>
    <w:p w:rsidR="00B97777" w:rsidRDefault="00B97777">
      <w:pPr>
        <w:numPr>
          <w:ilvl w:val="0"/>
          <w:numId w:val="7"/>
        </w:numPr>
        <w:rPr>
          <w:szCs w:val="21"/>
        </w:rPr>
      </w:pPr>
      <w:r>
        <w:rPr>
          <w:szCs w:val="21"/>
        </w:rPr>
        <w:t>Where did you get the idea that I could not come?</w:t>
      </w:r>
    </w:p>
    <w:p w:rsidR="00B97777" w:rsidRDefault="00B97777">
      <w:pPr>
        <w:numPr>
          <w:ilvl w:val="0"/>
          <w:numId w:val="7"/>
        </w:numPr>
        <w:rPr>
          <w:szCs w:val="21"/>
        </w:rPr>
      </w:pPr>
      <w:r>
        <w:rPr>
          <w:szCs w:val="21"/>
        </w:rPr>
        <w:t>Germany is to be honest, the key to the integration of the EU.</w:t>
      </w:r>
    </w:p>
    <w:p w:rsidR="00B97777" w:rsidRDefault="00B97777">
      <w:pPr>
        <w:numPr>
          <w:ilvl w:val="0"/>
          <w:numId w:val="8"/>
        </w:numPr>
        <w:rPr>
          <w:szCs w:val="21"/>
        </w:rPr>
      </w:pPr>
      <w:r>
        <w:rPr>
          <w:rFonts w:hint="eastAsia"/>
          <w:szCs w:val="21"/>
        </w:rPr>
        <w:t>“</w:t>
      </w:r>
      <w:r>
        <w:rPr>
          <w:szCs w:val="21"/>
        </w:rPr>
        <w:t>I’m surely silly,______?”</w:t>
      </w:r>
    </w:p>
    <w:p w:rsidR="00B97777" w:rsidRDefault="00B97777">
      <w:pPr>
        <w:numPr>
          <w:ilvl w:val="0"/>
          <w:numId w:val="9"/>
        </w:numPr>
        <w:rPr>
          <w:szCs w:val="21"/>
        </w:rPr>
      </w:pPr>
      <w:r>
        <w:rPr>
          <w:szCs w:val="21"/>
        </w:rPr>
        <w:t xml:space="preserve">isn’t I         B. aren’t I         C. am I      D. am not I </w:t>
      </w:r>
    </w:p>
    <w:p w:rsidR="00B97777" w:rsidRDefault="00B97777">
      <w:pPr>
        <w:numPr>
          <w:ilvl w:val="0"/>
          <w:numId w:val="10"/>
        </w:numPr>
        <w:rPr>
          <w:szCs w:val="21"/>
        </w:rPr>
      </w:pPr>
      <w:r>
        <w:rPr>
          <w:szCs w:val="21"/>
        </w:rPr>
        <w:t>______,nor is he interested in the subject.</w:t>
      </w:r>
    </w:p>
    <w:p w:rsidR="00B97777" w:rsidRDefault="00B97777">
      <w:pPr>
        <w:numPr>
          <w:ilvl w:val="0"/>
          <w:numId w:val="11"/>
        </w:numPr>
        <w:rPr>
          <w:szCs w:val="21"/>
        </w:rPr>
      </w:pPr>
      <w:r>
        <w:rPr>
          <w:szCs w:val="21"/>
        </w:rPr>
        <w:t>He neither work hard        B. Neither hard does he work</w:t>
      </w:r>
    </w:p>
    <w:p w:rsidR="00B97777" w:rsidRDefault="00B97777">
      <w:pPr>
        <w:rPr>
          <w:szCs w:val="21"/>
        </w:rPr>
      </w:pPr>
      <w:r>
        <w:rPr>
          <w:szCs w:val="21"/>
        </w:rPr>
        <w:t xml:space="preserve">C.Neither does he work        D. He work hard neither </w:t>
      </w:r>
    </w:p>
    <w:p w:rsidR="00B97777" w:rsidRDefault="00B97777">
      <w:pPr>
        <w:numPr>
          <w:ilvl w:val="0"/>
          <w:numId w:val="12"/>
        </w:numPr>
        <w:rPr>
          <w:szCs w:val="21"/>
        </w:rPr>
      </w:pPr>
      <w:r>
        <w:rPr>
          <w:szCs w:val="21"/>
        </w:rPr>
        <w:t>The spokesman made it evident _____no compromise was yet in sight.</w:t>
      </w:r>
    </w:p>
    <w:p w:rsidR="00B97777" w:rsidRDefault="00B97777">
      <w:pPr>
        <w:numPr>
          <w:ilvl w:val="0"/>
          <w:numId w:val="13"/>
        </w:numPr>
        <w:rPr>
          <w:szCs w:val="21"/>
        </w:rPr>
      </w:pPr>
      <w:r>
        <w:rPr>
          <w:szCs w:val="21"/>
        </w:rPr>
        <w:t>which      B. hat        C. where          D./</w:t>
      </w:r>
    </w:p>
    <w:p w:rsidR="00B97777" w:rsidRDefault="00B97777">
      <w:pPr>
        <w:numPr>
          <w:ilvl w:val="0"/>
          <w:numId w:val="14"/>
        </w:numPr>
        <w:rPr>
          <w:szCs w:val="21"/>
        </w:rPr>
      </w:pPr>
      <w:r>
        <w:rPr>
          <w:szCs w:val="21"/>
        </w:rPr>
        <w:t>Which of the following sentences is INCORRECT?</w:t>
      </w:r>
    </w:p>
    <w:p w:rsidR="00B97777" w:rsidRDefault="00B97777">
      <w:pPr>
        <w:numPr>
          <w:ilvl w:val="0"/>
          <w:numId w:val="15"/>
        </w:numPr>
        <w:rPr>
          <w:szCs w:val="21"/>
        </w:rPr>
      </w:pPr>
      <w:r>
        <w:rPr>
          <w:szCs w:val="21"/>
        </w:rPr>
        <w:t xml:space="preserve">We none of us said anything.          </w:t>
      </w:r>
    </w:p>
    <w:p w:rsidR="00B97777" w:rsidRDefault="00B97777">
      <w:pPr>
        <w:rPr>
          <w:szCs w:val="21"/>
        </w:rPr>
      </w:pPr>
      <w:r>
        <w:rPr>
          <w:szCs w:val="21"/>
        </w:rPr>
        <w:t>B. You may come at any time that is convenient to you.</w:t>
      </w:r>
    </w:p>
    <w:p w:rsidR="00B97777" w:rsidRDefault="00B97777">
      <w:pPr>
        <w:rPr>
          <w:szCs w:val="21"/>
        </w:rPr>
      </w:pPr>
      <w:r>
        <w:rPr>
          <w:szCs w:val="21"/>
        </w:rPr>
        <w:t xml:space="preserve">C. You’d better stay in bed for another two weeks.       </w:t>
      </w:r>
    </w:p>
    <w:p w:rsidR="00B97777" w:rsidRDefault="00B97777">
      <w:pPr>
        <w:rPr>
          <w:szCs w:val="21"/>
        </w:rPr>
      </w:pPr>
      <w:r>
        <w:rPr>
          <w:szCs w:val="21"/>
        </w:rPr>
        <w:t>D. He is always ready to help the other.</w:t>
      </w:r>
    </w:p>
    <w:p w:rsidR="00B97777" w:rsidRDefault="00B97777">
      <w:pPr>
        <w:rPr>
          <w:szCs w:val="21"/>
        </w:rPr>
      </w:pPr>
      <w:r>
        <w:rPr>
          <w:szCs w:val="21"/>
        </w:rPr>
        <w:t>64. Which of the following sentences infinitives expresses REASON?</w:t>
      </w:r>
    </w:p>
    <w:p w:rsidR="00B97777" w:rsidRDefault="00B97777">
      <w:pPr>
        <w:rPr>
          <w:szCs w:val="21"/>
        </w:rPr>
      </w:pPr>
      <w:r>
        <w:rPr>
          <w:szCs w:val="21"/>
        </w:rPr>
        <w:t>A. He searched the room only to find nothing.       B.I come here only to say good-bye to you.</w:t>
      </w:r>
    </w:p>
    <w:p w:rsidR="00B97777" w:rsidRDefault="00B97777">
      <w:pPr>
        <w:rPr>
          <w:szCs w:val="21"/>
        </w:rPr>
      </w:pPr>
      <w:r>
        <w:rPr>
          <w:szCs w:val="21"/>
        </w:rPr>
        <w:t>C. I’m glad to see you.                          D. He ran so fast as to catch the first bus.</w:t>
      </w:r>
    </w:p>
    <w:p w:rsidR="00B97777" w:rsidRDefault="00B97777">
      <w:pPr>
        <w:numPr>
          <w:ilvl w:val="0"/>
          <w:numId w:val="16"/>
        </w:numPr>
        <w:rPr>
          <w:szCs w:val="21"/>
        </w:rPr>
      </w:pPr>
      <w:r>
        <w:rPr>
          <w:szCs w:val="21"/>
        </w:rPr>
        <w:t>Holland has two -thirds the inhabitants of the state of New York ,_____Holland.</w:t>
      </w:r>
    </w:p>
    <w:p w:rsidR="00B97777" w:rsidRDefault="00B97777">
      <w:pPr>
        <w:numPr>
          <w:ilvl w:val="0"/>
          <w:numId w:val="17"/>
        </w:numPr>
        <w:rPr>
          <w:szCs w:val="21"/>
        </w:rPr>
      </w:pPr>
      <w:r>
        <w:rPr>
          <w:szCs w:val="21"/>
        </w:rPr>
        <w:t xml:space="preserve">that size is four times of                       B. that is four times the size of </w:t>
      </w:r>
    </w:p>
    <w:p w:rsidR="00B97777" w:rsidRDefault="00B97777">
      <w:pPr>
        <w:numPr>
          <w:ilvl w:val="0"/>
          <w:numId w:val="17"/>
        </w:numPr>
        <w:rPr>
          <w:szCs w:val="21"/>
        </w:rPr>
      </w:pPr>
      <w:r>
        <w:rPr>
          <w:szCs w:val="21"/>
        </w:rPr>
        <w:t xml:space="preserve">which size is four times of                     D. which is four times the size of </w:t>
      </w:r>
    </w:p>
    <w:p w:rsidR="00B97777" w:rsidRDefault="00B97777">
      <w:pPr>
        <w:numPr>
          <w:ilvl w:val="0"/>
          <w:numId w:val="18"/>
        </w:numPr>
        <w:rPr>
          <w:szCs w:val="21"/>
        </w:rPr>
      </w:pPr>
      <w:r>
        <w:rPr>
          <w:szCs w:val="21"/>
        </w:rPr>
        <w:t>We mustn’t rely on sheer enthusiasm and substitute our personal feelings for policy. The underlined part means _____.</w:t>
      </w:r>
    </w:p>
    <w:p w:rsidR="00B97777" w:rsidRDefault="00B97777">
      <w:pPr>
        <w:numPr>
          <w:ilvl w:val="0"/>
          <w:numId w:val="19"/>
        </w:numPr>
        <w:rPr>
          <w:szCs w:val="21"/>
        </w:rPr>
      </w:pPr>
      <w:r>
        <w:rPr>
          <w:szCs w:val="21"/>
        </w:rPr>
        <w:t xml:space="preserve">replace                B. shelter       C. resign          D. reinforce </w:t>
      </w:r>
    </w:p>
    <w:p w:rsidR="00B97777" w:rsidRDefault="00B97777">
      <w:pPr>
        <w:numPr>
          <w:ilvl w:val="0"/>
          <w:numId w:val="20"/>
        </w:numPr>
        <w:rPr>
          <w:szCs w:val="21"/>
        </w:rPr>
      </w:pPr>
      <w:r>
        <w:rPr>
          <w:szCs w:val="21"/>
        </w:rPr>
        <w:t>_______lines are by definition, lines on the same plane that never join.</w:t>
      </w:r>
    </w:p>
    <w:p w:rsidR="00B97777" w:rsidRDefault="00B97777">
      <w:pPr>
        <w:numPr>
          <w:ilvl w:val="0"/>
          <w:numId w:val="21"/>
        </w:numPr>
        <w:rPr>
          <w:szCs w:val="21"/>
        </w:rPr>
      </w:pPr>
      <w:r>
        <w:rPr>
          <w:szCs w:val="21"/>
        </w:rPr>
        <w:t>Lateral            B. Intersecting       C. Vertical         D. Parallel</w:t>
      </w:r>
    </w:p>
    <w:p w:rsidR="00B97777" w:rsidRDefault="00B97777">
      <w:pPr>
        <w:numPr>
          <w:ilvl w:val="0"/>
          <w:numId w:val="22"/>
        </w:numPr>
        <w:rPr>
          <w:szCs w:val="21"/>
        </w:rPr>
      </w:pPr>
      <w:r>
        <w:rPr>
          <w:szCs w:val="21"/>
        </w:rPr>
        <w:t>More and more Chinese people want to make connections with the whole world since the Reform and Opening up. The underlined part means ______.</w:t>
      </w:r>
    </w:p>
    <w:p w:rsidR="00B97777" w:rsidRDefault="00B97777">
      <w:pPr>
        <w:numPr>
          <w:ilvl w:val="0"/>
          <w:numId w:val="23"/>
        </w:numPr>
        <w:rPr>
          <w:szCs w:val="21"/>
        </w:rPr>
      </w:pPr>
      <w:r>
        <w:rPr>
          <w:szCs w:val="21"/>
        </w:rPr>
        <w:t xml:space="preserve">diplomacy         B. contact           C. business         D. passage </w:t>
      </w:r>
    </w:p>
    <w:p w:rsidR="00B97777" w:rsidRDefault="00B97777">
      <w:pPr>
        <w:numPr>
          <w:ilvl w:val="0"/>
          <w:numId w:val="24"/>
        </w:numPr>
        <w:rPr>
          <w:szCs w:val="21"/>
        </w:rPr>
      </w:pPr>
      <w:r>
        <w:rPr>
          <w:szCs w:val="21"/>
        </w:rPr>
        <w:t>A complex brain makes man superior to animals. The underlined part means_____.</w:t>
      </w:r>
    </w:p>
    <w:p w:rsidR="00B97777" w:rsidRDefault="00B97777">
      <w:pPr>
        <w:numPr>
          <w:ilvl w:val="0"/>
          <w:numId w:val="25"/>
        </w:numPr>
        <w:rPr>
          <w:szCs w:val="21"/>
        </w:rPr>
      </w:pPr>
      <w:r>
        <w:rPr>
          <w:szCs w:val="21"/>
        </w:rPr>
        <w:t xml:space="preserve">outnumber        B. surpass            C. compete with     D. make contacts with </w:t>
      </w:r>
    </w:p>
    <w:p w:rsidR="00B97777" w:rsidRDefault="00B97777">
      <w:pPr>
        <w:numPr>
          <w:ilvl w:val="0"/>
          <w:numId w:val="26"/>
        </w:numPr>
        <w:rPr>
          <w:szCs w:val="21"/>
        </w:rPr>
      </w:pPr>
      <w:r>
        <w:rPr>
          <w:szCs w:val="21"/>
        </w:rPr>
        <w:t>I came across these things which were proved to be antiques. The underlined part means ______.</w:t>
      </w:r>
    </w:p>
    <w:p w:rsidR="00B97777" w:rsidRDefault="00B97777">
      <w:pPr>
        <w:rPr>
          <w:szCs w:val="21"/>
        </w:rPr>
      </w:pPr>
      <w:r>
        <w:rPr>
          <w:szCs w:val="21"/>
        </w:rPr>
        <w:t xml:space="preserve">A. came over      B. came from      C. encountered all of a sudden  D. encountered as usual </w:t>
      </w:r>
    </w:p>
    <w:p w:rsidR="00B97777" w:rsidRDefault="00B97777">
      <w:pPr>
        <w:rPr>
          <w:szCs w:val="21"/>
        </w:rPr>
      </w:pPr>
      <w:r>
        <w:rPr>
          <w:szCs w:val="21"/>
        </w:rPr>
        <w:t>71. Success favors one who is ready for it and calls for years of hard work. The underlined part means _____.</w:t>
      </w:r>
    </w:p>
    <w:p w:rsidR="00B97777" w:rsidRDefault="00B97777">
      <w:pPr>
        <w:rPr>
          <w:szCs w:val="21"/>
        </w:rPr>
      </w:pPr>
      <w:r>
        <w:rPr>
          <w:szCs w:val="21"/>
        </w:rPr>
        <w:t xml:space="preserve">A. requires        B. calls up        C. requites                   D. calls on </w:t>
      </w:r>
    </w:p>
    <w:p w:rsidR="00B97777" w:rsidRDefault="00B97777">
      <w:pPr>
        <w:rPr>
          <w:szCs w:val="21"/>
        </w:rPr>
      </w:pPr>
      <w:r>
        <w:rPr>
          <w:szCs w:val="21"/>
        </w:rPr>
        <w:t>72. An American painter is commissioned to paint the Empress’_______.</w:t>
      </w:r>
    </w:p>
    <w:p w:rsidR="00B97777" w:rsidRDefault="00B97777">
      <w:pPr>
        <w:rPr>
          <w:szCs w:val="21"/>
        </w:rPr>
      </w:pPr>
      <w:r>
        <w:rPr>
          <w:szCs w:val="21"/>
        </w:rPr>
        <w:t xml:space="preserve">A. cartoon        B. portrait         C. diagram                  D. sketch  </w:t>
      </w:r>
    </w:p>
    <w:p w:rsidR="00B97777" w:rsidRDefault="00B97777">
      <w:pPr>
        <w:rPr>
          <w:szCs w:val="21"/>
        </w:rPr>
      </w:pPr>
      <w:r>
        <w:rPr>
          <w:szCs w:val="21"/>
        </w:rPr>
        <w:t>73.I hired a carpenter to help me _____an old farmhouse.</w:t>
      </w:r>
    </w:p>
    <w:p w:rsidR="00B97777" w:rsidRDefault="00B97777">
      <w:pPr>
        <w:rPr>
          <w:szCs w:val="21"/>
        </w:rPr>
      </w:pPr>
      <w:r>
        <w:rPr>
          <w:szCs w:val="21"/>
        </w:rPr>
        <w:t>A. recover        B. restore          C. regain                   D. reclaim</w:t>
      </w:r>
    </w:p>
    <w:p w:rsidR="00B97777" w:rsidRDefault="00B97777">
      <w:pPr>
        <w:rPr>
          <w:szCs w:val="21"/>
        </w:rPr>
      </w:pPr>
      <w:r>
        <w:rPr>
          <w:szCs w:val="21"/>
        </w:rPr>
        <w:t>74. Your suggestion is ______,though it might be rather costly.</w:t>
      </w:r>
    </w:p>
    <w:p w:rsidR="00B97777" w:rsidRDefault="00B97777">
      <w:pPr>
        <w:rPr>
          <w:szCs w:val="21"/>
        </w:rPr>
      </w:pPr>
      <w:r>
        <w:rPr>
          <w:szCs w:val="21"/>
        </w:rPr>
        <w:t>A. grand         B. vigorous         C. feasible                  D. reliable</w:t>
      </w:r>
    </w:p>
    <w:p w:rsidR="00B97777" w:rsidRDefault="00B97777">
      <w:pPr>
        <w:rPr>
          <w:szCs w:val="21"/>
        </w:rPr>
      </w:pPr>
      <w:r>
        <w:rPr>
          <w:szCs w:val="21"/>
        </w:rPr>
        <w:t>75. The test was to _____aptitude rather than academic achievement.</w:t>
      </w:r>
    </w:p>
    <w:p w:rsidR="00B97777" w:rsidRDefault="00B97777">
      <w:pPr>
        <w:rPr>
          <w:szCs w:val="21"/>
        </w:rPr>
      </w:pPr>
      <w:r>
        <w:rPr>
          <w:szCs w:val="21"/>
        </w:rPr>
        <w:t>A. appraise       B. estimate         C. assess                    D. rate</w:t>
      </w:r>
    </w:p>
    <w:p w:rsidR="00B97777" w:rsidRDefault="00B97777">
      <w:pPr>
        <w:rPr>
          <w:szCs w:val="21"/>
        </w:rPr>
      </w:pPr>
      <w:r>
        <w:rPr>
          <w:szCs w:val="21"/>
        </w:rPr>
        <w:t>76. The first group was given five doses ______weekly intervals.</w:t>
      </w:r>
    </w:p>
    <w:p w:rsidR="00B97777" w:rsidRDefault="00B97777">
      <w:pPr>
        <w:rPr>
          <w:szCs w:val="21"/>
        </w:rPr>
      </w:pPr>
      <w:r>
        <w:rPr>
          <w:szCs w:val="21"/>
        </w:rPr>
        <w:t>A. at            B. in              C. on                       D. for</w:t>
      </w:r>
    </w:p>
    <w:p w:rsidR="00B97777" w:rsidRDefault="00B97777">
      <w:pPr>
        <w:rPr>
          <w:szCs w:val="21"/>
        </w:rPr>
      </w:pPr>
      <w:r>
        <w:rPr>
          <w:szCs w:val="21"/>
        </w:rPr>
        <w:t>77. He gave a long account of his troubles, with the implication that he needed financial aid. The underlined part means _____.</w:t>
      </w:r>
    </w:p>
    <w:p w:rsidR="00B97777" w:rsidRDefault="00B97777">
      <w:pPr>
        <w:rPr>
          <w:szCs w:val="21"/>
        </w:rPr>
      </w:pPr>
      <w:r>
        <w:rPr>
          <w:szCs w:val="21"/>
        </w:rPr>
        <w:t xml:space="preserve">A. illustration    B. impression       C. suggestion                 D. indication </w:t>
      </w:r>
    </w:p>
    <w:p w:rsidR="00B97777" w:rsidRDefault="00B97777">
      <w:pPr>
        <w:rPr>
          <w:szCs w:val="21"/>
        </w:rPr>
      </w:pPr>
      <w:r>
        <w:rPr>
          <w:szCs w:val="21"/>
        </w:rPr>
        <w:t>78. You should eat plenty of fruits, leafy vegetables and _____cereals.</w:t>
      </w:r>
    </w:p>
    <w:p w:rsidR="00B97777" w:rsidRDefault="00B97777">
      <w:pPr>
        <w:rPr>
          <w:szCs w:val="21"/>
        </w:rPr>
      </w:pPr>
      <w:r>
        <w:rPr>
          <w:szCs w:val="21"/>
        </w:rPr>
        <w:t xml:space="preserve">A. rough        B. coarse           C. crude                     D. harsh </w:t>
      </w:r>
    </w:p>
    <w:p w:rsidR="00B97777" w:rsidRDefault="00B97777">
      <w:pPr>
        <w:rPr>
          <w:szCs w:val="21"/>
        </w:rPr>
      </w:pPr>
      <w:r>
        <w:rPr>
          <w:szCs w:val="21"/>
        </w:rPr>
        <w:t xml:space="preserve">79. Basically, anything to do with music is </w:t>
      </w:r>
      <w:r>
        <w:rPr>
          <w:szCs w:val="21"/>
          <w:u w:val="single"/>
        </w:rPr>
        <w:t>right up my alley</w:t>
      </w:r>
      <w:r>
        <w:rPr>
          <w:szCs w:val="21"/>
        </w:rPr>
        <w:t>. The underlined part means_____.</w:t>
      </w:r>
    </w:p>
    <w:p w:rsidR="00B97777" w:rsidRDefault="00B97777">
      <w:pPr>
        <w:rPr>
          <w:szCs w:val="21"/>
        </w:rPr>
      </w:pPr>
      <w:r>
        <w:rPr>
          <w:szCs w:val="21"/>
        </w:rPr>
        <w:t>A. out of question      B. to my taste    C. A big trouble       D. a long-cherished dream</w:t>
      </w:r>
    </w:p>
    <w:p w:rsidR="00B97777" w:rsidRDefault="00B97777">
      <w:pPr>
        <w:rPr>
          <w:szCs w:val="21"/>
        </w:rPr>
      </w:pPr>
      <w:r>
        <w:rPr>
          <w:szCs w:val="21"/>
        </w:rPr>
        <w:t>80.Having sought asylum in the West for many years, they were ____granted it.</w:t>
      </w:r>
    </w:p>
    <w:p w:rsidR="00B97777" w:rsidRDefault="00B97777">
      <w:pPr>
        <w:rPr>
          <w:szCs w:val="21"/>
        </w:rPr>
      </w:pPr>
      <w:r>
        <w:rPr>
          <w:szCs w:val="21"/>
        </w:rPr>
        <w:t xml:space="preserve">A. definitely     B. fairly        C. eventually             D .merely </w:t>
      </w:r>
    </w:p>
    <w:p w:rsidR="00B97777" w:rsidRDefault="00B97777">
      <w:pPr>
        <w:rPr>
          <w:b/>
          <w:bCs/>
          <w:szCs w:val="21"/>
        </w:rPr>
      </w:pPr>
      <w:r>
        <w:rPr>
          <w:b/>
          <w:bCs/>
          <w:szCs w:val="21"/>
        </w:rPr>
        <w:t xml:space="preserve">PART  </w:t>
      </w:r>
      <w:r>
        <w:rPr>
          <w:b/>
          <w:bCs/>
          <w:szCs w:val="21"/>
        </w:rPr>
        <w:fldChar w:fldCharType="begin"/>
      </w:r>
      <w:r>
        <w:rPr>
          <w:b/>
          <w:bCs/>
          <w:szCs w:val="21"/>
        </w:rPr>
        <w:instrText xml:space="preserve"> = 5 \* ROMAN \* MERGEFORMAT </w:instrText>
      </w:r>
      <w:r>
        <w:rPr>
          <w:b/>
          <w:bCs/>
          <w:szCs w:val="21"/>
        </w:rPr>
        <w:fldChar w:fldCharType="separate"/>
      </w:r>
      <w:r>
        <w:t>V</w:t>
      </w:r>
      <w:r>
        <w:rPr>
          <w:b/>
          <w:bCs/>
          <w:szCs w:val="21"/>
        </w:rPr>
        <w:fldChar w:fldCharType="end"/>
      </w:r>
      <w:r>
        <w:rPr>
          <w:b/>
          <w:bCs/>
          <w:szCs w:val="21"/>
        </w:rPr>
        <w:t xml:space="preserve"> READING COMPREHENSION </w:t>
      </w:r>
    </w:p>
    <w:p w:rsidR="00B97777" w:rsidRDefault="00B97777">
      <w:pPr>
        <w:rPr>
          <w:b/>
          <w:bCs/>
          <w:szCs w:val="21"/>
        </w:rPr>
      </w:pPr>
      <w:r>
        <w:rPr>
          <w:b/>
          <w:bCs/>
          <w:szCs w:val="21"/>
        </w:rPr>
        <w:t xml:space="preserve">     In this section there are four passages followed by questions or unifinished statements,each with four suggested answers marked on ANSWER SHEET TWO.</w:t>
      </w:r>
    </w:p>
    <w:p w:rsidR="00B97777" w:rsidRDefault="00B97777">
      <w:pPr>
        <w:jc w:val="center"/>
        <w:rPr>
          <w:b/>
          <w:bCs/>
          <w:color w:val="000000"/>
        </w:rPr>
      </w:pPr>
      <w:r>
        <w:rPr>
          <w:b/>
          <w:bCs/>
          <w:szCs w:val="21"/>
        </w:rPr>
        <w:t>TEXT A</w:t>
      </w:r>
    </w:p>
    <w:p w:rsidR="00B97777" w:rsidRDefault="00B97777" w:rsidP="00A33E3F">
      <w:pPr>
        <w:ind w:firstLineChars="150" w:firstLine="31680"/>
        <w:rPr>
          <w:color w:val="000000"/>
        </w:rPr>
      </w:pPr>
      <w:r>
        <w:rPr>
          <w:color w:val="000000"/>
        </w:rPr>
        <w:t>I had a teacher once who called his students 'idiots' when they screwed up. He was our orchestra conductor, a fierce Ukrainian immigrant named Jerry Kupchynsky, and when someone played out of tune, he would stop the entire group to yell, 'Who eez deaf in first violins!?' He made us rehearse until our fingers almost bled. He corrected our wayward hands and arms by poking at us with a pencil.</w:t>
      </w:r>
    </w:p>
    <w:p w:rsidR="00B97777" w:rsidRDefault="00B97777">
      <w:pPr>
        <w:rPr>
          <w:color w:val="000000"/>
        </w:rPr>
      </w:pPr>
    </w:p>
    <w:p w:rsidR="00B97777" w:rsidRDefault="00B97777" w:rsidP="00A33E3F">
      <w:pPr>
        <w:ind w:firstLineChars="150" w:firstLine="31680"/>
        <w:rPr>
          <w:color w:val="000000"/>
        </w:rPr>
      </w:pPr>
      <w:r>
        <w:rPr>
          <w:color w:val="000000"/>
        </w:rPr>
        <w:t>Today, he'd be fired. But when he died a few years ago, he was celebrated: Forty years' worth of former students and colleagues flew back to my New Jersey hometown from every corner of the country, old instruments in tow, to play a concert in his memory. I was among them, toting my long-neglected viola. When the curtain rose on our concert that day, we had formed a symphony orchestra the size of the New York Philharmonic.</w:t>
      </w:r>
    </w:p>
    <w:p w:rsidR="00B97777" w:rsidRDefault="00B97777">
      <w:pPr>
        <w:rPr>
          <w:color w:val="000000"/>
        </w:rPr>
      </w:pPr>
    </w:p>
    <w:p w:rsidR="00B97777" w:rsidRDefault="00B97777" w:rsidP="00A33E3F">
      <w:pPr>
        <w:ind w:firstLineChars="100" w:firstLine="31680"/>
        <w:rPr>
          <w:color w:val="000000"/>
        </w:rPr>
      </w:pPr>
      <w:r>
        <w:rPr>
          <w:color w:val="000000"/>
        </w:rPr>
        <w:t>I was stunned by the outpouring for the gruff old teacher we knew as Mr. K. But I was equally struck by the success of his former students. Some were musicians, but most had distinguished themselves in other fields, like law, academia and medicine. Research tells us that there is a positive correlation between music education and academic achievement. But that alone didn't explain the belated surge of gratitude for a teacher who basically tortured us through adolescence.</w:t>
      </w:r>
    </w:p>
    <w:p w:rsidR="00B97777" w:rsidRDefault="00B97777">
      <w:pPr>
        <w:rPr>
          <w:color w:val="000000"/>
        </w:rPr>
      </w:pPr>
    </w:p>
    <w:p w:rsidR="00B97777" w:rsidRDefault="00B97777" w:rsidP="00A33E3F">
      <w:pPr>
        <w:ind w:firstLineChars="100" w:firstLine="31680"/>
        <w:rPr>
          <w:color w:val="000000"/>
        </w:rPr>
      </w:pPr>
      <w:r>
        <w:rPr>
          <w:color w:val="000000"/>
        </w:rPr>
        <w:t>We're in the midst of a national wave of self-recrimination over the U.S. education system. Every day there is hand-wringing over our students falling behind the rest of the world. Fifteen-year-olds in the U.S. trail students in 12 other nations in science and 17 in math, bested by their counterparts not just in Asia but in Finland, Estonia and the Netherlands, too. An entire industry of books and consultants has grown up that capitalizes on our collective fear that American education is inadequate and asks what American educators are doing wrong.</w:t>
      </w:r>
    </w:p>
    <w:p w:rsidR="00B97777" w:rsidRDefault="00B97777">
      <w:pPr>
        <w:rPr>
          <w:color w:val="000000"/>
        </w:rPr>
      </w:pPr>
    </w:p>
    <w:p w:rsidR="00B97777" w:rsidRDefault="00B97777" w:rsidP="00A33E3F">
      <w:pPr>
        <w:ind w:firstLineChars="100" w:firstLine="31680"/>
        <w:rPr>
          <w:color w:val="000000"/>
        </w:rPr>
      </w:pPr>
      <w:r>
        <w:rPr>
          <w:color w:val="000000"/>
        </w:rPr>
        <w:t>I would ask a different question. What did Mr. K do right? What can we learn from a teacher whose methods fly in the face of everything we think we know about education today, but who was undeniably effective?</w:t>
      </w:r>
    </w:p>
    <w:p w:rsidR="00B97777" w:rsidRDefault="00B97777">
      <w:pPr>
        <w:rPr>
          <w:color w:val="000000"/>
        </w:rPr>
      </w:pPr>
    </w:p>
    <w:p w:rsidR="00B97777" w:rsidRDefault="00B97777" w:rsidP="00A33E3F">
      <w:pPr>
        <w:ind w:firstLineChars="100" w:firstLine="31680"/>
        <w:rPr>
          <w:color w:val="000000"/>
        </w:rPr>
      </w:pPr>
      <w:r>
        <w:rPr>
          <w:color w:val="000000"/>
        </w:rPr>
        <w:t>As it turns out, quite a lot. Comparing Mr. K's methods with the latest findings in fields from music to math to medicine leads to a single, startling conclusion: It's time to revive old-fashioned education. Not just traditional but old-fashioned in the sense that so many of us knew as kids, with strict discipline and unyielding demands. Because here's the thing: It works.</w:t>
      </w:r>
    </w:p>
    <w:p w:rsidR="00B97777" w:rsidRDefault="00B97777">
      <w:pPr>
        <w:rPr>
          <w:color w:val="000000"/>
        </w:rPr>
      </w:pPr>
    </w:p>
    <w:p w:rsidR="00B97777" w:rsidRDefault="00B97777" w:rsidP="00A33E3F">
      <w:pPr>
        <w:ind w:firstLineChars="100" w:firstLine="31680"/>
        <w:rPr>
          <w:color w:val="000000"/>
        </w:rPr>
      </w:pPr>
      <w:r>
        <w:rPr>
          <w:color w:val="000000"/>
        </w:rPr>
        <w:t>Now I'm not calling for abuse; I'd be the first to complain if a teacher called my kids names. But the latest evidence backs up my modest proposal. Studies have now shown, among other things, the benefits of moderate childhood stress; how praise kills kids' self-esteem; and why grit is a better predictor of success than SAT scores.</w:t>
      </w:r>
    </w:p>
    <w:p w:rsidR="00B97777" w:rsidRDefault="00B97777">
      <w:pPr>
        <w:rPr>
          <w:color w:val="000000"/>
        </w:rPr>
      </w:pPr>
    </w:p>
    <w:p w:rsidR="00B97777" w:rsidRDefault="00B97777" w:rsidP="00A33E3F">
      <w:pPr>
        <w:ind w:firstLineChars="100" w:firstLine="31680"/>
        <w:rPr>
          <w:color w:val="000000"/>
        </w:rPr>
      </w:pPr>
      <w:r>
        <w:rPr>
          <w:color w:val="000000"/>
        </w:rPr>
        <w:t>All of which flies in the face of the kinder, gentler philosophy that has dominated American education over the past few decades. The conventional wisdom holds that teachers are supposed to tease knowledge out of students, rather than pound it into their heads. Projects and collaborative learning are applauded; traditional methods like lecturing and memorization -- derided as 'drill and kill' -- are frowned upon, dismissed as a surefire way to suck young minds dry of creativity and motivation.</w:t>
      </w:r>
    </w:p>
    <w:p w:rsidR="00B97777" w:rsidRDefault="00B97777">
      <w:pPr>
        <w:rPr>
          <w:color w:val="000000"/>
        </w:rPr>
      </w:pPr>
    </w:p>
    <w:p w:rsidR="00B97777" w:rsidRDefault="00B97777" w:rsidP="00A33E3F">
      <w:pPr>
        <w:ind w:firstLineChars="100" w:firstLine="31680"/>
        <w:rPr>
          <w:color w:val="000000"/>
        </w:rPr>
      </w:pPr>
      <w:r>
        <w:rPr>
          <w:color w:val="000000"/>
        </w:rPr>
        <w:t xml:space="preserve">But the conventional wisdom is wrong. </w:t>
      </w:r>
    </w:p>
    <w:p w:rsidR="00B97777" w:rsidRDefault="00B97777">
      <w:pPr>
        <w:numPr>
          <w:ilvl w:val="0"/>
          <w:numId w:val="27"/>
        </w:numPr>
        <w:rPr>
          <w:color w:val="000000"/>
        </w:rPr>
      </w:pPr>
      <w:r>
        <w:rPr>
          <w:color w:val="000000"/>
        </w:rPr>
        <w:t>Which of the following about jerry Kupchynsky is TRUE?</w:t>
      </w:r>
    </w:p>
    <w:p w:rsidR="00B97777" w:rsidRDefault="00B97777">
      <w:pPr>
        <w:numPr>
          <w:ilvl w:val="0"/>
          <w:numId w:val="28"/>
        </w:numPr>
        <w:rPr>
          <w:color w:val="000000"/>
        </w:rPr>
      </w:pPr>
      <w:r>
        <w:rPr>
          <w:color w:val="000000"/>
        </w:rPr>
        <w:t>He tortured his students when they screwed up in the class.</w:t>
      </w:r>
    </w:p>
    <w:p w:rsidR="00B97777" w:rsidRDefault="00B97777">
      <w:pPr>
        <w:numPr>
          <w:ilvl w:val="0"/>
          <w:numId w:val="28"/>
        </w:numPr>
        <w:rPr>
          <w:color w:val="000000"/>
        </w:rPr>
      </w:pPr>
      <w:r>
        <w:rPr>
          <w:color w:val="000000"/>
        </w:rPr>
        <w:t>He encouraged his students when they made mistakes.</w:t>
      </w:r>
    </w:p>
    <w:p w:rsidR="00B97777" w:rsidRDefault="00B97777">
      <w:pPr>
        <w:numPr>
          <w:ilvl w:val="0"/>
          <w:numId w:val="28"/>
        </w:numPr>
        <w:rPr>
          <w:color w:val="000000"/>
        </w:rPr>
      </w:pPr>
      <w:r>
        <w:rPr>
          <w:color w:val="000000"/>
        </w:rPr>
        <w:t>He was fired for his strict policies toward the students.</w:t>
      </w:r>
    </w:p>
    <w:p w:rsidR="00B97777" w:rsidRDefault="00B97777">
      <w:pPr>
        <w:numPr>
          <w:ilvl w:val="0"/>
          <w:numId w:val="28"/>
        </w:numPr>
        <w:rPr>
          <w:color w:val="000000"/>
        </w:rPr>
      </w:pPr>
      <w:r>
        <w:rPr>
          <w:color w:val="000000"/>
        </w:rPr>
        <w:t>He was greatly honored by his students when he died.</w:t>
      </w:r>
    </w:p>
    <w:p w:rsidR="00B97777" w:rsidRDefault="00B97777">
      <w:pPr>
        <w:rPr>
          <w:color w:val="000000"/>
        </w:rPr>
      </w:pPr>
    </w:p>
    <w:p w:rsidR="00B97777" w:rsidRDefault="00B97777">
      <w:pPr>
        <w:numPr>
          <w:ilvl w:val="0"/>
          <w:numId w:val="29"/>
        </w:numPr>
        <w:rPr>
          <w:color w:val="000000"/>
        </w:rPr>
      </w:pPr>
      <w:r>
        <w:rPr>
          <w:color w:val="000000"/>
        </w:rPr>
        <w:t>All of the following can be implied from Paragraph FOUR except that</w:t>
      </w:r>
    </w:p>
    <w:p w:rsidR="00B97777" w:rsidRDefault="00B97777">
      <w:pPr>
        <w:numPr>
          <w:ilvl w:val="0"/>
          <w:numId w:val="30"/>
        </w:numPr>
        <w:rPr>
          <w:color w:val="000000"/>
        </w:rPr>
      </w:pPr>
      <w:r>
        <w:rPr>
          <w:color w:val="000000"/>
        </w:rPr>
        <w:t>the American students are falling behind the world in many fields</w:t>
      </w:r>
    </w:p>
    <w:p w:rsidR="00B97777" w:rsidRDefault="00B97777">
      <w:pPr>
        <w:numPr>
          <w:ilvl w:val="0"/>
          <w:numId w:val="30"/>
        </w:numPr>
        <w:rPr>
          <w:color w:val="000000"/>
        </w:rPr>
      </w:pPr>
      <w:r>
        <w:rPr>
          <w:color w:val="000000"/>
        </w:rPr>
        <w:t>The current education system is under great criticism of the whole nation</w:t>
      </w:r>
    </w:p>
    <w:p w:rsidR="00B97777" w:rsidRDefault="00B97777">
      <w:pPr>
        <w:numPr>
          <w:ilvl w:val="0"/>
          <w:numId w:val="30"/>
        </w:numPr>
        <w:rPr>
          <w:color w:val="000000"/>
        </w:rPr>
      </w:pPr>
      <w:r>
        <w:rPr>
          <w:color w:val="000000"/>
        </w:rPr>
        <w:t>The book industry has taken advantage of the American’s collective fear</w:t>
      </w:r>
    </w:p>
    <w:p w:rsidR="00B97777" w:rsidRDefault="00B97777">
      <w:pPr>
        <w:numPr>
          <w:ilvl w:val="0"/>
          <w:numId w:val="30"/>
        </w:numPr>
        <w:rPr>
          <w:color w:val="000000"/>
        </w:rPr>
      </w:pPr>
      <w:r>
        <w:rPr>
          <w:color w:val="000000"/>
        </w:rPr>
        <w:t>Many people doubt the inadequate education system in America</w:t>
      </w:r>
    </w:p>
    <w:p w:rsidR="00B97777" w:rsidRDefault="00B97777">
      <w:pPr>
        <w:rPr>
          <w:color w:val="000000"/>
        </w:rPr>
      </w:pPr>
    </w:p>
    <w:p w:rsidR="00B97777" w:rsidRDefault="00B97777">
      <w:pPr>
        <w:numPr>
          <w:ilvl w:val="0"/>
          <w:numId w:val="31"/>
        </w:numPr>
        <w:rPr>
          <w:color w:val="000000"/>
        </w:rPr>
      </w:pPr>
      <w:r>
        <w:rPr>
          <w:color w:val="000000"/>
        </w:rPr>
        <w:t>by citing the example of his music teacher,the author tries to</w:t>
      </w:r>
    </w:p>
    <w:p w:rsidR="00B97777" w:rsidRDefault="00B97777">
      <w:pPr>
        <w:numPr>
          <w:ilvl w:val="0"/>
          <w:numId w:val="32"/>
        </w:numPr>
        <w:rPr>
          <w:color w:val="000000"/>
        </w:rPr>
      </w:pPr>
      <w:r>
        <w:rPr>
          <w:color w:val="000000"/>
        </w:rPr>
        <w:t xml:space="preserve"> reveal underlying problems in current education system</w:t>
      </w:r>
    </w:p>
    <w:p w:rsidR="00B97777" w:rsidRDefault="00B97777">
      <w:pPr>
        <w:numPr>
          <w:ilvl w:val="0"/>
          <w:numId w:val="33"/>
        </w:numPr>
        <w:rPr>
          <w:color w:val="000000"/>
        </w:rPr>
      </w:pPr>
      <w:r>
        <w:rPr>
          <w:color w:val="000000"/>
        </w:rPr>
        <w:t>Prove the necessity of reviving traditional education</w:t>
      </w:r>
    </w:p>
    <w:p w:rsidR="00B97777" w:rsidRDefault="00B97777">
      <w:pPr>
        <w:numPr>
          <w:ilvl w:val="0"/>
          <w:numId w:val="33"/>
        </w:numPr>
        <w:rPr>
          <w:color w:val="000000"/>
        </w:rPr>
      </w:pPr>
      <w:r>
        <w:rPr>
          <w:color w:val="000000"/>
        </w:rPr>
        <w:t>Complain about some educators’ abuse of policies</w:t>
      </w:r>
    </w:p>
    <w:p w:rsidR="00B97777" w:rsidRDefault="00B97777">
      <w:pPr>
        <w:numPr>
          <w:ilvl w:val="0"/>
          <w:numId w:val="33"/>
        </w:numPr>
        <w:rPr>
          <w:color w:val="000000"/>
        </w:rPr>
      </w:pPr>
      <w:r>
        <w:rPr>
          <w:color w:val="000000"/>
        </w:rPr>
        <w:t>Explain why the conventional wisdom is wrong</w:t>
      </w:r>
    </w:p>
    <w:p w:rsidR="00B97777" w:rsidRDefault="00B97777">
      <w:pPr>
        <w:rPr>
          <w:color w:val="000000"/>
        </w:rPr>
      </w:pPr>
    </w:p>
    <w:p w:rsidR="00B97777" w:rsidRDefault="00B97777">
      <w:pPr>
        <w:numPr>
          <w:ilvl w:val="0"/>
          <w:numId w:val="34"/>
        </w:numPr>
        <w:rPr>
          <w:color w:val="000000"/>
        </w:rPr>
      </w:pPr>
      <w:r>
        <w:rPr>
          <w:color w:val="000000"/>
        </w:rPr>
        <w:t>Which of the following is against the policies of conventional wisdom?</w:t>
      </w:r>
    </w:p>
    <w:p w:rsidR="00B97777" w:rsidRDefault="00B97777">
      <w:pPr>
        <w:rPr>
          <w:color w:val="000000"/>
        </w:rPr>
      </w:pPr>
      <w:r>
        <w:rPr>
          <w:color w:val="000000"/>
        </w:rPr>
        <w:t>A. Moderate childhood stress can be beneficial</w:t>
      </w:r>
    </w:p>
    <w:p w:rsidR="00B97777" w:rsidRDefault="00B97777">
      <w:pPr>
        <w:rPr>
          <w:color w:val="000000"/>
        </w:rPr>
      </w:pPr>
      <w:r>
        <w:rPr>
          <w:color w:val="000000"/>
        </w:rPr>
        <w:t>B. Knowledge should be elicited from the students</w:t>
      </w:r>
    </w:p>
    <w:p w:rsidR="00B97777" w:rsidRDefault="00B97777">
      <w:pPr>
        <w:rPr>
          <w:color w:val="000000"/>
        </w:rPr>
      </w:pPr>
      <w:r>
        <w:rPr>
          <w:color w:val="000000"/>
        </w:rPr>
        <w:t>C. Cooperatives tasks should be advocated in the class</w:t>
      </w:r>
    </w:p>
    <w:p w:rsidR="00B97777" w:rsidRDefault="00B97777">
      <w:pPr>
        <w:rPr>
          <w:color w:val="000000"/>
        </w:rPr>
      </w:pPr>
      <w:r>
        <w:rPr>
          <w:color w:val="000000"/>
        </w:rPr>
        <w:t>D. Rote learning should be abandoned in the class</w:t>
      </w:r>
    </w:p>
    <w:p w:rsidR="00B97777" w:rsidRDefault="00B97777">
      <w:pPr>
        <w:rPr>
          <w:color w:val="000000"/>
        </w:rPr>
      </w:pPr>
    </w:p>
    <w:p w:rsidR="00B97777" w:rsidRDefault="00B97777">
      <w:pPr>
        <w:numPr>
          <w:ilvl w:val="0"/>
          <w:numId w:val="34"/>
        </w:numPr>
        <w:rPr>
          <w:color w:val="000000"/>
        </w:rPr>
      </w:pPr>
      <w:r>
        <w:rPr>
          <w:color w:val="000000"/>
        </w:rPr>
        <w:t xml:space="preserve"> Which can best describe the theme of the text?</w:t>
      </w:r>
    </w:p>
    <w:p w:rsidR="00B97777" w:rsidRDefault="00B97777">
      <w:pPr>
        <w:numPr>
          <w:ilvl w:val="0"/>
          <w:numId w:val="35"/>
        </w:numPr>
        <w:rPr>
          <w:color w:val="000000"/>
        </w:rPr>
      </w:pPr>
      <w:r>
        <w:rPr>
          <w:color w:val="000000"/>
        </w:rPr>
        <w:t xml:space="preserve"> The correlation between music education and academic achievement</w:t>
      </w:r>
    </w:p>
    <w:p w:rsidR="00B97777" w:rsidRDefault="00B97777">
      <w:pPr>
        <w:rPr>
          <w:color w:val="000000"/>
        </w:rPr>
      </w:pPr>
      <w:r>
        <w:rPr>
          <w:color w:val="000000"/>
        </w:rPr>
        <w:t>B. The comparison between conventional and old-fashioned wisdom</w:t>
      </w:r>
    </w:p>
    <w:p w:rsidR="00B97777" w:rsidRDefault="00B97777">
      <w:pPr>
        <w:rPr>
          <w:color w:val="000000"/>
        </w:rPr>
      </w:pPr>
      <w:r>
        <w:rPr>
          <w:color w:val="000000"/>
        </w:rPr>
        <w:t>C. The necessity of adopting the old-fashioned teaching policies</w:t>
      </w:r>
    </w:p>
    <w:p w:rsidR="00B97777" w:rsidRDefault="00B97777">
      <w:pPr>
        <w:rPr>
          <w:color w:val="000000"/>
        </w:rPr>
      </w:pPr>
      <w:r>
        <w:rPr>
          <w:color w:val="000000"/>
        </w:rPr>
        <w:t>D. The defects in the conventional teaching and education system</w:t>
      </w:r>
    </w:p>
    <w:p w:rsidR="00B97777" w:rsidRDefault="00B97777">
      <w:pPr>
        <w:jc w:val="center"/>
        <w:rPr>
          <w:b/>
          <w:bCs/>
          <w:color w:val="000000"/>
        </w:rPr>
      </w:pPr>
      <w:r>
        <w:rPr>
          <w:b/>
          <w:bCs/>
          <w:color w:val="000000"/>
        </w:rPr>
        <w:t>Text B</w:t>
      </w:r>
    </w:p>
    <w:p w:rsidR="00B97777" w:rsidRDefault="00B97777" w:rsidP="00A33E3F">
      <w:pPr>
        <w:ind w:firstLineChars="150" w:firstLine="31680"/>
        <w:rPr>
          <w:color w:val="000000"/>
        </w:rPr>
      </w:pPr>
      <w:r>
        <w:rPr>
          <w:color w:val="000000"/>
        </w:rPr>
        <w:t>The world's leading climate scientists have set out in detail for the first time how much more carbon dioxide humans can pour into the atmosphere without triggering dangerous levels of climate change – and concluded that more than half of that global allowance has been used up.</w:t>
      </w:r>
    </w:p>
    <w:p w:rsidR="00B97777" w:rsidRDefault="00B97777">
      <w:pPr>
        <w:rPr>
          <w:color w:val="000000"/>
        </w:rPr>
      </w:pPr>
    </w:p>
    <w:p w:rsidR="00B97777" w:rsidRDefault="00B97777" w:rsidP="00A33E3F">
      <w:pPr>
        <w:ind w:firstLineChars="100" w:firstLine="31680"/>
        <w:rPr>
          <w:color w:val="000000"/>
        </w:rPr>
      </w:pPr>
      <w:r>
        <w:rPr>
          <w:color w:val="000000"/>
        </w:rPr>
        <w:t>If people continue to emit greenhouse gases at current rates, the accumulation of carbon in the atmosphere could mean that within as little as two to three decades the world will face nearly inevitable warming of more than 2C, resulting in rising sea levels, heatwaves, droughts and more extreme weather.</w:t>
      </w:r>
    </w:p>
    <w:p w:rsidR="00B97777" w:rsidRDefault="00B97777">
      <w:pPr>
        <w:rPr>
          <w:color w:val="000000"/>
        </w:rPr>
      </w:pPr>
    </w:p>
    <w:p w:rsidR="00B97777" w:rsidRDefault="00B97777" w:rsidP="00A33E3F">
      <w:pPr>
        <w:ind w:firstLineChars="100" w:firstLine="31680"/>
        <w:rPr>
          <w:color w:val="000000"/>
        </w:rPr>
      </w:pPr>
      <w:r>
        <w:rPr>
          <w:color w:val="000000"/>
        </w:rPr>
        <w:t>This calculation of the world's "carbon budget" was one of the most striking findings of the Intergovernmental Panel on Climate Change (IPCC), the expert panel of global scientists who on Friday produced the most comprehensive assessment yet of our knowledge of climate change at the end of their four-day meeting in Stockholm.</w:t>
      </w:r>
    </w:p>
    <w:p w:rsidR="00B97777" w:rsidRDefault="00B97777">
      <w:pPr>
        <w:rPr>
          <w:color w:val="000000"/>
        </w:rPr>
      </w:pPr>
    </w:p>
    <w:p w:rsidR="00B97777" w:rsidRDefault="00B97777" w:rsidP="00A33E3F">
      <w:pPr>
        <w:ind w:firstLineChars="100" w:firstLine="31680"/>
        <w:rPr>
          <w:color w:val="000000"/>
        </w:rPr>
      </w:pPr>
      <w:r>
        <w:rPr>
          <w:color w:val="000000"/>
        </w:rPr>
        <w:t>The 2,000-plus page report, written by 209 lead authors, also found it was "unequivocal" that global warming was happening as a result of human actions, and that without "substantial and sustained" reductions in greenhouse gas emissions we will breach the symbolic threshold of 2C of warming, which governments around the world have pledged not to do.</w:t>
      </w:r>
    </w:p>
    <w:p w:rsidR="00B97777" w:rsidRDefault="00B97777">
      <w:pPr>
        <w:rPr>
          <w:color w:val="000000"/>
        </w:rPr>
      </w:pPr>
    </w:p>
    <w:p w:rsidR="00B97777" w:rsidRDefault="00B97777" w:rsidP="00A33E3F">
      <w:pPr>
        <w:ind w:firstLineChars="100" w:firstLine="31680"/>
        <w:rPr>
          <w:color w:val="000000"/>
        </w:rPr>
      </w:pPr>
      <w:r>
        <w:rPr>
          <w:color w:val="000000"/>
        </w:rPr>
        <w:t>John Kerry, the US secretary of state, said in a statement: "This is yet another wakeup call: those who deny the science or choose excuses over action are playing with fire."</w:t>
      </w:r>
    </w:p>
    <w:p w:rsidR="00B97777" w:rsidRDefault="00B97777">
      <w:pPr>
        <w:rPr>
          <w:color w:val="000000"/>
        </w:rPr>
      </w:pPr>
    </w:p>
    <w:p w:rsidR="00B97777" w:rsidRDefault="00B97777" w:rsidP="00A33E3F">
      <w:pPr>
        <w:ind w:firstLineChars="100" w:firstLine="31680"/>
        <w:rPr>
          <w:color w:val="000000"/>
        </w:rPr>
      </w:pPr>
      <w:r>
        <w:rPr>
          <w:color w:val="000000"/>
        </w:rPr>
        <w:t>Credit: Guardian graphics</w:t>
      </w:r>
    </w:p>
    <w:p w:rsidR="00B97777" w:rsidRDefault="00B97777" w:rsidP="00A33E3F">
      <w:pPr>
        <w:ind w:firstLineChars="100" w:firstLine="31680"/>
        <w:rPr>
          <w:color w:val="000000"/>
        </w:rPr>
      </w:pPr>
      <w:r>
        <w:rPr>
          <w:color w:val="000000"/>
        </w:rPr>
        <w:t>"Once again, the science grows clearer, the case grows more compelling, and the costs of inaction grow beyond anything that anyone with conscience or commonsense should be willing to even contemplate," he added.</w:t>
      </w:r>
    </w:p>
    <w:p w:rsidR="00B97777" w:rsidRDefault="00B97777">
      <w:pPr>
        <w:rPr>
          <w:color w:val="000000"/>
        </w:rPr>
      </w:pPr>
    </w:p>
    <w:p w:rsidR="00B97777" w:rsidRDefault="00B97777" w:rsidP="00A33E3F">
      <w:pPr>
        <w:ind w:firstLineChars="100" w:firstLine="31680"/>
        <w:rPr>
          <w:color w:val="000000"/>
        </w:rPr>
      </w:pPr>
      <w:r>
        <w:rPr>
          <w:color w:val="000000"/>
        </w:rPr>
        <w:t>The IPCC also rebuffed the argument made by climate sceptics that a "pause" for the last 10-15 years in the upward climb of global temperatures was evidence of flaws in their computer models. In the summary for policymakers, published on Friday morning after days of deliberations in the Swedish capital, the scientists said: "Each of the last three decades has been successively warmer at the Earth's surface than any preceding decade since 1850. In the northern hemisphere, 1983-2012 was likely the warmest 30-year period of the last 1,400 years."</w:t>
      </w:r>
    </w:p>
    <w:p w:rsidR="00B97777" w:rsidRDefault="00B97777">
      <w:pPr>
        <w:rPr>
          <w:color w:val="000000"/>
        </w:rPr>
      </w:pPr>
    </w:p>
    <w:p w:rsidR="00B97777" w:rsidRDefault="00B97777" w:rsidP="00A33E3F">
      <w:pPr>
        <w:ind w:firstLineChars="100" w:firstLine="31680"/>
        <w:rPr>
          <w:color w:val="000000"/>
        </w:rPr>
      </w:pPr>
      <w:r>
        <w:rPr>
          <w:color w:val="000000"/>
        </w:rPr>
        <w:t>Thomas Stocker, co-chair of the report working group, said measuring recent years in comparison to 1998, an exceptionally hot year, was misleading and that temperature trends could only be observed over longer periods, of about 30 years.</w:t>
      </w:r>
    </w:p>
    <w:p w:rsidR="00B97777" w:rsidRDefault="00B97777">
      <w:pPr>
        <w:rPr>
          <w:bCs/>
          <w:color w:val="000000"/>
        </w:rPr>
      </w:pPr>
    </w:p>
    <w:p w:rsidR="00B97777" w:rsidRDefault="00B97777" w:rsidP="00A33E3F">
      <w:pPr>
        <w:ind w:firstLineChars="100" w:firstLine="31680"/>
        <w:rPr>
          <w:bCs/>
          <w:color w:val="000000"/>
        </w:rPr>
      </w:pPr>
      <w:r>
        <w:rPr>
          <w:bCs/>
          <w:color w:val="000000"/>
        </w:rPr>
        <w:t>Natural variability was cited as one of the reasons for warming being less pronounced in the last 15 years, and the role of the oceans in absorbing heat, which is still poorly understood.</w:t>
      </w:r>
    </w:p>
    <w:p w:rsidR="00B97777" w:rsidRDefault="00B97777">
      <w:pPr>
        <w:rPr>
          <w:bCs/>
          <w:color w:val="000000"/>
        </w:rPr>
      </w:pPr>
    </w:p>
    <w:p w:rsidR="00B97777" w:rsidRDefault="00B97777" w:rsidP="00A33E3F">
      <w:pPr>
        <w:ind w:firstLineChars="100" w:firstLine="31680"/>
        <w:rPr>
          <w:bCs/>
          <w:color w:val="000000"/>
        </w:rPr>
      </w:pPr>
      <w:r>
        <w:rPr>
          <w:bCs/>
          <w:color w:val="000000"/>
        </w:rPr>
        <w:t>"There are not sufficient observations of the uptake of heat, particularly into the deep ocean, that will be one of the possible mechanisms that would explain this warming hiatus," said Stocker.</w:t>
      </w:r>
    </w:p>
    <w:p w:rsidR="00B97777" w:rsidRDefault="00B97777">
      <w:pPr>
        <w:numPr>
          <w:ilvl w:val="0"/>
          <w:numId w:val="36"/>
        </w:numPr>
        <w:rPr>
          <w:bCs/>
          <w:color w:val="000000"/>
        </w:rPr>
      </w:pPr>
      <w:r>
        <w:rPr>
          <w:bCs/>
          <w:color w:val="000000"/>
        </w:rPr>
        <w:t>all of the following about “carbon budget” are true except</w:t>
      </w:r>
    </w:p>
    <w:p w:rsidR="00B97777" w:rsidRDefault="00B97777">
      <w:pPr>
        <w:numPr>
          <w:ilvl w:val="0"/>
          <w:numId w:val="37"/>
        </w:numPr>
        <w:rPr>
          <w:bCs/>
          <w:color w:val="000000"/>
        </w:rPr>
      </w:pPr>
      <w:r>
        <w:rPr>
          <w:bCs/>
          <w:color w:val="000000"/>
        </w:rPr>
        <w:t xml:space="preserve"> Its the amount of carbon dioxide emission without triggering serious climate change</w:t>
      </w:r>
    </w:p>
    <w:p w:rsidR="00B97777" w:rsidRDefault="00B97777">
      <w:pPr>
        <w:rPr>
          <w:bCs/>
          <w:color w:val="000000"/>
        </w:rPr>
      </w:pPr>
      <w:r>
        <w:rPr>
          <w:bCs/>
          <w:color w:val="000000"/>
        </w:rPr>
        <w:t xml:space="preserve">B. The humans have consumed more than half the amount of carbon dioxide allowance </w:t>
      </w:r>
    </w:p>
    <w:p w:rsidR="00B97777" w:rsidRDefault="00B97777">
      <w:pPr>
        <w:rPr>
          <w:bCs/>
          <w:color w:val="000000"/>
        </w:rPr>
      </w:pPr>
      <w:r>
        <w:rPr>
          <w:bCs/>
          <w:color w:val="000000"/>
        </w:rPr>
        <w:t>C. Within two to three decades the world will face global warming inevitably</w:t>
      </w:r>
    </w:p>
    <w:p w:rsidR="00B97777" w:rsidRDefault="00B97777">
      <w:pPr>
        <w:rPr>
          <w:bCs/>
          <w:color w:val="000000"/>
        </w:rPr>
      </w:pPr>
      <w:r>
        <w:rPr>
          <w:bCs/>
          <w:color w:val="000000"/>
        </w:rPr>
        <w:t>D. The ongoing emission of carbon dioxide is likely to lead to more extreme weather</w:t>
      </w:r>
    </w:p>
    <w:p w:rsidR="00B97777" w:rsidRDefault="00B97777">
      <w:pPr>
        <w:rPr>
          <w:bCs/>
          <w:color w:val="000000"/>
        </w:rPr>
      </w:pPr>
    </w:p>
    <w:p w:rsidR="00B97777" w:rsidRDefault="00B97777">
      <w:pPr>
        <w:numPr>
          <w:ilvl w:val="0"/>
          <w:numId w:val="38"/>
        </w:numPr>
        <w:rPr>
          <w:bCs/>
          <w:color w:val="000000"/>
        </w:rPr>
      </w:pPr>
      <w:r>
        <w:rPr>
          <w:bCs/>
          <w:color w:val="000000"/>
        </w:rPr>
        <w:t>The threshold of 2 of warming in the paragraph four implies that</w:t>
      </w:r>
    </w:p>
    <w:p w:rsidR="00B97777" w:rsidRDefault="00B97777">
      <w:pPr>
        <w:numPr>
          <w:ilvl w:val="0"/>
          <w:numId w:val="39"/>
        </w:numPr>
        <w:rPr>
          <w:bCs/>
          <w:color w:val="000000"/>
        </w:rPr>
      </w:pPr>
      <w:r>
        <w:rPr>
          <w:bCs/>
          <w:color w:val="000000"/>
        </w:rPr>
        <w:t xml:space="preserve"> it is the maximum amount of gas emissions in the atmosphere</w:t>
      </w:r>
    </w:p>
    <w:p w:rsidR="00B97777" w:rsidRDefault="00B97777">
      <w:pPr>
        <w:rPr>
          <w:bCs/>
          <w:color w:val="000000"/>
        </w:rPr>
      </w:pPr>
      <w:r>
        <w:rPr>
          <w:bCs/>
          <w:color w:val="000000"/>
        </w:rPr>
        <w:t>B. it is the entrance of carbon dioxide emissions into the atmosphere</w:t>
      </w:r>
    </w:p>
    <w:p w:rsidR="00B97777" w:rsidRDefault="00B97777">
      <w:pPr>
        <w:rPr>
          <w:bCs/>
          <w:color w:val="000000"/>
        </w:rPr>
      </w:pPr>
      <w:r>
        <w:rPr>
          <w:bCs/>
          <w:color w:val="000000"/>
        </w:rPr>
        <w:t xml:space="preserve">C. it is a starting point the world governments determined to reach </w:t>
      </w:r>
    </w:p>
    <w:p w:rsidR="00B97777" w:rsidRDefault="00B97777">
      <w:pPr>
        <w:rPr>
          <w:bCs/>
          <w:color w:val="000000"/>
        </w:rPr>
      </w:pPr>
      <w:r>
        <w:rPr>
          <w:bCs/>
          <w:color w:val="000000"/>
        </w:rPr>
        <w:t>D. it is a critical point the world governments determined not to break</w:t>
      </w:r>
    </w:p>
    <w:p w:rsidR="00B97777" w:rsidRDefault="00B97777">
      <w:pPr>
        <w:rPr>
          <w:bCs/>
          <w:color w:val="000000"/>
        </w:rPr>
      </w:pPr>
    </w:p>
    <w:p w:rsidR="00B97777" w:rsidRDefault="00B97777">
      <w:pPr>
        <w:numPr>
          <w:ilvl w:val="0"/>
          <w:numId w:val="40"/>
        </w:numPr>
        <w:rPr>
          <w:bCs/>
          <w:color w:val="000000"/>
        </w:rPr>
      </w:pPr>
      <w:r>
        <w:rPr>
          <w:bCs/>
          <w:color w:val="000000"/>
        </w:rPr>
        <w:t>The pause of the upward climb of global temperatures in past 15 years owes not to</w:t>
      </w:r>
    </w:p>
    <w:p w:rsidR="00B97777" w:rsidRDefault="00B97777">
      <w:pPr>
        <w:numPr>
          <w:ilvl w:val="0"/>
          <w:numId w:val="41"/>
        </w:numPr>
        <w:rPr>
          <w:bCs/>
          <w:color w:val="000000"/>
        </w:rPr>
      </w:pPr>
      <w:r>
        <w:rPr>
          <w:bCs/>
          <w:color w:val="000000"/>
        </w:rPr>
        <w:t>the flaws in climates scientists’ computer models</w:t>
      </w:r>
    </w:p>
    <w:p w:rsidR="00B97777" w:rsidRDefault="00B97777">
      <w:pPr>
        <w:rPr>
          <w:bCs/>
          <w:color w:val="000000"/>
        </w:rPr>
      </w:pPr>
      <w:r>
        <w:rPr>
          <w:bCs/>
          <w:color w:val="000000"/>
        </w:rPr>
        <w:t>B. the misleading comparison of 1998 and recent years</w:t>
      </w:r>
    </w:p>
    <w:p w:rsidR="00B97777" w:rsidRDefault="00B97777">
      <w:pPr>
        <w:rPr>
          <w:bCs/>
          <w:color w:val="000000"/>
        </w:rPr>
      </w:pPr>
      <w:r>
        <w:rPr>
          <w:bCs/>
          <w:color w:val="000000"/>
        </w:rPr>
        <w:t>C. the short-term observation of temperature trends</w:t>
      </w:r>
    </w:p>
    <w:p w:rsidR="00B97777" w:rsidRDefault="00B97777">
      <w:pPr>
        <w:rPr>
          <w:bCs/>
          <w:color w:val="000000"/>
        </w:rPr>
      </w:pPr>
      <w:r>
        <w:rPr>
          <w:bCs/>
          <w:color w:val="000000"/>
        </w:rPr>
        <w:t>D. the role of the deep oceans in absorbing the heat</w:t>
      </w:r>
    </w:p>
    <w:p w:rsidR="00B97777" w:rsidRDefault="00B97777">
      <w:pPr>
        <w:rPr>
          <w:bCs/>
          <w:color w:val="000000"/>
        </w:rPr>
      </w:pPr>
    </w:p>
    <w:p w:rsidR="00B97777" w:rsidRDefault="00B97777">
      <w:pPr>
        <w:numPr>
          <w:ilvl w:val="0"/>
          <w:numId w:val="42"/>
        </w:numPr>
        <w:rPr>
          <w:bCs/>
          <w:color w:val="000000"/>
        </w:rPr>
      </w:pPr>
      <w:r>
        <w:rPr>
          <w:bCs/>
          <w:color w:val="000000"/>
        </w:rPr>
        <w:t>the word pronounced in paragraph nine probably means</w:t>
      </w:r>
    </w:p>
    <w:p w:rsidR="00B97777" w:rsidRDefault="00B97777">
      <w:pPr>
        <w:numPr>
          <w:ilvl w:val="0"/>
          <w:numId w:val="43"/>
        </w:numPr>
        <w:rPr>
          <w:bCs/>
          <w:color w:val="000000"/>
        </w:rPr>
      </w:pPr>
      <w:r>
        <w:rPr>
          <w:bCs/>
          <w:color w:val="000000"/>
        </w:rPr>
        <w:t xml:space="preserve"> absolute</w:t>
      </w:r>
    </w:p>
    <w:p w:rsidR="00B97777" w:rsidRDefault="00B97777">
      <w:pPr>
        <w:rPr>
          <w:bCs/>
          <w:color w:val="000000"/>
        </w:rPr>
      </w:pPr>
      <w:r>
        <w:rPr>
          <w:bCs/>
          <w:color w:val="000000"/>
        </w:rPr>
        <w:t>B. evident</w:t>
      </w:r>
    </w:p>
    <w:p w:rsidR="00B97777" w:rsidRDefault="00B97777">
      <w:pPr>
        <w:rPr>
          <w:bCs/>
          <w:color w:val="000000"/>
        </w:rPr>
      </w:pPr>
      <w:r>
        <w:rPr>
          <w:bCs/>
          <w:color w:val="000000"/>
        </w:rPr>
        <w:t>C. positive</w:t>
      </w:r>
    </w:p>
    <w:p w:rsidR="00B97777" w:rsidRDefault="00B97777">
      <w:pPr>
        <w:rPr>
          <w:bCs/>
          <w:color w:val="000000"/>
        </w:rPr>
      </w:pPr>
      <w:r>
        <w:rPr>
          <w:bCs/>
          <w:color w:val="000000"/>
        </w:rPr>
        <w:t>D. essential</w:t>
      </w:r>
    </w:p>
    <w:p w:rsidR="00B97777" w:rsidRDefault="00B97777">
      <w:pPr>
        <w:rPr>
          <w:bCs/>
          <w:color w:val="000000"/>
        </w:rPr>
      </w:pPr>
    </w:p>
    <w:p w:rsidR="00B97777" w:rsidRDefault="00B97777">
      <w:pPr>
        <w:numPr>
          <w:ilvl w:val="0"/>
          <w:numId w:val="44"/>
        </w:numPr>
        <w:rPr>
          <w:bCs/>
          <w:color w:val="000000"/>
        </w:rPr>
      </w:pPr>
      <w:r>
        <w:rPr>
          <w:bCs/>
          <w:color w:val="000000"/>
        </w:rPr>
        <w:t>The purpose of this passage is likely to</w:t>
      </w:r>
    </w:p>
    <w:p w:rsidR="00B97777" w:rsidRDefault="00B97777">
      <w:pPr>
        <w:numPr>
          <w:ilvl w:val="0"/>
          <w:numId w:val="45"/>
        </w:numPr>
        <w:rPr>
          <w:bCs/>
          <w:color w:val="000000"/>
        </w:rPr>
      </w:pPr>
      <w:r>
        <w:rPr>
          <w:bCs/>
          <w:color w:val="000000"/>
        </w:rPr>
        <w:t>warn people about the effects of carbon emission</w:t>
      </w:r>
    </w:p>
    <w:p w:rsidR="00B97777" w:rsidRDefault="00B97777">
      <w:pPr>
        <w:rPr>
          <w:bCs/>
          <w:color w:val="000000"/>
        </w:rPr>
      </w:pPr>
      <w:r>
        <w:rPr>
          <w:bCs/>
          <w:color w:val="000000"/>
        </w:rPr>
        <w:t>B. reveal the IPCC’s major findings in carbon budget</w:t>
      </w:r>
    </w:p>
    <w:p w:rsidR="00B97777" w:rsidRDefault="00B97777">
      <w:pPr>
        <w:rPr>
          <w:bCs/>
          <w:color w:val="000000"/>
        </w:rPr>
      </w:pPr>
      <w:r>
        <w:rPr>
          <w:bCs/>
          <w:color w:val="000000"/>
        </w:rPr>
        <w:t>C. explain the symbolic threshold of 2 of warming</w:t>
      </w:r>
    </w:p>
    <w:p w:rsidR="00B97777" w:rsidRDefault="00B97777">
      <w:pPr>
        <w:rPr>
          <w:bCs/>
          <w:color w:val="000000"/>
        </w:rPr>
      </w:pPr>
      <w:r>
        <w:rPr>
          <w:bCs/>
          <w:color w:val="000000"/>
        </w:rPr>
        <w:t>D. refute the cynic’s argument about climate change</w:t>
      </w:r>
    </w:p>
    <w:p w:rsidR="00B97777" w:rsidRDefault="00B97777">
      <w:pPr>
        <w:rPr>
          <w:bCs/>
          <w:color w:val="000000"/>
        </w:rPr>
      </w:pPr>
    </w:p>
    <w:p w:rsidR="00B97777" w:rsidRDefault="00B97777">
      <w:pPr>
        <w:jc w:val="center"/>
        <w:rPr>
          <w:b/>
          <w:color w:val="000000"/>
        </w:rPr>
      </w:pPr>
      <w:r>
        <w:rPr>
          <w:b/>
          <w:color w:val="000000"/>
        </w:rPr>
        <w:t>Text C</w:t>
      </w:r>
    </w:p>
    <w:p w:rsidR="00B97777" w:rsidRDefault="00B97777" w:rsidP="00A33E3F">
      <w:pPr>
        <w:ind w:firstLineChars="150" w:firstLine="31680"/>
        <w:jc w:val="left"/>
        <w:rPr>
          <w:bCs/>
          <w:color w:val="000000"/>
        </w:rPr>
      </w:pPr>
      <w:r>
        <w:rPr>
          <w:bCs/>
          <w:color w:val="000000"/>
        </w:rPr>
        <w:t>Each time Kristy Ingram takes a run, her apps are up and running before she even takes off.</w:t>
      </w:r>
    </w:p>
    <w:p w:rsidR="00B97777" w:rsidRDefault="00B97777" w:rsidP="00A33E3F">
      <w:pPr>
        <w:ind w:firstLineChars="150" w:firstLine="31680"/>
        <w:jc w:val="left"/>
        <w:rPr>
          <w:bCs/>
          <w:color w:val="000000"/>
        </w:rPr>
      </w:pPr>
      <w:r>
        <w:rPr>
          <w:bCs/>
          <w:color w:val="000000"/>
        </w:rPr>
        <w:t>"I use technology every time I run, because I track my runs, and it keeps track of how far I ran, how many calories I burned, and what the time was, where I ran, what time of day."</w:t>
      </w:r>
    </w:p>
    <w:p w:rsidR="00B97777" w:rsidRDefault="00B97777">
      <w:pPr>
        <w:jc w:val="left"/>
        <w:rPr>
          <w:bCs/>
          <w:color w:val="000000"/>
        </w:rPr>
      </w:pPr>
      <w:r>
        <w:rPr>
          <w:bCs/>
          <w:color w:val="000000"/>
        </w:rPr>
        <w:t>Like so many exercise enthusiasts carrying a Smartphone.</w:t>
      </w:r>
    </w:p>
    <w:p w:rsidR="00B97777" w:rsidRDefault="00B97777" w:rsidP="00A33E3F">
      <w:pPr>
        <w:ind w:firstLineChars="200" w:firstLine="31680"/>
        <w:jc w:val="left"/>
        <w:rPr>
          <w:bCs/>
          <w:color w:val="000000"/>
        </w:rPr>
      </w:pPr>
      <w:r>
        <w:rPr>
          <w:bCs/>
          <w:color w:val="000000"/>
        </w:rPr>
        <w:t>"It has my total amount of runs that I've ever ran."</w:t>
      </w:r>
    </w:p>
    <w:p w:rsidR="00B97777" w:rsidRDefault="00B97777" w:rsidP="00A33E3F">
      <w:pPr>
        <w:ind w:firstLineChars="150" w:firstLine="31680"/>
        <w:jc w:val="left"/>
        <w:rPr>
          <w:bCs/>
          <w:color w:val="000000"/>
        </w:rPr>
      </w:pPr>
      <w:r>
        <w:rPr>
          <w:bCs/>
          <w:color w:val="000000"/>
        </w:rPr>
        <w:t>She likes to keep a close eye on the progress she's making. But when the run is finished, the data remains stored on the app, and a study just released by data intelligence firm Evidon shows that 20 of the most-used health apps are sharing information with third-party companies.</w:t>
      </w:r>
    </w:p>
    <w:p w:rsidR="00B97777" w:rsidRDefault="00B97777" w:rsidP="00A33E3F">
      <w:pPr>
        <w:ind w:firstLineChars="150" w:firstLine="31680"/>
        <w:jc w:val="left"/>
        <w:rPr>
          <w:bCs/>
          <w:color w:val="000000"/>
        </w:rPr>
      </w:pPr>
      <w:r>
        <w:rPr>
          <w:bCs/>
          <w:color w:val="000000"/>
        </w:rPr>
        <w:t> "Mobile applications are using third-party data collection and advertising tools in order to monetize those applications. It happens across all types of apps, including ones that users may find fairly sensitive, like health and fitness, wellness applications."</w:t>
      </w:r>
    </w:p>
    <w:p w:rsidR="00B97777" w:rsidRDefault="00B97777" w:rsidP="00A33E3F">
      <w:pPr>
        <w:ind w:firstLineChars="150" w:firstLine="31680"/>
        <w:jc w:val="left"/>
        <w:rPr>
          <w:bCs/>
          <w:color w:val="000000"/>
        </w:rPr>
      </w:pPr>
      <w:r>
        <w:rPr>
          <w:bCs/>
          <w:color w:val="000000"/>
        </w:rPr>
        <w:t>The apps in this study cover everything from running apps to apps that let women track their menstrual cycles. Many of the companies behind the apps insist they're only sharing analytics about app's functionality and use, not any identifiable information about users' identity or health. And they say that's no different from the tracking that many popular websites engage in.</w:t>
      </w:r>
    </w:p>
    <w:p w:rsidR="00B97777" w:rsidRDefault="00B97777" w:rsidP="00A33E3F">
      <w:pPr>
        <w:ind w:firstLineChars="150" w:firstLine="31680"/>
        <w:jc w:val="left"/>
        <w:rPr>
          <w:bCs/>
          <w:color w:val="000000"/>
        </w:rPr>
      </w:pPr>
      <w:r>
        <w:rPr>
          <w:bCs/>
          <w:color w:val="000000"/>
        </w:rPr>
        <w:t>"An advertiser might be interested in your location if they sell energy drinks or smoothies, and so they may look for where is this person, where did he complete his run, and how close is the nearest smoothie place so that I can advertise a special on a smoothie to him."</w:t>
      </w:r>
    </w:p>
    <w:p w:rsidR="00B97777" w:rsidRDefault="00B97777" w:rsidP="00A33E3F">
      <w:pPr>
        <w:ind w:firstLineChars="150" w:firstLine="31680"/>
        <w:jc w:val="left"/>
        <w:rPr>
          <w:bCs/>
          <w:color w:val="000000"/>
        </w:rPr>
      </w:pPr>
      <w:r>
        <w:rPr>
          <w:bCs/>
          <w:color w:val="000000"/>
        </w:rPr>
        <w:t>Sports psychologist Melinda Nicci says it's only natural that we would be more concerned about a device storing data related to our bodies and health.</w:t>
      </w:r>
    </w:p>
    <w:p w:rsidR="00B97777" w:rsidRDefault="00B97777" w:rsidP="00A33E3F">
      <w:pPr>
        <w:ind w:firstLineChars="150" w:firstLine="31680"/>
        <w:jc w:val="left"/>
        <w:rPr>
          <w:bCs/>
          <w:color w:val="000000"/>
        </w:rPr>
      </w:pPr>
      <w:r>
        <w:rPr>
          <w:bCs/>
          <w:color w:val="000000"/>
        </w:rPr>
        <w:t>"When you go on a social networking site, you can be a certain person or you can create a persona for yourself. But with health tracking, it's real metrics and real sensors tracking things that are completely real and in real time a lot of the time as well. So, I think there's a kind of vulnerability about giving that much away that we can't control."</w:t>
      </w:r>
    </w:p>
    <w:p w:rsidR="00B97777" w:rsidRDefault="00B97777" w:rsidP="00A33E3F">
      <w:pPr>
        <w:ind w:firstLineChars="150" w:firstLine="31680"/>
        <w:jc w:val="left"/>
        <w:rPr>
          <w:bCs/>
          <w:color w:val="000000"/>
        </w:rPr>
      </w:pPr>
      <w:r>
        <w:rPr>
          <w:bCs/>
          <w:color w:val="000000"/>
        </w:rPr>
        <w:t>The information these health apps track may be a goldmine for advertisers, but it could be even more valuable to health insurance companies. And they are, indeed, moving into the apps business and making partnerships with companies like Map My Fitness. But that app's policy explicitly states that users must opt in before any data is shared is shared with an insurance company.</w:t>
      </w:r>
    </w:p>
    <w:p w:rsidR="00B97777" w:rsidRDefault="00B97777" w:rsidP="00A33E3F">
      <w:pPr>
        <w:ind w:firstLineChars="150" w:firstLine="31680"/>
        <w:jc w:val="left"/>
        <w:rPr>
          <w:bCs/>
          <w:color w:val="000000"/>
        </w:rPr>
      </w:pPr>
      <w:r>
        <w:rPr>
          <w:bCs/>
          <w:color w:val="000000"/>
        </w:rPr>
        <w:t>Many of the companies behind the most popular health apps go to great strides to try and keep their users' information private, but apps are businesses, too, so they have to look for innovate and creative ways to make money, which could make information about us and our bodies more and more valuable.</w:t>
      </w:r>
    </w:p>
    <w:p w:rsidR="00B97777" w:rsidRDefault="00B97777">
      <w:pPr>
        <w:rPr>
          <w:bCs/>
          <w:color w:val="000000"/>
        </w:rPr>
      </w:pPr>
    </w:p>
    <w:p w:rsidR="00B97777" w:rsidRDefault="00B97777">
      <w:pPr>
        <w:numPr>
          <w:ilvl w:val="0"/>
          <w:numId w:val="46"/>
        </w:numPr>
        <w:rPr>
          <w:bCs/>
          <w:color w:val="000000"/>
        </w:rPr>
      </w:pPr>
      <w:r>
        <w:rPr>
          <w:bCs/>
          <w:color w:val="000000"/>
        </w:rPr>
        <w:t>Kristy ingram carries a Smartphone with her because</w:t>
      </w:r>
    </w:p>
    <w:p w:rsidR="00B97777" w:rsidRDefault="00B97777">
      <w:pPr>
        <w:numPr>
          <w:ilvl w:val="0"/>
          <w:numId w:val="47"/>
        </w:numPr>
        <w:rPr>
          <w:bCs/>
          <w:color w:val="000000"/>
        </w:rPr>
      </w:pPr>
      <w:r>
        <w:rPr>
          <w:bCs/>
          <w:color w:val="000000"/>
        </w:rPr>
        <w:t xml:space="preserve"> it keeps track of her progress in doing exercises</w:t>
      </w:r>
    </w:p>
    <w:p w:rsidR="00B97777" w:rsidRDefault="00B97777">
      <w:pPr>
        <w:rPr>
          <w:bCs/>
          <w:color w:val="000000"/>
        </w:rPr>
      </w:pPr>
      <w:r>
        <w:rPr>
          <w:bCs/>
          <w:color w:val="000000"/>
        </w:rPr>
        <w:t>B. it makes her look fashionable when doing exercises</w:t>
      </w:r>
    </w:p>
    <w:p w:rsidR="00B97777" w:rsidRDefault="00B97777">
      <w:pPr>
        <w:rPr>
          <w:bCs/>
          <w:color w:val="000000"/>
        </w:rPr>
      </w:pPr>
      <w:r>
        <w:rPr>
          <w:bCs/>
          <w:color w:val="000000"/>
        </w:rPr>
        <w:t>C. it provides analytics about app’s functionality and use</w:t>
      </w:r>
    </w:p>
    <w:p w:rsidR="00B97777" w:rsidRDefault="00B97777">
      <w:pPr>
        <w:rPr>
          <w:bCs/>
          <w:color w:val="000000"/>
        </w:rPr>
      </w:pPr>
      <w:r>
        <w:rPr>
          <w:bCs/>
          <w:color w:val="000000"/>
        </w:rPr>
        <w:t>D. it shares her information with third-party companies</w:t>
      </w:r>
    </w:p>
    <w:p w:rsidR="00B97777" w:rsidRDefault="00B97777">
      <w:pPr>
        <w:rPr>
          <w:bCs/>
          <w:color w:val="000000"/>
        </w:rPr>
      </w:pPr>
    </w:p>
    <w:p w:rsidR="00B97777" w:rsidRDefault="00B97777">
      <w:pPr>
        <w:numPr>
          <w:ilvl w:val="0"/>
          <w:numId w:val="48"/>
        </w:numPr>
        <w:rPr>
          <w:bCs/>
          <w:color w:val="000000"/>
        </w:rPr>
      </w:pPr>
      <w:r>
        <w:rPr>
          <w:bCs/>
          <w:color w:val="000000"/>
        </w:rPr>
        <w:t xml:space="preserve"> Which of the following about health apps is true?</w:t>
      </w:r>
    </w:p>
    <w:p w:rsidR="00B97777" w:rsidRDefault="00B97777">
      <w:pPr>
        <w:numPr>
          <w:ilvl w:val="0"/>
          <w:numId w:val="49"/>
        </w:numPr>
        <w:rPr>
          <w:bCs/>
          <w:color w:val="000000"/>
        </w:rPr>
      </w:pPr>
      <w:r>
        <w:rPr>
          <w:bCs/>
          <w:color w:val="000000"/>
        </w:rPr>
        <w:t>Few of the health apps share information with third-party companies</w:t>
      </w:r>
    </w:p>
    <w:p w:rsidR="00B97777" w:rsidRDefault="00B97777">
      <w:pPr>
        <w:rPr>
          <w:bCs/>
          <w:color w:val="000000"/>
        </w:rPr>
      </w:pPr>
      <w:r>
        <w:rPr>
          <w:bCs/>
          <w:color w:val="000000"/>
        </w:rPr>
        <w:t>B. Data stored on mobile applications can be used for economic purposes</w:t>
      </w:r>
    </w:p>
    <w:p w:rsidR="00B97777" w:rsidRDefault="00B97777">
      <w:pPr>
        <w:rPr>
          <w:bCs/>
          <w:color w:val="000000"/>
        </w:rPr>
      </w:pPr>
      <w:r>
        <w:rPr>
          <w:bCs/>
          <w:color w:val="000000"/>
        </w:rPr>
        <w:t>C. The applications can not be used to collect the sensitive personal data</w:t>
      </w:r>
    </w:p>
    <w:p w:rsidR="00B97777" w:rsidRDefault="00B97777">
      <w:pPr>
        <w:rPr>
          <w:bCs/>
          <w:color w:val="000000"/>
        </w:rPr>
      </w:pPr>
      <w:r>
        <w:rPr>
          <w:bCs/>
          <w:color w:val="000000"/>
        </w:rPr>
        <w:t>D. Third-party companies only share analytics about app’s functionally and use</w:t>
      </w:r>
    </w:p>
    <w:p w:rsidR="00B97777" w:rsidRDefault="00B97777">
      <w:pPr>
        <w:rPr>
          <w:bCs/>
          <w:color w:val="000000"/>
        </w:rPr>
      </w:pPr>
    </w:p>
    <w:p w:rsidR="00B97777" w:rsidRDefault="00B97777">
      <w:pPr>
        <w:numPr>
          <w:ilvl w:val="0"/>
          <w:numId w:val="50"/>
        </w:numPr>
        <w:rPr>
          <w:bCs/>
          <w:color w:val="000000"/>
        </w:rPr>
      </w:pPr>
      <w:r>
        <w:rPr>
          <w:bCs/>
          <w:color w:val="000000"/>
        </w:rPr>
        <w:t>Compared with visiting a social networking site, when dealing with health tracking,</w:t>
      </w:r>
    </w:p>
    <w:p w:rsidR="00B97777" w:rsidRDefault="00B97777">
      <w:pPr>
        <w:numPr>
          <w:ilvl w:val="0"/>
          <w:numId w:val="51"/>
        </w:numPr>
        <w:rPr>
          <w:bCs/>
          <w:color w:val="000000"/>
        </w:rPr>
      </w:pPr>
      <w:r>
        <w:rPr>
          <w:bCs/>
          <w:color w:val="000000"/>
        </w:rPr>
        <w:t xml:space="preserve">you can act as totally different person </w:t>
      </w:r>
    </w:p>
    <w:p w:rsidR="00B97777" w:rsidRDefault="00B97777">
      <w:pPr>
        <w:rPr>
          <w:bCs/>
          <w:color w:val="000000"/>
        </w:rPr>
      </w:pPr>
      <w:r>
        <w:rPr>
          <w:bCs/>
          <w:color w:val="000000"/>
        </w:rPr>
        <w:t>B. it is suggested that users have to bear full responsibility for their own data</w:t>
      </w:r>
    </w:p>
    <w:p w:rsidR="00B97777" w:rsidRDefault="00B97777">
      <w:pPr>
        <w:rPr>
          <w:bCs/>
          <w:color w:val="000000"/>
        </w:rPr>
      </w:pPr>
      <w:r>
        <w:rPr>
          <w:bCs/>
          <w:color w:val="000000"/>
        </w:rPr>
        <w:t>C. you can keep your personal data under control</w:t>
      </w:r>
    </w:p>
    <w:p w:rsidR="00B97777" w:rsidRDefault="00B97777">
      <w:pPr>
        <w:rPr>
          <w:bCs/>
          <w:color w:val="000000"/>
        </w:rPr>
      </w:pPr>
      <w:r>
        <w:rPr>
          <w:bCs/>
          <w:color w:val="000000"/>
        </w:rPr>
        <w:t>D. you can release your personal data unconsciously</w:t>
      </w:r>
    </w:p>
    <w:p w:rsidR="00B97777" w:rsidRDefault="00B97777">
      <w:pPr>
        <w:rPr>
          <w:bCs/>
          <w:color w:val="000000"/>
        </w:rPr>
      </w:pPr>
    </w:p>
    <w:p w:rsidR="00B97777" w:rsidRDefault="00B97777">
      <w:pPr>
        <w:numPr>
          <w:ilvl w:val="0"/>
          <w:numId w:val="52"/>
        </w:numPr>
        <w:rPr>
          <w:bCs/>
          <w:color w:val="000000"/>
        </w:rPr>
      </w:pPr>
      <w:r>
        <w:rPr>
          <w:bCs/>
          <w:color w:val="000000"/>
        </w:rPr>
        <w:t>It can be inferred from paragraph nine that</w:t>
      </w:r>
    </w:p>
    <w:p w:rsidR="00B97777" w:rsidRDefault="00B97777">
      <w:pPr>
        <w:numPr>
          <w:ilvl w:val="0"/>
          <w:numId w:val="53"/>
        </w:numPr>
        <w:rPr>
          <w:bCs/>
          <w:color w:val="000000"/>
        </w:rPr>
      </w:pPr>
      <w:r>
        <w:rPr>
          <w:bCs/>
          <w:color w:val="000000"/>
        </w:rPr>
        <w:t>Insurance companies feel more interested in health apps than advertisers</w:t>
      </w:r>
    </w:p>
    <w:p w:rsidR="00B97777" w:rsidRDefault="00B97777">
      <w:pPr>
        <w:rPr>
          <w:bCs/>
          <w:color w:val="000000"/>
        </w:rPr>
      </w:pPr>
      <w:r>
        <w:rPr>
          <w:bCs/>
          <w:color w:val="000000"/>
        </w:rPr>
        <w:t>B. it is suggested that users have to bear full responsibility for their own data</w:t>
      </w:r>
    </w:p>
    <w:p w:rsidR="00B97777" w:rsidRDefault="00B97777">
      <w:pPr>
        <w:rPr>
          <w:bCs/>
          <w:color w:val="000000"/>
        </w:rPr>
      </w:pPr>
      <w:r>
        <w:rPr>
          <w:bCs/>
          <w:color w:val="000000"/>
        </w:rPr>
        <w:t>C. it is likely that personal data under control</w:t>
      </w:r>
    </w:p>
    <w:p w:rsidR="00B97777" w:rsidRDefault="00B97777">
      <w:pPr>
        <w:rPr>
          <w:bCs/>
          <w:color w:val="000000"/>
        </w:rPr>
      </w:pPr>
      <w:r>
        <w:rPr>
          <w:bCs/>
          <w:color w:val="000000"/>
        </w:rPr>
        <w:t>D. you can release your personal data unconsciously</w:t>
      </w:r>
    </w:p>
    <w:p w:rsidR="00B97777" w:rsidRDefault="00B97777">
      <w:pPr>
        <w:rPr>
          <w:bCs/>
          <w:color w:val="000000"/>
        </w:rPr>
      </w:pPr>
    </w:p>
    <w:p w:rsidR="00B97777" w:rsidRDefault="00B97777">
      <w:pPr>
        <w:numPr>
          <w:ilvl w:val="0"/>
          <w:numId w:val="54"/>
        </w:numPr>
        <w:rPr>
          <w:bCs/>
          <w:color w:val="000000"/>
        </w:rPr>
      </w:pPr>
      <w:r>
        <w:rPr>
          <w:bCs/>
          <w:color w:val="000000"/>
        </w:rPr>
        <w:t>The companies ‘ effort s to keep personal information private seem to be</w:t>
      </w:r>
    </w:p>
    <w:p w:rsidR="00B97777" w:rsidRDefault="00B97777">
      <w:pPr>
        <w:numPr>
          <w:ilvl w:val="0"/>
          <w:numId w:val="55"/>
        </w:numPr>
        <w:rPr>
          <w:bCs/>
          <w:color w:val="000000"/>
        </w:rPr>
      </w:pPr>
      <w:r>
        <w:rPr>
          <w:bCs/>
          <w:color w:val="000000"/>
        </w:rPr>
        <w:t>Feasible</w:t>
      </w:r>
    </w:p>
    <w:p w:rsidR="00B97777" w:rsidRDefault="00B97777">
      <w:pPr>
        <w:rPr>
          <w:bCs/>
          <w:color w:val="000000"/>
        </w:rPr>
      </w:pPr>
      <w:r>
        <w:rPr>
          <w:bCs/>
          <w:color w:val="000000"/>
        </w:rPr>
        <w:t>B. Plausible</w:t>
      </w:r>
    </w:p>
    <w:p w:rsidR="00B97777" w:rsidRDefault="00B97777">
      <w:pPr>
        <w:rPr>
          <w:bCs/>
          <w:color w:val="000000"/>
        </w:rPr>
      </w:pPr>
      <w:r>
        <w:rPr>
          <w:bCs/>
          <w:color w:val="000000"/>
        </w:rPr>
        <w:t>C. Ineffective</w:t>
      </w:r>
    </w:p>
    <w:p w:rsidR="00B97777" w:rsidRDefault="00B97777">
      <w:pPr>
        <w:rPr>
          <w:bCs/>
          <w:color w:val="000000"/>
        </w:rPr>
      </w:pPr>
      <w:r>
        <w:rPr>
          <w:bCs/>
          <w:color w:val="000000"/>
        </w:rPr>
        <w:t>D. Ambiguous</w:t>
      </w:r>
    </w:p>
    <w:p w:rsidR="00B97777" w:rsidRDefault="00B97777">
      <w:pPr>
        <w:jc w:val="center"/>
        <w:rPr>
          <w:b/>
          <w:color w:val="000000"/>
        </w:rPr>
      </w:pPr>
      <w:r>
        <w:rPr>
          <w:b/>
          <w:color w:val="000000"/>
        </w:rPr>
        <w:t>Text D</w:t>
      </w:r>
    </w:p>
    <w:p w:rsidR="00B97777" w:rsidRDefault="00B97777" w:rsidP="00A33E3F">
      <w:pPr>
        <w:ind w:firstLineChars="100" w:firstLine="31680"/>
        <w:rPr>
          <w:bCs/>
          <w:color w:val="000000"/>
        </w:rPr>
      </w:pPr>
      <w:r>
        <w:rPr>
          <w:bCs/>
          <w:color w:val="000000"/>
        </w:rPr>
        <w:t>It was only a few weeks after my surgery, and I went to Dr. Belt's office for a checkup. It was just after my first chemotherapy</w:t>
      </w:r>
      <w:r>
        <w:rPr>
          <w:rFonts w:hint="eastAsia"/>
          <w:bCs/>
          <w:color w:val="000000"/>
        </w:rPr>
        <w:t>（化学疗法）</w:t>
      </w:r>
      <w:r>
        <w:rPr>
          <w:bCs/>
          <w:color w:val="000000"/>
        </w:rPr>
        <w:t xml:space="preserve"> treatment.</w:t>
      </w:r>
    </w:p>
    <w:p w:rsidR="00B97777" w:rsidRDefault="00B97777" w:rsidP="00A33E3F">
      <w:pPr>
        <w:ind w:firstLineChars="100" w:firstLine="31680"/>
        <w:rPr>
          <w:bCs/>
          <w:color w:val="000000"/>
        </w:rPr>
      </w:pPr>
      <w:r>
        <w:rPr>
          <w:bCs/>
          <w:color w:val="000000"/>
        </w:rPr>
        <w:t>My scar was still very tender. My arm was numb underneath. As usual, I was taken to an examination room to have my blood drawn, again —a terrifying process for me, since I'm so frightened of needles.</w:t>
      </w:r>
    </w:p>
    <w:p w:rsidR="00B97777" w:rsidRDefault="00B97777" w:rsidP="00A33E3F">
      <w:pPr>
        <w:ind w:firstLineChars="100" w:firstLine="31680"/>
        <w:rPr>
          <w:bCs/>
          <w:color w:val="000000"/>
        </w:rPr>
      </w:pPr>
      <w:r>
        <w:rPr>
          <w:bCs/>
          <w:color w:val="000000"/>
        </w:rPr>
        <w:t>I lay down on the examining table. Ramona entered the room. Her warm smile was familiar, and stood out in contrast to my fears.  She knew about my fear of needles, and she kindly hid the equipment under a magazine. As we opened the blouse, the fresh scar on my chest could be seen.</w:t>
      </w:r>
    </w:p>
    <w:p w:rsidR="00B97777" w:rsidRDefault="00B97777" w:rsidP="00A33E3F">
      <w:pPr>
        <w:ind w:firstLineChars="100" w:firstLine="31680"/>
        <w:rPr>
          <w:bCs/>
          <w:color w:val="000000"/>
        </w:rPr>
      </w:pPr>
      <w:r>
        <w:rPr>
          <w:bCs/>
          <w:color w:val="000000"/>
        </w:rPr>
        <w:t>She said, “How is your scar healing?”</w:t>
      </w:r>
    </w:p>
    <w:p w:rsidR="00B97777" w:rsidRDefault="00B97777" w:rsidP="00A33E3F">
      <w:pPr>
        <w:ind w:firstLineChars="100" w:firstLine="31680"/>
        <w:rPr>
          <w:bCs/>
          <w:color w:val="000000"/>
        </w:rPr>
      </w:pPr>
      <w:r>
        <w:rPr>
          <w:bCs/>
          <w:color w:val="000000"/>
        </w:rPr>
        <w:t>I said, “I think pretty well. I wash around it gently each day.” The memory of the shower water hitting my numb chest flashed across my face.</w:t>
      </w:r>
    </w:p>
    <w:p w:rsidR="00B97777" w:rsidRDefault="00B97777" w:rsidP="00A33E3F">
      <w:pPr>
        <w:ind w:firstLineChars="100" w:firstLine="31680"/>
        <w:rPr>
          <w:bCs/>
          <w:color w:val="000000"/>
        </w:rPr>
      </w:pPr>
      <w:r>
        <w:rPr>
          <w:bCs/>
          <w:color w:val="000000"/>
        </w:rPr>
        <w:t>She gently reached over and ran her hand across the scar, examining the smoothness of the healing skin and looking for any irregularities. I began to cry gently and quietly. She brought her warm eyes to mine and said, “You haven't touched it yet, have you?” And I said, “No.”</w:t>
      </w:r>
    </w:p>
    <w:p w:rsidR="00B97777" w:rsidRDefault="00B97777" w:rsidP="00A33E3F">
      <w:pPr>
        <w:ind w:firstLineChars="100" w:firstLine="31680"/>
        <w:rPr>
          <w:bCs/>
          <w:color w:val="000000"/>
        </w:rPr>
      </w:pPr>
      <w:r>
        <w:rPr>
          <w:bCs/>
          <w:color w:val="000000"/>
        </w:rPr>
        <w:t>So this wonderful, warm woman laid the hand on my chest and she gently held it there. For a long time, I continued to cry quietly. In soft tones she said, “This is part of your body. This is you. It's okay to touch it.” But I couldn't. So she touched it for me. The scar. The healing wound. And beneath it, she touched my heart. Then Ramona said, “I'll hold your hand while you touch it.” So she placed her hand next to mine, and we both were quiet. That was the gift that Ramona gave me.</w:t>
      </w:r>
    </w:p>
    <w:p w:rsidR="00B97777" w:rsidRDefault="00B97777">
      <w:pPr>
        <w:rPr>
          <w:bCs/>
          <w:color w:val="000000"/>
        </w:rPr>
      </w:pPr>
    </w:p>
    <w:p w:rsidR="00B97777" w:rsidRDefault="00B97777">
      <w:pPr>
        <w:numPr>
          <w:ilvl w:val="0"/>
          <w:numId w:val="56"/>
        </w:numPr>
        <w:rPr>
          <w:bCs/>
          <w:color w:val="000000"/>
        </w:rPr>
      </w:pPr>
      <w:r>
        <w:rPr>
          <w:bCs/>
          <w:color w:val="000000"/>
        </w:rPr>
        <w:t>the author remembered ramona because</w:t>
      </w:r>
    </w:p>
    <w:p w:rsidR="00B97777" w:rsidRDefault="00B97777">
      <w:pPr>
        <w:numPr>
          <w:ilvl w:val="0"/>
          <w:numId w:val="57"/>
        </w:numPr>
        <w:rPr>
          <w:bCs/>
          <w:color w:val="000000"/>
        </w:rPr>
      </w:pPr>
      <w:r>
        <w:rPr>
          <w:bCs/>
          <w:color w:val="000000"/>
        </w:rPr>
        <w:t>she didn’t take the patients seriously</w:t>
      </w:r>
    </w:p>
    <w:p w:rsidR="00B97777" w:rsidRDefault="00B97777">
      <w:pPr>
        <w:rPr>
          <w:bCs/>
          <w:color w:val="000000"/>
        </w:rPr>
      </w:pPr>
      <w:r>
        <w:rPr>
          <w:bCs/>
          <w:color w:val="000000"/>
        </w:rPr>
        <w:t>B. she laughed at the patients constantly</w:t>
      </w:r>
    </w:p>
    <w:p w:rsidR="00B97777" w:rsidRDefault="00B97777">
      <w:pPr>
        <w:rPr>
          <w:bCs/>
          <w:color w:val="000000"/>
        </w:rPr>
      </w:pPr>
      <w:r>
        <w:rPr>
          <w:bCs/>
          <w:color w:val="000000"/>
        </w:rPr>
        <w:t>C. she chatted and laughed a lot in the hospital</w:t>
      </w:r>
    </w:p>
    <w:p w:rsidR="00B97777" w:rsidRDefault="00B97777">
      <w:pPr>
        <w:rPr>
          <w:bCs/>
          <w:color w:val="000000"/>
        </w:rPr>
      </w:pPr>
      <w:r>
        <w:rPr>
          <w:bCs/>
          <w:color w:val="000000"/>
        </w:rPr>
        <w:t>D. she expelled patients’ fear with her smile</w:t>
      </w:r>
    </w:p>
    <w:p w:rsidR="00B97777" w:rsidRDefault="00B97777">
      <w:pPr>
        <w:rPr>
          <w:bCs/>
          <w:color w:val="000000"/>
        </w:rPr>
      </w:pPr>
    </w:p>
    <w:p w:rsidR="00B97777" w:rsidRDefault="00B97777">
      <w:pPr>
        <w:numPr>
          <w:ilvl w:val="0"/>
          <w:numId w:val="58"/>
        </w:numPr>
        <w:rPr>
          <w:bCs/>
          <w:color w:val="000000"/>
        </w:rPr>
      </w:pPr>
      <w:r>
        <w:rPr>
          <w:bCs/>
          <w:color w:val="000000"/>
        </w:rPr>
        <w:t>according to paragraph five, this day was different in that</w:t>
      </w:r>
    </w:p>
    <w:p w:rsidR="00B97777" w:rsidRDefault="00B97777">
      <w:pPr>
        <w:numPr>
          <w:ilvl w:val="0"/>
          <w:numId w:val="59"/>
        </w:numPr>
        <w:rPr>
          <w:bCs/>
          <w:color w:val="000000"/>
        </w:rPr>
      </w:pPr>
      <w:r>
        <w:rPr>
          <w:bCs/>
          <w:color w:val="000000"/>
        </w:rPr>
        <w:t>Ramona helped me check the fresh scar</w:t>
      </w:r>
    </w:p>
    <w:p w:rsidR="00B97777" w:rsidRDefault="00B97777">
      <w:pPr>
        <w:rPr>
          <w:bCs/>
          <w:color w:val="000000"/>
        </w:rPr>
      </w:pPr>
      <w:r>
        <w:rPr>
          <w:bCs/>
          <w:color w:val="000000"/>
        </w:rPr>
        <w:t>B.Ramona helped me touch the healing skin</w:t>
      </w:r>
    </w:p>
    <w:p w:rsidR="00B97777" w:rsidRDefault="00B97777">
      <w:pPr>
        <w:rPr>
          <w:bCs/>
          <w:color w:val="000000"/>
        </w:rPr>
      </w:pPr>
      <w:r>
        <w:rPr>
          <w:bCs/>
          <w:color w:val="000000"/>
        </w:rPr>
        <w:t>C.ramona relieved me from the fear of needles</w:t>
      </w:r>
    </w:p>
    <w:p w:rsidR="00B97777" w:rsidRDefault="00B97777">
      <w:pPr>
        <w:rPr>
          <w:bCs/>
          <w:color w:val="000000"/>
        </w:rPr>
      </w:pPr>
      <w:r>
        <w:rPr>
          <w:bCs/>
          <w:color w:val="000000"/>
        </w:rPr>
        <w:t>D.ramona presented me with an expensive gift</w:t>
      </w:r>
    </w:p>
    <w:p w:rsidR="00B97777" w:rsidRDefault="00B97777">
      <w:pPr>
        <w:rPr>
          <w:bCs/>
          <w:color w:val="000000"/>
        </w:rPr>
      </w:pPr>
    </w:p>
    <w:p w:rsidR="00B97777" w:rsidRDefault="00B97777">
      <w:pPr>
        <w:numPr>
          <w:ilvl w:val="0"/>
          <w:numId w:val="60"/>
        </w:numPr>
        <w:rPr>
          <w:bCs/>
          <w:color w:val="000000"/>
        </w:rPr>
      </w:pPr>
      <w:r>
        <w:rPr>
          <w:bCs/>
          <w:color w:val="000000"/>
        </w:rPr>
        <w:t xml:space="preserve"> The author hadn’t touched the reason that</w:t>
      </w:r>
    </w:p>
    <w:p w:rsidR="00B97777" w:rsidRDefault="00B97777">
      <w:pPr>
        <w:numPr>
          <w:ilvl w:val="0"/>
          <w:numId w:val="61"/>
        </w:numPr>
        <w:rPr>
          <w:bCs/>
          <w:color w:val="000000"/>
        </w:rPr>
      </w:pPr>
      <w:r>
        <w:rPr>
          <w:bCs/>
          <w:color w:val="000000"/>
        </w:rPr>
        <w:t xml:space="preserve"> the scar wasn’t healing well as expected</w:t>
      </w:r>
    </w:p>
    <w:p w:rsidR="00B97777" w:rsidRDefault="00B97777">
      <w:pPr>
        <w:rPr>
          <w:bCs/>
          <w:color w:val="000000"/>
        </w:rPr>
      </w:pPr>
      <w:r>
        <w:rPr>
          <w:bCs/>
          <w:color w:val="000000"/>
        </w:rPr>
        <w:t>B. nobody had asked the author to do it before</w:t>
      </w:r>
    </w:p>
    <w:p w:rsidR="00B97777" w:rsidRDefault="00B97777">
      <w:pPr>
        <w:rPr>
          <w:bCs/>
          <w:color w:val="000000"/>
        </w:rPr>
      </w:pPr>
      <w:r>
        <w:rPr>
          <w:bCs/>
          <w:color w:val="000000"/>
        </w:rPr>
        <w:t xml:space="preserve">C. it was too difficult to accept the new skin </w:t>
      </w:r>
    </w:p>
    <w:p w:rsidR="00B97777" w:rsidRDefault="00B97777">
      <w:pPr>
        <w:rPr>
          <w:bCs/>
          <w:color w:val="000000"/>
        </w:rPr>
      </w:pPr>
      <w:r>
        <w:rPr>
          <w:bCs/>
          <w:color w:val="000000"/>
        </w:rPr>
        <w:t>D. it was too paintful to touch the fresh scar</w:t>
      </w:r>
    </w:p>
    <w:p w:rsidR="00B97777" w:rsidRDefault="00B97777">
      <w:pPr>
        <w:rPr>
          <w:bCs/>
          <w:color w:val="000000"/>
        </w:rPr>
      </w:pPr>
    </w:p>
    <w:p w:rsidR="00B97777" w:rsidRDefault="00B97777">
      <w:pPr>
        <w:numPr>
          <w:ilvl w:val="0"/>
          <w:numId w:val="62"/>
        </w:numPr>
        <w:rPr>
          <w:bCs/>
          <w:color w:val="000000"/>
        </w:rPr>
      </w:pPr>
      <w:r>
        <w:rPr>
          <w:bCs/>
          <w:color w:val="000000"/>
        </w:rPr>
        <w:t>The attitude of the author towards ramona is one of</w:t>
      </w:r>
    </w:p>
    <w:p w:rsidR="00B97777" w:rsidRDefault="00B97777">
      <w:pPr>
        <w:numPr>
          <w:ilvl w:val="0"/>
          <w:numId w:val="63"/>
        </w:numPr>
        <w:rPr>
          <w:bCs/>
          <w:color w:val="000000"/>
        </w:rPr>
      </w:pPr>
      <w:r>
        <w:rPr>
          <w:bCs/>
          <w:color w:val="000000"/>
        </w:rPr>
        <w:t>admiring</w:t>
      </w:r>
    </w:p>
    <w:p w:rsidR="00B97777" w:rsidRDefault="00B97777">
      <w:pPr>
        <w:rPr>
          <w:bCs/>
          <w:color w:val="000000"/>
        </w:rPr>
      </w:pPr>
      <w:r>
        <w:rPr>
          <w:bCs/>
          <w:color w:val="000000"/>
        </w:rPr>
        <w:t>B. disdainful</w:t>
      </w:r>
    </w:p>
    <w:p w:rsidR="00B97777" w:rsidRDefault="00B97777">
      <w:pPr>
        <w:rPr>
          <w:bCs/>
          <w:color w:val="000000"/>
        </w:rPr>
      </w:pPr>
      <w:r>
        <w:rPr>
          <w:bCs/>
          <w:color w:val="000000"/>
        </w:rPr>
        <w:t>C. apethetic</w:t>
      </w:r>
    </w:p>
    <w:p w:rsidR="00B97777" w:rsidRDefault="00B97777">
      <w:pPr>
        <w:rPr>
          <w:bCs/>
          <w:color w:val="000000"/>
        </w:rPr>
      </w:pPr>
      <w:r>
        <w:rPr>
          <w:bCs/>
          <w:color w:val="000000"/>
        </w:rPr>
        <w:t>D. critical</w:t>
      </w:r>
    </w:p>
    <w:p w:rsidR="00B97777" w:rsidRDefault="00B97777">
      <w:pPr>
        <w:numPr>
          <w:ilvl w:val="0"/>
          <w:numId w:val="64"/>
        </w:numPr>
        <w:rPr>
          <w:bCs/>
          <w:color w:val="000000"/>
        </w:rPr>
      </w:pPr>
      <w:r>
        <w:rPr>
          <w:bCs/>
          <w:color w:val="000000"/>
        </w:rPr>
        <w:t>according to the text, ramona can be described as all of  the following except</w:t>
      </w:r>
    </w:p>
    <w:p w:rsidR="00B97777" w:rsidRDefault="00B97777">
      <w:pPr>
        <w:numPr>
          <w:ilvl w:val="0"/>
          <w:numId w:val="65"/>
        </w:numPr>
        <w:rPr>
          <w:bCs/>
          <w:color w:val="000000"/>
        </w:rPr>
      </w:pPr>
      <w:r>
        <w:rPr>
          <w:bCs/>
          <w:color w:val="000000"/>
        </w:rPr>
        <w:t xml:space="preserve"> easygoing </w:t>
      </w:r>
    </w:p>
    <w:p w:rsidR="00B97777" w:rsidRDefault="00B97777">
      <w:pPr>
        <w:rPr>
          <w:bCs/>
          <w:color w:val="000000"/>
        </w:rPr>
      </w:pPr>
      <w:r>
        <w:rPr>
          <w:bCs/>
          <w:color w:val="000000"/>
        </w:rPr>
        <w:t>B. considerate</w:t>
      </w:r>
    </w:p>
    <w:p w:rsidR="00B97777" w:rsidRDefault="00B97777">
      <w:pPr>
        <w:rPr>
          <w:bCs/>
          <w:color w:val="000000"/>
        </w:rPr>
      </w:pPr>
      <w:r>
        <w:rPr>
          <w:bCs/>
          <w:color w:val="000000"/>
        </w:rPr>
        <w:t>C. relentless</w:t>
      </w:r>
    </w:p>
    <w:p w:rsidR="00B97777" w:rsidRDefault="00B97777">
      <w:pPr>
        <w:rPr>
          <w:bCs/>
          <w:color w:val="000000"/>
        </w:rPr>
      </w:pPr>
      <w:r>
        <w:rPr>
          <w:bCs/>
          <w:color w:val="000000"/>
        </w:rPr>
        <w:t>D. extroverted</w:t>
      </w:r>
    </w:p>
    <w:p w:rsidR="00B97777" w:rsidRDefault="00B97777">
      <w:pPr>
        <w:rPr>
          <w:bCs/>
          <w:color w:val="000000"/>
        </w:rPr>
      </w:pPr>
    </w:p>
    <w:p w:rsidR="00B97777" w:rsidRDefault="00B97777">
      <w:r>
        <w:t>Key to Model Test Five</w:t>
      </w:r>
    </w:p>
    <w:p w:rsidR="00B97777" w:rsidRDefault="00B97777">
      <w:r>
        <w:t xml:space="preserve">Part </w:t>
      </w:r>
      <w:r>
        <w:rPr>
          <w:rFonts w:ascii="宋体" w:hAnsi="宋体" w:hint="eastAsia"/>
        </w:rPr>
        <w:t>Ⅲ</w:t>
      </w:r>
      <w:r>
        <w:t xml:space="preserve"> Cloze</w:t>
      </w:r>
    </w:p>
    <w:p w:rsidR="00B97777" w:rsidRDefault="00B97777">
      <w:r>
        <w:t xml:space="preserve">31-35: A C D B B               36-40: D C C A D  </w:t>
      </w:r>
    </w:p>
    <w:p w:rsidR="00B97777" w:rsidRDefault="00B97777">
      <w:r>
        <w:t xml:space="preserve">41-45: B B D A D               46-50: C B A C C </w:t>
      </w:r>
    </w:p>
    <w:p w:rsidR="00B97777" w:rsidRDefault="00B97777">
      <w:r>
        <w:t xml:space="preserve">Part </w:t>
      </w:r>
      <w:r>
        <w:rPr>
          <w:rFonts w:ascii="宋体" w:hAnsi="宋体" w:hint="eastAsia"/>
        </w:rPr>
        <w:t>Ⅳ</w:t>
      </w:r>
      <w:r>
        <w:t>Grammar &amp; Vocabulary</w:t>
      </w:r>
    </w:p>
    <w:p w:rsidR="00B97777" w:rsidRDefault="00B97777">
      <w:r>
        <w:t>51-55: C B B C A               56-60: A D C C B</w:t>
      </w:r>
    </w:p>
    <w:p w:rsidR="00B97777" w:rsidRDefault="00B97777">
      <w:r>
        <w:t xml:space="preserve">61-65: C B D C D               66-70: A D B B C </w:t>
      </w:r>
    </w:p>
    <w:p w:rsidR="00B97777" w:rsidRDefault="00B97777">
      <w:r>
        <w:t xml:space="preserve">71-75: A B B C C               76-80: A C B B C </w:t>
      </w:r>
    </w:p>
    <w:p w:rsidR="00B97777" w:rsidRDefault="00B97777">
      <w:r>
        <w:t xml:space="preserve">Part </w:t>
      </w:r>
      <w:r>
        <w:rPr>
          <w:rFonts w:ascii="宋体" w:hAnsi="宋体" w:hint="eastAsia"/>
        </w:rPr>
        <w:t>Ⅴ</w:t>
      </w:r>
      <w:r>
        <w:t>Reading Comprehension</w:t>
      </w:r>
    </w:p>
    <w:p w:rsidR="00B97777" w:rsidRDefault="00B97777">
      <w:r>
        <w:t>81-85: D C B A C              86-90: C D A B A</w:t>
      </w:r>
    </w:p>
    <w:p w:rsidR="00B97777" w:rsidRDefault="00B97777">
      <w:r>
        <w:t>91-95: A B D C C              96-100: D B C A C</w:t>
      </w:r>
    </w:p>
    <w:p w:rsidR="00B97777" w:rsidRDefault="00B97777">
      <w:pPr>
        <w:rPr>
          <w:bCs/>
          <w:color w:val="000000"/>
        </w:rPr>
      </w:pPr>
    </w:p>
    <w:p w:rsidR="00B97777" w:rsidRDefault="00B97777">
      <w:pPr>
        <w:rPr>
          <w:bCs/>
          <w:color w:val="000000"/>
        </w:rPr>
      </w:pPr>
    </w:p>
    <w:p w:rsidR="00B97777" w:rsidRDefault="00B97777">
      <w:pPr>
        <w:rPr>
          <w:b/>
          <w:color w:val="000000"/>
        </w:rPr>
      </w:pPr>
      <w:r>
        <w:rPr>
          <w:b/>
          <w:color w:val="000000"/>
        </w:rPr>
        <w:t>SECTION   A   COMPOSITION</w:t>
      </w:r>
    </w:p>
    <w:p w:rsidR="00B97777" w:rsidRDefault="00B97777">
      <w:r>
        <w:t xml:space="preserve">      Write on ANSWER   SHEET THREE a composition of about 200 words on the following topic:</w:t>
      </w:r>
    </w:p>
    <w:p w:rsidR="00B97777" w:rsidRDefault="00B97777">
      <w:r>
        <w:t xml:space="preserve">                                                                              Slow Life</w:t>
      </w:r>
    </w:p>
    <w:p w:rsidR="00B97777" w:rsidRDefault="00B97777">
      <w:r>
        <w:t xml:space="preserve">       You are to write in three parts.</w:t>
      </w:r>
    </w:p>
    <w:p w:rsidR="00B97777" w:rsidRDefault="00B97777">
      <w:r>
        <w:t xml:space="preserve">       In the first part, state specifically what your position is.</w:t>
      </w:r>
    </w:p>
    <w:p w:rsidR="00B97777" w:rsidRDefault="00B97777">
      <w:r>
        <w:t xml:space="preserve">       In the second part, support your opinion with appropriate reasons.</w:t>
      </w:r>
    </w:p>
    <w:p w:rsidR="00B97777" w:rsidRDefault="00B97777">
      <w:r>
        <w:t xml:space="preserve">       In the last part, bring what you have written to a natural conclusion or make a summary.</w:t>
      </w:r>
    </w:p>
    <w:p w:rsidR="00B97777" w:rsidRDefault="00B97777">
      <w:r>
        <w:t xml:space="preserve">       Marks will be awarded for content, organization, grammar and appropriateness.    Failure to follow the instructions may result in a loss of marks.</w:t>
      </w:r>
    </w:p>
    <w:p w:rsidR="00B97777" w:rsidRDefault="00B97777">
      <w:pPr>
        <w:jc w:val="center"/>
      </w:pPr>
      <w:r>
        <w:t>Slow Life</w:t>
      </w:r>
    </w:p>
    <w:p w:rsidR="00B97777" w:rsidRDefault="00B97777">
      <w:pPr>
        <w:ind w:firstLine="195"/>
      </w:pPr>
      <w:r>
        <w:t>It is the fastest of time in terms of transportation; it is the slowest of time when in terms of people’s patience. They are always on the run; they are never slowing down. The present period is one of the greatest paradoxes, in which people are constantly in a hurry, trying to save all the time they can in order to do more things, rather than enjoy life.</w:t>
      </w:r>
    </w:p>
    <w:p w:rsidR="00B97777" w:rsidRDefault="00B97777">
      <w:pPr>
        <w:ind w:firstLine="195"/>
      </w:pPr>
      <w:r>
        <w:t>What should be made known is that modern people are taken over by the “faster mania”, seeking for the quickest solution for whatever they do, and whatever people want. They want it all and want it now. That is to say, people have no patience to read every word of the classics, linger over every note of the music or enjoy every subtle change of the colors the world has to offer. Modern people struggle to survive, but forgets to live a life. In all the crazy for speed, more and more people feel lost, stressed or even desperate. To find the inner peace, and to live a life, it is of great essence to nourish the heart rather than the head, with the fragrances of the spring flowers, the flavors of the autumn harvests, the heat of the summer sunshine, and the coolness of the white winter snow, and then one will truly feel a year, and gradually, fully lives a life.</w:t>
      </w:r>
    </w:p>
    <w:p w:rsidR="00B97777" w:rsidRDefault="00B97777">
      <w:pPr>
        <w:ind w:firstLine="195"/>
      </w:pPr>
      <w:r>
        <w:t>Life consists in moments that have taken your breath away, rather than the number of your breaths taken. Remember to slow down once in a while and enjoy the sceneries more along the season and the journey of life.</w:t>
      </w:r>
    </w:p>
    <w:p w:rsidR="00B97777" w:rsidRDefault="00B97777">
      <w:r>
        <w:t xml:space="preserve">SECTION B NOTE-WRITING [10MINS] </w:t>
      </w:r>
    </w:p>
    <w:p w:rsidR="00B97777" w:rsidRDefault="00B97777">
      <w:r>
        <w:t xml:space="preserve">     Write on ANSWER SHEET THREE a note of about 50-60 words based on the following situation:</w:t>
      </w:r>
    </w:p>
    <w:p w:rsidR="00B97777" w:rsidRDefault="00B97777">
      <w:r>
        <w:t xml:space="preserve">      You are a member of the volunteer organization ‘’Sunflower’’ in your university .A few days ago you saw an advertisement on the local newspaper which appealed for the donation of used books to the school children in poverty-stricken areas .Write a note to the leader of your organization Li Hua and suggest him to organize a donation in your university.</w:t>
      </w:r>
    </w:p>
    <w:p w:rsidR="00B97777" w:rsidRDefault="00B97777">
      <w:r>
        <w:t xml:space="preserve">     Marks will be awarded for content ,organization ,grammar and appropriateness.  </w:t>
      </w:r>
    </w:p>
    <w:p w:rsidR="00B97777" w:rsidRDefault="00B97777"/>
    <w:p w:rsidR="00B97777" w:rsidRDefault="00B97777"/>
    <w:p w:rsidR="00B97777" w:rsidRDefault="00B97777">
      <w:r>
        <w:t>Dear Li Hua,</w:t>
      </w:r>
    </w:p>
    <w:p w:rsidR="00B97777" w:rsidRDefault="00B97777">
      <w:r>
        <w:t xml:space="preserve">     I am writing to provide my advice on the volunteer activity for next month. Recently I happened to know from an advertisement that the school children of some poor areas in urgent need for used books. Thus I strongly suggest that Sunflower hold a donation in our university. I think this donation would be beneficial for both the children and our students. Please take good consideration of my advice.</w:t>
      </w:r>
    </w:p>
    <w:p w:rsidR="00B97777" w:rsidRDefault="00B97777">
      <w:r>
        <w:t xml:space="preserve">                                                                                                                                                   Sincerely yours,</w:t>
      </w:r>
    </w:p>
    <w:p w:rsidR="00B97777" w:rsidRDefault="00B97777">
      <w:r>
        <w:t xml:space="preserve">                                                                                                                                                                Mary</w:t>
      </w:r>
    </w:p>
    <w:p w:rsidR="00B97777" w:rsidRDefault="00B97777"/>
    <w:p w:rsidR="00B97777" w:rsidRDefault="00B97777">
      <w:pPr>
        <w:rPr>
          <w:b/>
          <w:bCs/>
          <w:szCs w:val="21"/>
        </w:rPr>
      </w:pPr>
      <w:r>
        <w:rPr>
          <w:b/>
          <w:bCs/>
          <w:szCs w:val="21"/>
        </w:rPr>
        <w:t xml:space="preserve"> </w:t>
      </w: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b/>
          <w:bCs/>
          <w:sz w:val="28"/>
          <w:szCs w:val="28"/>
        </w:rPr>
      </w:pPr>
      <w:r>
        <w:rPr>
          <w:b/>
          <w:bCs/>
          <w:sz w:val="28"/>
          <w:szCs w:val="28"/>
        </w:rPr>
        <w:t>Model Test Six:</w:t>
      </w:r>
    </w:p>
    <w:p w:rsidR="00B97777" w:rsidRDefault="00B97777">
      <w:r>
        <w:rPr>
          <w:b/>
          <w:bCs/>
          <w:sz w:val="24"/>
          <w:szCs w:val="24"/>
        </w:rPr>
        <w:t xml:space="preserve">PART  </w:t>
      </w:r>
      <w:r>
        <w:rPr>
          <w:b/>
          <w:bCs/>
          <w:sz w:val="24"/>
          <w:szCs w:val="24"/>
        </w:rPr>
        <w:fldChar w:fldCharType="begin"/>
      </w:r>
      <w:r>
        <w:rPr>
          <w:b/>
          <w:bCs/>
          <w:sz w:val="24"/>
          <w:szCs w:val="24"/>
        </w:rPr>
        <w:instrText xml:space="preserve"> = 3 \* ROMAN \* MERGEFORMAT </w:instrText>
      </w:r>
      <w:r>
        <w:rPr>
          <w:b/>
          <w:bCs/>
          <w:sz w:val="24"/>
          <w:szCs w:val="24"/>
        </w:rPr>
        <w:fldChar w:fldCharType="separate"/>
      </w:r>
      <w:r>
        <w:rPr>
          <w:b/>
          <w:bCs/>
          <w:sz w:val="24"/>
          <w:szCs w:val="24"/>
        </w:rPr>
        <w:t>III</w:t>
      </w:r>
      <w:r>
        <w:rPr>
          <w:b/>
          <w:bCs/>
          <w:sz w:val="24"/>
          <w:szCs w:val="24"/>
        </w:rPr>
        <w:fldChar w:fldCharType="end"/>
      </w:r>
      <w:r>
        <w:rPr>
          <w:b/>
          <w:bCs/>
          <w:sz w:val="24"/>
          <w:szCs w:val="24"/>
        </w:rPr>
        <w:t xml:space="preserve">    CLOZE [ 15 MIN ]</w:t>
      </w:r>
      <w:r>
        <w:rPr>
          <w:b/>
          <w:bCs/>
        </w:rPr>
        <w:t xml:space="preserve">  </w:t>
      </w:r>
      <w:r>
        <w:t xml:space="preserve"> </w:t>
      </w:r>
    </w:p>
    <w:p w:rsidR="00B97777" w:rsidRDefault="00B97777">
      <w:pPr>
        <w:rPr>
          <w:b/>
          <w:bCs/>
        </w:rPr>
      </w:pPr>
      <w:r>
        <w:rPr>
          <w:noProof/>
        </w:rPr>
        <w:pict>
          <v:shapetype id="_x0000_t202" coordsize="21600,21600" o:spt="202" path="m,l,21600r21600,l21600,xe">
            <v:stroke joinstyle="miter"/>
            <v:path gradientshapeok="t" o:connecttype="rect"/>
          </v:shapetype>
          <v:shape id="文本框 1" o:spid="_x0000_s1027" type="#_x0000_t202" style="position:absolute;left:0;text-align:left;margin-left:250.8pt;margin-top:26.95pt;width:193.5pt;height:35.9pt;z-index:251658240" strokecolor="white" strokeweight=".25pt">
            <v:fill opacity="0"/>
            <v:textbox inset="2.53997mm,1.27mm,2.53997mm,1.27mm">
              <w:txbxContent>
                <w:p w:rsidR="00B97777" w:rsidRDefault="00B97777">
                  <w:pPr>
                    <w:numPr>
                      <w:ilvl w:val="0"/>
                      <w:numId w:val="66"/>
                    </w:numPr>
                  </w:pPr>
                  <w:r>
                    <w:t>A. reared        B. Cultivated</w:t>
                  </w:r>
                </w:p>
                <w:p w:rsidR="00B97777" w:rsidRDefault="00B97777">
                  <w:r>
                    <w:t xml:space="preserve">   C. nurtured       D. planted</w:t>
                  </w:r>
                </w:p>
              </w:txbxContent>
            </v:textbox>
          </v:shape>
        </w:pict>
      </w:r>
      <w:r>
        <w:t xml:space="preserve">    </w:t>
      </w:r>
      <w:r>
        <w:rPr>
          <w:b/>
          <w:bCs/>
        </w:rPr>
        <w:t>Decide which of the choices given below would best complete the passage if inserted in the corresponding blanks. Mark the best choice for each blank on ANSWER SHEET TWO.</w:t>
      </w:r>
    </w:p>
    <w:p w:rsidR="00B97777" w:rsidRDefault="00B97777">
      <w:r>
        <w:t xml:space="preserve">    A person’s outlook on life has been shown to affect         </w:t>
      </w:r>
    </w:p>
    <w:p w:rsidR="00B97777" w:rsidRDefault="00B97777">
      <w:r>
        <w:t xml:space="preserve"> everything from heart health, to how quickly they reco-         </w:t>
      </w:r>
    </w:p>
    <w:p w:rsidR="00B97777" w:rsidRDefault="00B97777">
      <w:r>
        <w:t>ver from illness, to the expectancy. New research shows      32. A.out            B.with</w:t>
      </w:r>
    </w:p>
    <w:p w:rsidR="00B97777" w:rsidRDefault="00B97777">
      <w:r>
        <w:t>a positive outlook can be (31)_____ : by being extrove-         C.of             D.up</w:t>
      </w:r>
    </w:p>
    <w:p w:rsidR="00B97777" w:rsidRDefault="00B97777">
      <w:r>
        <w:t>Rted.                                              33. A.assume        B.access</w:t>
      </w:r>
    </w:p>
    <w:p w:rsidR="00B97777" w:rsidRDefault="00B97777" w:rsidP="00A33E3F">
      <w:pPr>
        <w:ind w:firstLineChars="200" w:firstLine="31680"/>
      </w:pPr>
      <w:r>
        <w:t>The British study followed 4,583 people who were          C.assess         D.assert</w:t>
      </w:r>
    </w:p>
    <w:p w:rsidR="00B97777" w:rsidRDefault="00B97777">
      <w:r>
        <w:t>born in England ,Scotland or Wales in March of 1946.       34. A.reckoned       B.imposed</w:t>
      </w:r>
    </w:p>
    <w:p w:rsidR="00B97777" w:rsidRDefault="00B97777">
      <w:r>
        <w:t>When they reached age 16, and again at age26,these par-         C.speculated      D.focused</w:t>
      </w:r>
    </w:p>
    <w:p w:rsidR="00B97777" w:rsidRDefault="00B97777">
      <w:r>
        <w:t>ticipants filled (32)_____ a survey to (33)_____ two asp-     35. A.attend         B.join</w:t>
      </w:r>
    </w:p>
    <w:p w:rsidR="00B97777" w:rsidRDefault="00B97777">
      <w:r>
        <w:t>ects of their personalities: extroversion and neuroticism.          C.participate      D.present</w:t>
      </w:r>
    </w:p>
    <w:p w:rsidR="00B97777" w:rsidRDefault="00B97777" w:rsidP="00A33E3F">
      <w:pPr>
        <w:ind w:firstLineChars="200" w:firstLine="31680"/>
      </w:pPr>
      <w:r>
        <w:t>The question about extroversion (34)_____ on a        36. A.availability    B.capability</w:t>
      </w:r>
    </w:p>
    <w:p w:rsidR="00B97777" w:rsidRDefault="00B97777">
      <w:r>
        <w:t>person’s energy level, whether or not that person was likely       C.stability      D.durability</w:t>
      </w:r>
    </w:p>
    <w:p w:rsidR="00B97777" w:rsidRDefault="00B97777">
      <w:r>
        <w:t>to (35)_____in activities, and now social he or she was.       37. A.perplexed     B.obsessed</w:t>
      </w:r>
    </w:p>
    <w:p w:rsidR="00B97777" w:rsidRDefault="00B97777">
      <w:r>
        <w:t>Neuroticism-related questions looked at mood, emotional         C.inspired      D.distracted</w:t>
      </w:r>
    </w:p>
    <w:p w:rsidR="00B97777" w:rsidRDefault="00B97777">
      <w:r>
        <w:t>(36)_____ and how easily a person got (37)_____.The        38. A.In contrast   B.In general</w:t>
      </w:r>
    </w:p>
    <w:p w:rsidR="00B97777" w:rsidRDefault="00B97777">
      <w:r>
        <w:t>results of questions were recorded.(38)_____ extroverts          C.In advance  D.In particular</w:t>
      </w:r>
    </w:p>
    <w:p w:rsidR="00B97777" w:rsidRDefault="00B97777">
      <w:r>
        <w:t>tend to be (39)_____,curious and close to others(40)_____    39. A.outstanding  B.outrageous</w:t>
      </w:r>
    </w:p>
    <w:p w:rsidR="00B97777" w:rsidRDefault="00B97777">
      <w:r>
        <w:t>neurotic types tend to distance themselves from others,           C.outgoing    D.outdoor</w:t>
      </w:r>
    </w:p>
    <w:p w:rsidR="00B97777" w:rsidRDefault="00B97777">
      <w:r>
        <w:t>worry more and be less self-assured. These personality        40. A.whereas      B.although</w:t>
      </w:r>
    </w:p>
    <w:p w:rsidR="00B97777" w:rsidRDefault="00B97777">
      <w:r>
        <w:t>traits tended to remain (41)_____.                           C.consequently   D.therefore</w:t>
      </w:r>
    </w:p>
    <w:p w:rsidR="00B97777" w:rsidRDefault="00B97777">
      <w:r>
        <w:t xml:space="preserve">     Decades later, when participants were between the       41. A.continuous   B.persistent</w:t>
      </w:r>
    </w:p>
    <w:p w:rsidR="00B97777" w:rsidRDefault="00B97777">
      <w:r>
        <w:t>ages of 60 and 64,researchers followed (42)_____ again          C.insistent     D.consistent</w:t>
      </w:r>
    </w:p>
    <w:p w:rsidR="00B97777" w:rsidRDefault="00B97777">
      <w:r>
        <w:t>with the 2,661 participants they could trace, this time with      42. A.through     B.by</w:t>
      </w:r>
    </w:p>
    <w:p w:rsidR="00B97777" w:rsidRDefault="00B97777">
      <w:r>
        <w:t xml:space="preserve"> a more in-depth assessment. The surveys also asked               C.up         D.from</w:t>
      </w:r>
    </w:p>
    <w:p w:rsidR="00B97777" w:rsidRDefault="00B97777">
      <w:r>
        <w:t>participants about their (43)_____ well-being and their        43. A.obscure     B.overall</w:t>
      </w:r>
    </w:p>
    <w:p w:rsidR="00B97777" w:rsidRDefault="00B97777">
      <w:r>
        <w:t xml:space="preserve"> satisfaction with life.                                      C.absolute     D.concrete</w:t>
      </w:r>
    </w:p>
    <w:p w:rsidR="00B97777" w:rsidRDefault="00B97777">
      <w:r>
        <w:t xml:space="preserve">     The researchers ran the numbers and (44)_____ the      44. A.analyzed    B.altered</w:t>
      </w:r>
    </w:p>
    <w:p w:rsidR="00B97777" w:rsidRDefault="00B97777">
      <w:r>
        <w:t>data. The results were clear:Extroversion hand a direct           C.appreciated D.accomplished</w:t>
      </w:r>
    </w:p>
    <w:p w:rsidR="00B97777" w:rsidRDefault="00B97777">
      <w:r>
        <w:t>effect on well-being later in life.People who were more        45. A.immediately B.temporarily</w:t>
      </w:r>
    </w:p>
    <w:p w:rsidR="00B97777" w:rsidRDefault="00B97777">
      <w:r>
        <w:t>outgoing and social during their youth reported being            C.eventually  D.significantly</w:t>
      </w:r>
    </w:p>
    <w:p w:rsidR="00B97777" w:rsidRDefault="00B97777">
      <w:r>
        <w:t>(45)_____happier and more satisfied later in life. And          46. A.prevalent   B.precious</w:t>
      </w:r>
    </w:p>
    <w:p w:rsidR="00B97777" w:rsidRDefault="00B97777">
      <w:r>
        <w:t>(46)_____ studies have found that such well-being often          C.previous    D.prompt</w:t>
      </w:r>
    </w:p>
    <w:p w:rsidR="00B97777" w:rsidRDefault="00B97777">
      <w:r>
        <w:t>(47)_____ into more successful relationships at work and at     47. A.transmits   B.translates</w:t>
      </w:r>
    </w:p>
    <w:p w:rsidR="00B97777" w:rsidRDefault="00B97777">
      <w:r>
        <w:t>home,lower mortality,and healthier physical and mental           C.varies      D.transforms</w:t>
      </w:r>
    </w:p>
    <w:p w:rsidR="00B97777" w:rsidRDefault="00B97777">
      <w:r>
        <w:t xml:space="preserve"> aging.People who were more neurotic during their teens and   48. A.susceptible  B.suspicious</w:t>
      </w:r>
    </w:p>
    <w:p w:rsidR="00B97777" w:rsidRDefault="00B97777">
      <w:r>
        <w:t>twenties were much more (48)_____to psychological distress      C.subjective   D.skeptical</w:t>
      </w:r>
    </w:p>
    <w:p w:rsidR="00B97777" w:rsidRDefault="00B97777">
      <w:r>
        <w:t xml:space="preserve"> and physical health problems later on,which in (49)_____      49. A.case       B.addition</w:t>
      </w:r>
    </w:p>
    <w:p w:rsidR="00B97777" w:rsidRDefault="00B97777">
      <w:r>
        <w:t>had negative effects on their well-being.This means that            C.return      D.turn</w:t>
      </w:r>
    </w:p>
    <w:p w:rsidR="00B97777" w:rsidRDefault="00B97777">
      <w:r>
        <w:t>encouraging curiosity and closeness in youngsters can          50. A.affect       B.impact</w:t>
      </w:r>
    </w:p>
    <w:p w:rsidR="00B97777" w:rsidRDefault="00B97777">
      <w:r>
        <w:t>directly (50)_____ their physical health in old age.So don’t         C.impress     D.influence</w:t>
      </w:r>
    </w:p>
    <w:p w:rsidR="00B97777" w:rsidRDefault="00B97777">
      <w:r>
        <w:t>worry;be happy!</w:t>
      </w:r>
    </w:p>
    <w:p w:rsidR="00B97777" w:rsidRDefault="00B97777">
      <w:pPr>
        <w:rPr>
          <w:b/>
          <w:bCs/>
          <w:sz w:val="24"/>
          <w:szCs w:val="24"/>
        </w:rPr>
      </w:pPr>
      <w:r>
        <w:rPr>
          <w:b/>
          <w:bCs/>
          <w:sz w:val="24"/>
          <w:szCs w:val="24"/>
        </w:rPr>
        <w:t xml:space="preserve">PART </w:t>
      </w:r>
      <w:r>
        <w:rPr>
          <w:b/>
          <w:bCs/>
          <w:sz w:val="24"/>
          <w:szCs w:val="24"/>
        </w:rPr>
        <w:fldChar w:fldCharType="begin"/>
      </w:r>
      <w:r>
        <w:rPr>
          <w:b/>
          <w:bCs/>
          <w:sz w:val="24"/>
          <w:szCs w:val="24"/>
        </w:rPr>
        <w:instrText xml:space="preserve"> = 4 \* ROMAN \* MERGEFORMAT </w:instrText>
      </w:r>
      <w:r>
        <w:rPr>
          <w:b/>
          <w:bCs/>
          <w:sz w:val="24"/>
          <w:szCs w:val="24"/>
        </w:rPr>
        <w:fldChar w:fldCharType="separate"/>
      </w:r>
      <w:r>
        <w:rPr>
          <w:b/>
          <w:bCs/>
          <w:sz w:val="24"/>
          <w:szCs w:val="24"/>
        </w:rPr>
        <w:t>IV</w:t>
      </w:r>
      <w:r>
        <w:rPr>
          <w:b/>
          <w:bCs/>
          <w:sz w:val="24"/>
          <w:szCs w:val="24"/>
        </w:rPr>
        <w:fldChar w:fldCharType="end"/>
      </w:r>
      <w:r>
        <w:rPr>
          <w:b/>
          <w:bCs/>
          <w:sz w:val="24"/>
          <w:szCs w:val="24"/>
        </w:rPr>
        <w:t xml:space="preserve">   GRAMMAR </w:t>
      </w:r>
      <w:r>
        <w:rPr>
          <w:rFonts w:hint="eastAsia"/>
          <w:b/>
          <w:bCs/>
          <w:sz w:val="24"/>
          <w:szCs w:val="24"/>
        </w:rPr>
        <w:t>＆</w:t>
      </w:r>
      <w:r>
        <w:rPr>
          <w:b/>
          <w:bCs/>
          <w:sz w:val="24"/>
          <w:szCs w:val="24"/>
        </w:rPr>
        <w:t xml:space="preserve"> VOCABULARY [ 15 MIN ]</w:t>
      </w:r>
    </w:p>
    <w:p w:rsidR="00B97777" w:rsidRDefault="00B97777">
      <w:pPr>
        <w:rPr>
          <w:b/>
          <w:bCs/>
        </w:rPr>
      </w:pPr>
      <w:r>
        <w:t xml:space="preserve">   </w:t>
      </w:r>
      <w:r>
        <w:rPr>
          <w:b/>
          <w:bCs/>
        </w:rPr>
        <w:t>There are thirty sentences in this section.Beneath sentence there are four words,phrases or statements marked A,B,C and D.Choose one word, phase or statement that best completes the sentence.</w:t>
      </w:r>
    </w:p>
    <w:p w:rsidR="00B97777" w:rsidRDefault="00B97777">
      <w:pPr>
        <w:rPr>
          <w:b/>
          <w:bCs/>
        </w:rPr>
      </w:pPr>
      <w:r>
        <w:rPr>
          <w:b/>
          <w:bCs/>
        </w:rPr>
        <w:t xml:space="preserve">   Mark your answers on ANSWER SHEET TWO.</w:t>
      </w:r>
    </w:p>
    <w:p w:rsidR="00B97777" w:rsidRDefault="00B97777">
      <w:pPr>
        <w:numPr>
          <w:ilvl w:val="0"/>
          <w:numId w:val="67"/>
        </w:numPr>
        <w:rPr>
          <w:szCs w:val="21"/>
        </w:rPr>
      </w:pPr>
      <w:r>
        <w:rPr>
          <w:szCs w:val="21"/>
        </w:rPr>
        <w:t>Scarcely ______ the sad new when she burst out crying.</w:t>
      </w:r>
    </w:p>
    <w:p w:rsidR="00B97777" w:rsidRDefault="00B97777">
      <w:pPr>
        <w:rPr>
          <w:szCs w:val="21"/>
        </w:rPr>
      </w:pPr>
      <w:r>
        <w:rPr>
          <w:szCs w:val="21"/>
        </w:rPr>
        <w:t xml:space="preserve">   A. would she hear      B. she had hear      C. had she hear      D. did she hear</w:t>
      </w:r>
    </w:p>
    <w:p w:rsidR="00B97777" w:rsidRDefault="00B97777">
      <w:pPr>
        <w:rPr>
          <w:szCs w:val="21"/>
        </w:rPr>
      </w:pPr>
      <w:r>
        <w:rPr>
          <w:szCs w:val="21"/>
        </w:rPr>
        <w:t>52. All the tickets ______, they went away disappointedly.</w:t>
      </w:r>
    </w:p>
    <w:p w:rsidR="00B97777" w:rsidRDefault="00B97777">
      <w:pPr>
        <w:rPr>
          <w:szCs w:val="21"/>
        </w:rPr>
      </w:pPr>
      <w:r>
        <w:rPr>
          <w:szCs w:val="21"/>
        </w:rPr>
        <w:t xml:space="preserve">   A. sold out                                B. having been sold out      </w:t>
      </w:r>
    </w:p>
    <w:p w:rsidR="00B97777" w:rsidRDefault="00B97777">
      <w:pPr>
        <w:rPr>
          <w:szCs w:val="21"/>
        </w:rPr>
      </w:pPr>
      <w:r>
        <w:rPr>
          <w:szCs w:val="21"/>
        </w:rPr>
        <w:t xml:space="preserve">   C. to be sold out                             D. had been sold out</w:t>
      </w:r>
    </w:p>
    <w:p w:rsidR="00B97777" w:rsidRDefault="00B97777">
      <w:pPr>
        <w:numPr>
          <w:ilvl w:val="0"/>
          <w:numId w:val="68"/>
        </w:numPr>
        <w:rPr>
          <w:szCs w:val="21"/>
        </w:rPr>
      </w:pPr>
      <w:r>
        <w:rPr>
          <w:szCs w:val="21"/>
        </w:rPr>
        <w:t xml:space="preserve">Which of the following sentences is </w:t>
      </w:r>
      <w:r>
        <w:rPr>
          <w:b/>
          <w:bCs/>
          <w:szCs w:val="21"/>
        </w:rPr>
        <w:t>NOT</w:t>
      </w:r>
      <w:r>
        <w:rPr>
          <w:szCs w:val="21"/>
        </w:rPr>
        <w:t xml:space="preserve"> an emphatic sentence.</w:t>
      </w:r>
    </w:p>
    <w:p w:rsidR="00B97777" w:rsidRDefault="00B97777">
      <w:pPr>
        <w:rPr>
          <w:szCs w:val="21"/>
        </w:rPr>
      </w:pPr>
      <w:r>
        <w:rPr>
          <w:szCs w:val="21"/>
        </w:rPr>
        <w:t xml:space="preserve">   A. I do hope that England can beat Brazil in the match.</w:t>
      </w:r>
    </w:p>
    <w:p w:rsidR="00B97777" w:rsidRDefault="00B97777">
      <w:pPr>
        <w:rPr>
          <w:szCs w:val="21"/>
        </w:rPr>
      </w:pPr>
      <w:r>
        <w:rPr>
          <w:szCs w:val="21"/>
        </w:rPr>
        <w:t xml:space="preserve">   B. Mary is the person who has got full mark in today’s exam.</w:t>
      </w:r>
    </w:p>
    <w:p w:rsidR="00B97777" w:rsidRDefault="00B97777">
      <w:pPr>
        <w:rPr>
          <w:szCs w:val="21"/>
        </w:rPr>
      </w:pPr>
      <w:r>
        <w:rPr>
          <w:szCs w:val="21"/>
        </w:rPr>
        <w:t xml:space="preserve">   C. I kissed her only last night.</w:t>
      </w:r>
    </w:p>
    <w:p w:rsidR="00B97777" w:rsidRDefault="00B97777">
      <w:pPr>
        <w:rPr>
          <w:szCs w:val="21"/>
        </w:rPr>
      </w:pPr>
      <w:r>
        <w:rPr>
          <w:szCs w:val="21"/>
        </w:rPr>
        <w:t xml:space="preserve">   D. Teach me now and you’ll have a good assistant.</w:t>
      </w:r>
    </w:p>
    <w:p w:rsidR="00B97777" w:rsidRDefault="00B97777">
      <w:pPr>
        <w:numPr>
          <w:ilvl w:val="0"/>
          <w:numId w:val="68"/>
        </w:numPr>
        <w:rPr>
          <w:szCs w:val="21"/>
        </w:rPr>
      </w:pPr>
      <w:r>
        <w:rPr>
          <w:szCs w:val="21"/>
        </w:rPr>
        <w:t>Which</w:t>
      </w:r>
      <w:r>
        <w:rPr>
          <w:i/>
          <w:iCs/>
          <w:szCs w:val="21"/>
        </w:rPr>
        <w:t xml:space="preserve"> where</w:t>
      </w:r>
      <w:r>
        <w:rPr>
          <w:szCs w:val="21"/>
        </w:rPr>
        <w:t xml:space="preserve"> in the following phrases is different from others.</w:t>
      </w:r>
    </w:p>
    <w:p w:rsidR="00B97777" w:rsidRDefault="00B97777" w:rsidP="00A33E3F">
      <w:pPr>
        <w:ind w:firstLineChars="200" w:firstLine="31680"/>
        <w:rPr>
          <w:szCs w:val="21"/>
        </w:rPr>
      </w:pPr>
      <w:r>
        <w:rPr>
          <w:szCs w:val="21"/>
        </w:rPr>
        <w:t xml:space="preserve">A. I wanted to return the city </w:t>
      </w:r>
      <w:r>
        <w:rPr>
          <w:i/>
          <w:iCs/>
          <w:szCs w:val="21"/>
        </w:rPr>
        <w:t>where</w:t>
      </w:r>
      <w:r>
        <w:rPr>
          <w:szCs w:val="21"/>
        </w:rPr>
        <w:t xml:space="preserve"> I was born.</w:t>
      </w:r>
    </w:p>
    <w:p w:rsidR="00B97777" w:rsidRDefault="00B97777" w:rsidP="00A33E3F">
      <w:pPr>
        <w:ind w:firstLineChars="200" w:firstLine="31680"/>
        <w:rPr>
          <w:szCs w:val="21"/>
        </w:rPr>
      </w:pPr>
      <w:r>
        <w:rPr>
          <w:szCs w:val="21"/>
        </w:rPr>
        <w:t xml:space="preserve">B. Now,let's talk about the country </w:t>
      </w:r>
      <w:r>
        <w:rPr>
          <w:i/>
          <w:szCs w:val="21"/>
        </w:rPr>
        <w:t xml:space="preserve">where </w:t>
      </w:r>
      <w:r>
        <w:rPr>
          <w:szCs w:val="21"/>
        </w:rPr>
        <w:t>you are study now.</w:t>
      </w:r>
    </w:p>
    <w:p w:rsidR="00B97777" w:rsidRDefault="00B97777" w:rsidP="00A33E3F">
      <w:pPr>
        <w:ind w:firstLineChars="200" w:firstLine="31680"/>
        <w:rPr>
          <w:szCs w:val="21"/>
        </w:rPr>
      </w:pPr>
      <w:r>
        <w:rPr>
          <w:szCs w:val="21"/>
        </w:rPr>
        <w:t xml:space="preserve">C. Cheating is most likely in situations </w:t>
      </w:r>
      <w:r>
        <w:rPr>
          <w:i/>
          <w:szCs w:val="21"/>
        </w:rPr>
        <w:t xml:space="preserve">where </w:t>
      </w:r>
      <w:r>
        <w:rPr>
          <w:szCs w:val="21"/>
        </w:rPr>
        <w:t>students do not make full preparation.</w:t>
      </w:r>
    </w:p>
    <w:p w:rsidR="00B97777" w:rsidRDefault="00B97777" w:rsidP="00A33E3F">
      <w:pPr>
        <w:ind w:firstLineChars="200" w:firstLine="31680"/>
        <w:rPr>
          <w:szCs w:val="21"/>
        </w:rPr>
      </w:pPr>
      <w:r>
        <w:rPr>
          <w:szCs w:val="21"/>
        </w:rPr>
        <w:t xml:space="preserve">D. Country roads take me home to the place </w:t>
      </w:r>
      <w:r>
        <w:rPr>
          <w:i/>
          <w:szCs w:val="21"/>
        </w:rPr>
        <w:t xml:space="preserve">where </w:t>
      </w:r>
      <w:r>
        <w:rPr>
          <w:szCs w:val="21"/>
        </w:rPr>
        <w:t>I cherish most.</w:t>
      </w:r>
    </w:p>
    <w:p w:rsidR="00B97777" w:rsidRDefault="00B97777">
      <w:pPr>
        <w:numPr>
          <w:ilvl w:val="0"/>
          <w:numId w:val="68"/>
        </w:numPr>
        <w:rPr>
          <w:szCs w:val="21"/>
        </w:rPr>
      </w:pPr>
      <w:r>
        <w:rPr>
          <w:szCs w:val="21"/>
        </w:rPr>
        <w:t xml:space="preserve">Which of the following sentences is </w:t>
      </w:r>
      <w:r>
        <w:rPr>
          <w:b/>
          <w:bCs/>
          <w:szCs w:val="21"/>
        </w:rPr>
        <w:t>NOT</w:t>
      </w:r>
      <w:r>
        <w:rPr>
          <w:szCs w:val="21"/>
        </w:rPr>
        <w:t xml:space="preserve"> an inverted sentence?</w:t>
      </w:r>
    </w:p>
    <w:p w:rsidR="00B97777" w:rsidRDefault="00B97777">
      <w:pPr>
        <w:rPr>
          <w:szCs w:val="21"/>
        </w:rPr>
      </w:pPr>
      <w:r>
        <w:rPr>
          <w:szCs w:val="21"/>
        </w:rPr>
        <w:t xml:space="preserve">    A. Back came the answer like lightning.       B. In no case should you give up.</w:t>
      </w:r>
    </w:p>
    <w:p w:rsidR="00B97777" w:rsidRDefault="00B97777" w:rsidP="00A33E3F">
      <w:pPr>
        <w:ind w:firstLineChars="200" w:firstLine="31680"/>
        <w:rPr>
          <w:szCs w:val="21"/>
        </w:rPr>
      </w:pPr>
      <w:r>
        <w:rPr>
          <w:szCs w:val="21"/>
        </w:rPr>
        <w:t>C. Poor as he is, he is generous.              D. Enjoy any moment you have as I do.</w:t>
      </w:r>
    </w:p>
    <w:p w:rsidR="00B97777" w:rsidRDefault="00B97777">
      <w:pPr>
        <w:rPr>
          <w:szCs w:val="21"/>
        </w:rPr>
      </w:pPr>
      <w:r>
        <w:rPr>
          <w:szCs w:val="21"/>
        </w:rPr>
        <w:t xml:space="preserve">56. He stole, </w:t>
      </w:r>
      <w:r>
        <w:rPr>
          <w:i/>
          <w:iCs/>
          <w:szCs w:val="21"/>
        </w:rPr>
        <w:t>not because he needed the money badly but because he enjoyed stealing</w:t>
      </w:r>
      <w:r>
        <w:rPr>
          <w:szCs w:val="21"/>
        </w:rPr>
        <w:t>. The italicized part functions as a(n) _______ in the sentence.</w:t>
      </w:r>
    </w:p>
    <w:p w:rsidR="00B97777" w:rsidRDefault="00B97777">
      <w:pPr>
        <w:rPr>
          <w:szCs w:val="21"/>
        </w:rPr>
      </w:pPr>
      <w:r>
        <w:rPr>
          <w:szCs w:val="21"/>
        </w:rPr>
        <w:t xml:space="preserve">   A. subjunctive mood                        B. attributive</w:t>
      </w:r>
    </w:p>
    <w:p w:rsidR="00B97777" w:rsidRDefault="00B97777">
      <w:pPr>
        <w:rPr>
          <w:szCs w:val="21"/>
        </w:rPr>
      </w:pPr>
      <w:r>
        <w:rPr>
          <w:szCs w:val="21"/>
        </w:rPr>
        <w:t xml:space="preserve">   C. adverbial                               D. complement</w:t>
      </w:r>
    </w:p>
    <w:p w:rsidR="00B97777" w:rsidRDefault="00B97777">
      <w:pPr>
        <w:rPr>
          <w:szCs w:val="21"/>
        </w:rPr>
      </w:pPr>
      <w:r>
        <w:rPr>
          <w:szCs w:val="21"/>
        </w:rPr>
        <w:t>57. You'd better get up early,_______.</w:t>
      </w:r>
    </w:p>
    <w:p w:rsidR="00B97777" w:rsidRDefault="00B97777">
      <w:pPr>
        <w:rPr>
          <w:szCs w:val="21"/>
        </w:rPr>
      </w:pPr>
      <w:r>
        <w:rPr>
          <w:szCs w:val="21"/>
        </w:rPr>
        <w:t xml:space="preserve">    A. would you        B. won't you        C. shouldn't you        D. hadn' you</w:t>
      </w:r>
    </w:p>
    <w:p w:rsidR="00B97777" w:rsidRDefault="00B97777">
      <w:pPr>
        <w:rPr>
          <w:szCs w:val="21"/>
        </w:rPr>
      </w:pPr>
      <w:r>
        <w:rPr>
          <w:szCs w:val="21"/>
        </w:rPr>
        <w:t>58. The conference _______ so successful if we hadn't made adequate preparation.</w:t>
      </w:r>
    </w:p>
    <w:p w:rsidR="00B97777" w:rsidRDefault="00B97777">
      <w:pPr>
        <w:rPr>
          <w:szCs w:val="21"/>
        </w:rPr>
      </w:pPr>
      <w:r>
        <w:rPr>
          <w:szCs w:val="21"/>
        </w:rPr>
        <w:t xml:space="preserve">    A. couldn't be       B. wouldn't be        C. was not         D. wouldn't have been</w:t>
      </w:r>
    </w:p>
    <w:p w:rsidR="00B97777" w:rsidRDefault="00B97777">
      <w:pPr>
        <w:rPr>
          <w:szCs w:val="21"/>
        </w:rPr>
      </w:pPr>
      <w:r>
        <w:rPr>
          <w:szCs w:val="21"/>
        </w:rPr>
        <w:t xml:space="preserve">59. All the following sentences have a dual object </w:t>
      </w:r>
      <w:r>
        <w:rPr>
          <w:b/>
          <w:bCs/>
          <w:szCs w:val="21"/>
        </w:rPr>
        <w:t>EXCEPT</w:t>
      </w:r>
    </w:p>
    <w:p w:rsidR="00B97777" w:rsidRDefault="00B97777">
      <w:pPr>
        <w:rPr>
          <w:szCs w:val="21"/>
        </w:rPr>
      </w:pPr>
      <w:r>
        <w:rPr>
          <w:szCs w:val="21"/>
        </w:rPr>
        <w:t xml:space="preserve">   A. She give me a cup of tea.                  B. Please give it to her</w:t>
      </w:r>
    </w:p>
    <w:p w:rsidR="00B97777" w:rsidRDefault="00B97777">
      <w:pPr>
        <w:rPr>
          <w:szCs w:val="21"/>
        </w:rPr>
      </w:pPr>
      <w:r>
        <w:rPr>
          <w:szCs w:val="21"/>
        </w:rPr>
        <w:t xml:space="preserve">   C. Tom made the girl cry.                    D. Our teacher tells us some stories today.</w:t>
      </w:r>
    </w:p>
    <w:p w:rsidR="00B97777" w:rsidRDefault="00B97777">
      <w:pPr>
        <w:rPr>
          <w:szCs w:val="21"/>
        </w:rPr>
      </w:pPr>
      <w:r>
        <w:rPr>
          <w:szCs w:val="21"/>
        </w:rPr>
        <w:t>60. Which of the following words is different from others?</w:t>
      </w:r>
    </w:p>
    <w:p w:rsidR="00B97777" w:rsidRDefault="00B97777">
      <w:pPr>
        <w:rPr>
          <w:szCs w:val="21"/>
        </w:rPr>
      </w:pPr>
      <w:r>
        <w:rPr>
          <w:szCs w:val="21"/>
        </w:rPr>
        <w:t xml:space="preserve">    A. CIA.            B. WTO.            C. NATO.          D. FBI.</w:t>
      </w:r>
    </w:p>
    <w:p w:rsidR="00B97777" w:rsidRDefault="00B97777">
      <w:pPr>
        <w:numPr>
          <w:ilvl w:val="0"/>
          <w:numId w:val="69"/>
        </w:numPr>
        <w:rPr>
          <w:szCs w:val="21"/>
        </w:rPr>
      </w:pPr>
      <w:r>
        <w:rPr>
          <w:szCs w:val="21"/>
        </w:rPr>
        <w:t xml:space="preserve">The following determiners ( </w:t>
      </w:r>
      <w:r>
        <w:rPr>
          <w:rFonts w:hint="eastAsia"/>
          <w:szCs w:val="21"/>
        </w:rPr>
        <w:t>限定词</w:t>
      </w:r>
      <w:r>
        <w:rPr>
          <w:szCs w:val="21"/>
        </w:rPr>
        <w:t xml:space="preserve"> ) can be used only with uncountable nouns </w:t>
      </w:r>
      <w:r>
        <w:rPr>
          <w:b/>
          <w:bCs/>
          <w:szCs w:val="21"/>
        </w:rPr>
        <w:t>EXCEPT</w:t>
      </w:r>
      <w:r>
        <w:rPr>
          <w:szCs w:val="21"/>
        </w:rPr>
        <w:t xml:space="preserve"> _______.   </w:t>
      </w:r>
    </w:p>
    <w:p w:rsidR="00B97777" w:rsidRDefault="00B97777">
      <w:pPr>
        <w:rPr>
          <w:szCs w:val="21"/>
        </w:rPr>
      </w:pPr>
      <w:r>
        <w:rPr>
          <w:szCs w:val="21"/>
        </w:rPr>
        <w:t xml:space="preserve">   A. little             B. a lot of            C. a great quality           D. much</w:t>
      </w:r>
    </w:p>
    <w:p w:rsidR="00B97777" w:rsidRDefault="00B97777">
      <w:pPr>
        <w:rPr>
          <w:szCs w:val="21"/>
        </w:rPr>
      </w:pPr>
      <w:r>
        <w:rPr>
          <w:szCs w:val="21"/>
        </w:rPr>
        <w:t>62. Which of the following is a pair of synonyms?</w:t>
      </w:r>
    </w:p>
    <w:p w:rsidR="00B97777" w:rsidRDefault="00B97777">
      <w:pPr>
        <w:rPr>
          <w:szCs w:val="21"/>
        </w:rPr>
      </w:pPr>
      <w:r>
        <w:rPr>
          <w:szCs w:val="21"/>
        </w:rPr>
        <w:t xml:space="preserve">    A. Employer and employee.                 B. Reporter and journalist.</w:t>
      </w:r>
    </w:p>
    <w:p w:rsidR="00B97777" w:rsidRDefault="00B97777">
      <w:pPr>
        <w:rPr>
          <w:szCs w:val="21"/>
        </w:rPr>
      </w:pPr>
      <w:r>
        <w:rPr>
          <w:szCs w:val="21"/>
        </w:rPr>
        <w:t xml:space="preserve">    C. Cell phone and dial phone.                D. Jail and hospital.</w:t>
      </w:r>
    </w:p>
    <w:p w:rsidR="00B97777" w:rsidRDefault="00B97777">
      <w:pPr>
        <w:rPr>
          <w:szCs w:val="21"/>
        </w:rPr>
      </w:pPr>
      <w:r>
        <w:rPr>
          <w:szCs w:val="21"/>
        </w:rPr>
        <w:t>63. Which of the following is a root?</w:t>
      </w:r>
    </w:p>
    <w:p w:rsidR="00B97777" w:rsidRDefault="00B97777">
      <w:pPr>
        <w:rPr>
          <w:szCs w:val="21"/>
        </w:rPr>
      </w:pPr>
      <w:r>
        <w:rPr>
          <w:szCs w:val="21"/>
        </w:rPr>
        <w:t xml:space="preserve">    A. Teammate          B. Terrorist            C. Player            D. Domain</w:t>
      </w:r>
    </w:p>
    <w:p w:rsidR="00B97777" w:rsidRDefault="00B97777">
      <w:pPr>
        <w:rPr>
          <w:szCs w:val="21"/>
        </w:rPr>
      </w:pPr>
      <w:r>
        <w:rPr>
          <w:szCs w:val="21"/>
        </w:rPr>
        <w:t xml:space="preserve">64. Which of the following sentences express </w:t>
      </w:r>
      <w:r>
        <w:rPr>
          <w:b/>
          <w:bCs/>
          <w:szCs w:val="21"/>
        </w:rPr>
        <w:t>COMPLAINT</w:t>
      </w:r>
      <w:r>
        <w:rPr>
          <w:szCs w:val="21"/>
        </w:rPr>
        <w:t>?</w:t>
      </w:r>
    </w:p>
    <w:p w:rsidR="00B97777" w:rsidRDefault="00B97777">
      <w:pPr>
        <w:rPr>
          <w:szCs w:val="21"/>
        </w:rPr>
      </w:pPr>
      <w:r>
        <w:rPr>
          <w:szCs w:val="21"/>
        </w:rPr>
        <w:t xml:space="preserve">    A. It's s nice day  isn't it?</w:t>
      </w:r>
    </w:p>
    <w:p w:rsidR="00B97777" w:rsidRDefault="00B97777">
      <w:pPr>
        <w:rPr>
          <w:szCs w:val="21"/>
        </w:rPr>
      </w:pPr>
      <w:r>
        <w:rPr>
          <w:szCs w:val="21"/>
        </w:rPr>
        <w:t xml:space="preserve">    B. How time flies?</w:t>
      </w:r>
    </w:p>
    <w:p w:rsidR="00B97777" w:rsidRDefault="00B97777">
      <w:pPr>
        <w:rPr>
          <w:szCs w:val="21"/>
        </w:rPr>
      </w:pPr>
      <w:r>
        <w:rPr>
          <w:szCs w:val="21"/>
        </w:rPr>
        <w:t xml:space="preserve">    C. Why not have a holiday if you really want to waste your working time.</w:t>
      </w:r>
    </w:p>
    <w:p w:rsidR="00B97777" w:rsidRDefault="00B97777">
      <w:pPr>
        <w:rPr>
          <w:szCs w:val="21"/>
        </w:rPr>
      </w:pPr>
      <w:r>
        <w:rPr>
          <w:szCs w:val="21"/>
        </w:rPr>
        <w:t xml:space="preserve">    D. Do it right now or you'll never finish it.</w:t>
      </w:r>
    </w:p>
    <w:p w:rsidR="00B97777" w:rsidRDefault="00B97777">
      <w:pPr>
        <w:rPr>
          <w:szCs w:val="21"/>
        </w:rPr>
      </w:pPr>
      <w:r>
        <w:rPr>
          <w:szCs w:val="21"/>
        </w:rPr>
        <w:t xml:space="preserve">65. Which of the following sentences is grammatically </w:t>
      </w:r>
      <w:r>
        <w:rPr>
          <w:b/>
          <w:bCs/>
          <w:szCs w:val="21"/>
        </w:rPr>
        <w:t>CORRECT</w:t>
      </w:r>
      <w:r>
        <w:rPr>
          <w:szCs w:val="21"/>
        </w:rPr>
        <w:t>?</w:t>
      </w:r>
    </w:p>
    <w:p w:rsidR="00B97777" w:rsidRDefault="00B97777">
      <w:pPr>
        <w:rPr>
          <w:szCs w:val="21"/>
        </w:rPr>
      </w:pPr>
      <w:r>
        <w:rPr>
          <w:szCs w:val="21"/>
        </w:rPr>
        <w:t xml:space="preserve">    A. Our boss is looking forward to see me when I return from USA.</w:t>
      </w:r>
    </w:p>
    <w:p w:rsidR="00B97777" w:rsidRDefault="00B97777">
      <w:pPr>
        <w:rPr>
          <w:szCs w:val="21"/>
        </w:rPr>
      </w:pPr>
      <w:r>
        <w:rPr>
          <w:szCs w:val="21"/>
        </w:rPr>
        <w:t xml:space="preserve">    B. I hear that he has been to three countries, such as China, Japan and Korea.</w:t>
      </w:r>
    </w:p>
    <w:p w:rsidR="00B97777" w:rsidRDefault="00B97777" w:rsidP="00A33E3F">
      <w:pPr>
        <w:ind w:firstLineChars="200" w:firstLine="31680"/>
        <w:rPr>
          <w:szCs w:val="21"/>
        </w:rPr>
      </w:pPr>
      <w:r>
        <w:rPr>
          <w:szCs w:val="21"/>
        </w:rPr>
        <w:t>C. Having heard the weather forecast, the boat was stopped in the Pearl Harbour.</w:t>
      </w:r>
    </w:p>
    <w:p w:rsidR="00B97777" w:rsidRDefault="00B97777" w:rsidP="00A33E3F">
      <w:pPr>
        <w:ind w:firstLineChars="200" w:firstLine="31680"/>
        <w:rPr>
          <w:szCs w:val="21"/>
        </w:rPr>
      </w:pPr>
      <w:r>
        <w:rPr>
          <w:szCs w:val="21"/>
        </w:rPr>
        <w:t>D. As a famous conductor, he was famous for his talented skills.</w:t>
      </w:r>
    </w:p>
    <w:p w:rsidR="00B97777" w:rsidRDefault="00B97777">
      <w:pPr>
        <w:rPr>
          <w:szCs w:val="21"/>
        </w:rPr>
      </w:pPr>
      <w:r>
        <w:rPr>
          <w:szCs w:val="21"/>
        </w:rPr>
        <w:t xml:space="preserve">66. It is said that Da Vinci is a </w:t>
      </w:r>
      <w:r>
        <w:rPr>
          <w:szCs w:val="21"/>
          <w:u w:val="single"/>
        </w:rPr>
        <w:t>versatile</w:t>
      </w:r>
      <w:r>
        <w:rPr>
          <w:szCs w:val="21"/>
        </w:rPr>
        <w:t xml:space="preserve"> man who is good at many things. The underlined part means_______.</w:t>
      </w:r>
    </w:p>
    <w:p w:rsidR="00B97777" w:rsidRDefault="00B97777">
      <w:pPr>
        <w:rPr>
          <w:szCs w:val="21"/>
        </w:rPr>
      </w:pPr>
      <w:r>
        <w:rPr>
          <w:szCs w:val="21"/>
        </w:rPr>
        <w:t xml:space="preserve">    A. changeable          B. competent          C. adaptable           D. omnipotent</w:t>
      </w:r>
    </w:p>
    <w:p w:rsidR="00B97777" w:rsidRDefault="00B97777">
      <w:pPr>
        <w:rPr>
          <w:szCs w:val="21"/>
        </w:rPr>
      </w:pPr>
      <w:r>
        <w:rPr>
          <w:szCs w:val="21"/>
        </w:rPr>
        <w:t xml:space="preserve">67. Some politician shope that law can be </w:t>
      </w:r>
      <w:r>
        <w:rPr>
          <w:szCs w:val="21"/>
          <w:u w:val="single"/>
        </w:rPr>
        <w:t>amended</w:t>
      </w:r>
      <w:r>
        <w:rPr>
          <w:szCs w:val="21"/>
        </w:rPr>
        <w:t xml:space="preserve"> so that the rights of women cn be guaranteed. The underlined part means_______.</w:t>
      </w:r>
    </w:p>
    <w:p w:rsidR="00B97777" w:rsidRDefault="00B97777" w:rsidP="00A33E3F">
      <w:pPr>
        <w:ind w:firstLineChars="200" w:firstLine="31680"/>
        <w:rPr>
          <w:szCs w:val="21"/>
        </w:rPr>
      </w:pPr>
      <w:r>
        <w:rPr>
          <w:szCs w:val="21"/>
        </w:rPr>
        <w:t>A. pacify              B. rectify              C. verify              D. valid</w:t>
      </w:r>
    </w:p>
    <w:p w:rsidR="00B97777" w:rsidRDefault="00B97777">
      <w:pPr>
        <w:rPr>
          <w:szCs w:val="21"/>
        </w:rPr>
      </w:pPr>
      <w:r>
        <w:rPr>
          <w:szCs w:val="21"/>
        </w:rPr>
        <w:t xml:space="preserve">68. China has witnessed an </w:t>
      </w:r>
      <w:r>
        <w:rPr>
          <w:szCs w:val="21"/>
          <w:u w:val="single"/>
        </w:rPr>
        <w:t>impressive</w:t>
      </w:r>
      <w:r>
        <w:rPr>
          <w:szCs w:val="21"/>
        </w:rPr>
        <w:t xml:space="preserve"> growth in the past three decades. The underlined part means_______.</w:t>
      </w:r>
    </w:p>
    <w:p w:rsidR="00B97777" w:rsidRDefault="00B97777">
      <w:pPr>
        <w:rPr>
          <w:szCs w:val="21"/>
        </w:rPr>
      </w:pPr>
      <w:r>
        <w:rPr>
          <w:szCs w:val="21"/>
        </w:rPr>
        <w:t xml:space="preserve">     A. important          B. obvious             C. impossible          D. overall</w:t>
      </w:r>
    </w:p>
    <w:p w:rsidR="00B97777" w:rsidRDefault="00B97777">
      <w:pPr>
        <w:rPr>
          <w:szCs w:val="21"/>
        </w:rPr>
      </w:pPr>
      <w:r>
        <w:rPr>
          <w:szCs w:val="21"/>
        </w:rPr>
        <w:t xml:space="preserve">69. Tom </w:t>
      </w:r>
      <w:r>
        <w:rPr>
          <w:szCs w:val="21"/>
          <w:u w:val="single"/>
        </w:rPr>
        <w:t>was so absorbed</w:t>
      </w:r>
      <w:r>
        <w:rPr>
          <w:szCs w:val="21"/>
        </w:rPr>
        <w:t xml:space="preserve"> in talking that he forgot his meeting. The underlined part means_______.</w:t>
      </w:r>
    </w:p>
    <w:p w:rsidR="00B97777" w:rsidRDefault="00B97777">
      <w:pPr>
        <w:rPr>
          <w:szCs w:val="21"/>
        </w:rPr>
      </w:pPr>
      <w:r>
        <w:rPr>
          <w:szCs w:val="21"/>
        </w:rPr>
        <w:t xml:space="preserve">    A. took in             B. focused on           C. loved              D. neglected</w:t>
      </w:r>
    </w:p>
    <w:p w:rsidR="00B97777" w:rsidRDefault="00B97777">
      <w:pPr>
        <w:rPr>
          <w:szCs w:val="21"/>
        </w:rPr>
      </w:pPr>
      <w:r>
        <w:rPr>
          <w:szCs w:val="21"/>
        </w:rPr>
        <w:t xml:space="preserve">70. </w:t>
      </w:r>
      <w:r>
        <w:rPr>
          <w:szCs w:val="21"/>
          <w:u w:val="single"/>
        </w:rPr>
        <w:t>In the absence</w:t>
      </w:r>
      <w:r>
        <w:rPr>
          <w:szCs w:val="21"/>
        </w:rPr>
        <w:t xml:space="preserve"> of actual data, no reliance can be placed on such figures. The underlined part means_______.</w:t>
      </w:r>
    </w:p>
    <w:p w:rsidR="00B97777" w:rsidRDefault="00B97777" w:rsidP="00A33E3F">
      <w:pPr>
        <w:ind w:firstLineChars="200" w:firstLine="31680"/>
        <w:rPr>
          <w:szCs w:val="21"/>
        </w:rPr>
      </w:pPr>
      <w:r>
        <w:rPr>
          <w:szCs w:val="21"/>
        </w:rPr>
        <w:t>A. in the confusion of                       B. in the urgent need of</w:t>
      </w:r>
    </w:p>
    <w:p w:rsidR="00B97777" w:rsidRDefault="00B97777" w:rsidP="00A33E3F">
      <w:pPr>
        <w:ind w:firstLineChars="200" w:firstLine="31680"/>
        <w:rPr>
          <w:szCs w:val="21"/>
        </w:rPr>
      </w:pPr>
      <w:r>
        <w:rPr>
          <w:szCs w:val="21"/>
        </w:rPr>
        <w:t>C. with no…available                       D. in the controversy of</w:t>
      </w:r>
    </w:p>
    <w:p w:rsidR="00B97777" w:rsidRDefault="00B97777">
      <w:pPr>
        <w:rPr>
          <w:szCs w:val="21"/>
        </w:rPr>
      </w:pPr>
      <w:r>
        <w:rPr>
          <w:szCs w:val="21"/>
        </w:rPr>
        <w:t>71. There were knots in the rope_______ a foot.</w:t>
      </w:r>
    </w:p>
    <w:p w:rsidR="00B97777" w:rsidRDefault="00B97777">
      <w:pPr>
        <w:rPr>
          <w:szCs w:val="21"/>
        </w:rPr>
      </w:pPr>
      <w:r>
        <w:rPr>
          <w:szCs w:val="21"/>
        </w:rPr>
        <w:t xml:space="preserve">    A. at a rate of       B. at the time of        C. at intervals of         D. at the edge of</w:t>
      </w:r>
    </w:p>
    <w:p w:rsidR="00B97777" w:rsidRDefault="00B97777">
      <w:pPr>
        <w:rPr>
          <w:szCs w:val="21"/>
        </w:rPr>
      </w:pPr>
      <w:r>
        <w:rPr>
          <w:szCs w:val="21"/>
        </w:rPr>
        <w:t>72. During recessions, the federal goverment runs a budget deficit to_______ the economy.</w:t>
      </w:r>
    </w:p>
    <w:p w:rsidR="00B97777" w:rsidRDefault="00B97777">
      <w:pPr>
        <w:rPr>
          <w:szCs w:val="21"/>
        </w:rPr>
      </w:pPr>
      <w:r>
        <w:rPr>
          <w:szCs w:val="21"/>
        </w:rPr>
        <w:t xml:space="preserve">     A. preserve            B. accelerate            C. undergo           D. stimulate</w:t>
      </w:r>
    </w:p>
    <w:p w:rsidR="00B97777" w:rsidRDefault="00B97777">
      <w:pPr>
        <w:rPr>
          <w:szCs w:val="21"/>
        </w:rPr>
      </w:pPr>
      <w:r>
        <w:rPr>
          <w:szCs w:val="21"/>
        </w:rPr>
        <w:t>73. Keep your ear to the ground and take nothing for_______.</w:t>
      </w:r>
    </w:p>
    <w:p w:rsidR="00B97777" w:rsidRDefault="00B97777">
      <w:pPr>
        <w:rPr>
          <w:szCs w:val="21"/>
        </w:rPr>
      </w:pPr>
      <w:r>
        <w:rPr>
          <w:szCs w:val="21"/>
        </w:rPr>
        <w:t xml:space="preserve">    A. sure            B. assurance           C. granted              D. instance</w:t>
      </w:r>
    </w:p>
    <w:p w:rsidR="00B97777" w:rsidRDefault="00B97777">
      <w:pPr>
        <w:rPr>
          <w:szCs w:val="21"/>
        </w:rPr>
      </w:pPr>
      <w:r>
        <w:rPr>
          <w:szCs w:val="21"/>
        </w:rPr>
        <w:t xml:space="preserve">74. The scandal being exposed, he was removed from office </w:t>
      </w:r>
      <w:r>
        <w:rPr>
          <w:szCs w:val="21"/>
          <w:u w:val="single"/>
        </w:rPr>
        <w:t>consequently</w:t>
      </w:r>
      <w:r>
        <w:rPr>
          <w:szCs w:val="21"/>
        </w:rPr>
        <w:t>. The underlined part means_______.</w:t>
      </w:r>
    </w:p>
    <w:p w:rsidR="00B97777" w:rsidRDefault="00B97777" w:rsidP="00A33E3F">
      <w:pPr>
        <w:ind w:firstLineChars="200" w:firstLine="31680"/>
        <w:rPr>
          <w:szCs w:val="21"/>
        </w:rPr>
      </w:pPr>
      <w:r>
        <w:rPr>
          <w:szCs w:val="21"/>
        </w:rPr>
        <w:t>A. accordingly        B. respectively          C. continually           D. inevitably</w:t>
      </w:r>
    </w:p>
    <w:p w:rsidR="00B97777" w:rsidRDefault="00B97777">
      <w:pPr>
        <w:rPr>
          <w:szCs w:val="21"/>
        </w:rPr>
      </w:pPr>
      <w:r>
        <w:rPr>
          <w:szCs w:val="21"/>
        </w:rPr>
        <w:t>75. The vessels were tossed hither and thither at the_______ of the winds and waves.</w:t>
      </w:r>
    </w:p>
    <w:p w:rsidR="00B97777" w:rsidRDefault="00B97777" w:rsidP="00A33E3F">
      <w:pPr>
        <w:ind w:firstLineChars="200" w:firstLine="31680"/>
        <w:rPr>
          <w:szCs w:val="21"/>
        </w:rPr>
      </w:pPr>
      <w:r>
        <w:rPr>
          <w:szCs w:val="21"/>
        </w:rPr>
        <w:t>A. chance            B. pardon            C. sight               D. mercy</w:t>
      </w:r>
    </w:p>
    <w:p w:rsidR="00B97777" w:rsidRDefault="00B97777">
      <w:pPr>
        <w:rPr>
          <w:szCs w:val="21"/>
        </w:rPr>
      </w:pPr>
      <w:r>
        <w:rPr>
          <w:szCs w:val="21"/>
        </w:rPr>
        <w:t>76. Forecasting methods and techniques are equal_______ to all sectors of the economy.</w:t>
      </w:r>
    </w:p>
    <w:p w:rsidR="00B97777" w:rsidRDefault="00B97777" w:rsidP="00A33E3F">
      <w:pPr>
        <w:ind w:firstLineChars="200" w:firstLine="31680"/>
        <w:rPr>
          <w:szCs w:val="21"/>
        </w:rPr>
      </w:pPr>
      <w:r>
        <w:rPr>
          <w:szCs w:val="21"/>
        </w:rPr>
        <w:t>A. appreciable        B. application         C. attributive           D. attractable</w:t>
      </w:r>
    </w:p>
    <w:p w:rsidR="00B97777" w:rsidRDefault="00B97777">
      <w:pPr>
        <w:rPr>
          <w:szCs w:val="21"/>
        </w:rPr>
      </w:pPr>
      <w:r>
        <w:rPr>
          <w:szCs w:val="21"/>
        </w:rPr>
        <w:t>77. We will_______ with the weather and go for a picnic.</w:t>
      </w:r>
    </w:p>
    <w:p w:rsidR="00B97777" w:rsidRDefault="00B97777">
      <w:pPr>
        <w:rPr>
          <w:szCs w:val="21"/>
        </w:rPr>
      </w:pPr>
      <w:r>
        <w:rPr>
          <w:szCs w:val="21"/>
        </w:rPr>
        <w:t xml:space="preserve">    A. take delight        B. a sprinkle of        C. clarify              D. eradicate</w:t>
      </w:r>
    </w:p>
    <w:p w:rsidR="00B97777" w:rsidRDefault="00B97777">
      <w:pPr>
        <w:rPr>
          <w:szCs w:val="21"/>
        </w:rPr>
      </w:pPr>
      <w:r>
        <w:rPr>
          <w:szCs w:val="21"/>
        </w:rPr>
        <w:t>78. The cook put_______ pepper into the soup for flavor.</w:t>
      </w:r>
    </w:p>
    <w:p w:rsidR="00B97777" w:rsidRDefault="00B97777" w:rsidP="00A33E3F">
      <w:pPr>
        <w:ind w:firstLineChars="200" w:firstLine="31680"/>
        <w:rPr>
          <w:szCs w:val="21"/>
        </w:rPr>
      </w:pPr>
      <w:r>
        <w:rPr>
          <w:szCs w:val="21"/>
        </w:rPr>
        <w:t>A. a range of         B. a sprinkle of        C. an array of           D. a number of</w:t>
      </w:r>
    </w:p>
    <w:p w:rsidR="00B97777" w:rsidRDefault="00B97777">
      <w:pPr>
        <w:rPr>
          <w:szCs w:val="21"/>
        </w:rPr>
      </w:pPr>
      <w:r>
        <w:rPr>
          <w:szCs w:val="21"/>
        </w:rPr>
        <w:t xml:space="preserve">79. An application example is implemented to </w:t>
      </w:r>
      <w:r>
        <w:rPr>
          <w:szCs w:val="21"/>
          <w:u w:val="single"/>
        </w:rPr>
        <w:t>illuminate</w:t>
      </w:r>
      <w:r>
        <w:rPr>
          <w:szCs w:val="21"/>
        </w:rPr>
        <w:t xml:space="preserve"> the feasibility of the scheme. The underlined part means_______.</w:t>
      </w:r>
    </w:p>
    <w:p w:rsidR="00B97777" w:rsidRDefault="00B97777" w:rsidP="00A33E3F">
      <w:pPr>
        <w:ind w:firstLineChars="200" w:firstLine="31680"/>
        <w:rPr>
          <w:szCs w:val="21"/>
        </w:rPr>
      </w:pPr>
      <w:r>
        <w:rPr>
          <w:szCs w:val="21"/>
        </w:rPr>
        <w:t>A. comprise            B. brighten             C. clarify            D. eradicate</w:t>
      </w:r>
    </w:p>
    <w:p w:rsidR="00B97777" w:rsidRDefault="00B97777">
      <w:pPr>
        <w:rPr>
          <w:szCs w:val="21"/>
        </w:rPr>
      </w:pPr>
      <w:r>
        <w:rPr>
          <w:szCs w:val="21"/>
        </w:rPr>
        <w:t>80. The prisoner was taken_______ escort to the jail.</w:t>
      </w:r>
    </w:p>
    <w:p w:rsidR="00B97777" w:rsidRDefault="00B97777">
      <w:pPr>
        <w:rPr>
          <w:szCs w:val="21"/>
        </w:rPr>
      </w:pPr>
      <w:r>
        <w:rPr>
          <w:szCs w:val="21"/>
        </w:rPr>
        <w:t>A. under               B. on                 C. for               D. At</w:t>
      </w:r>
    </w:p>
    <w:p w:rsidR="00B97777" w:rsidRDefault="00B97777">
      <w:pPr>
        <w:rPr>
          <w:szCs w:val="21"/>
        </w:rPr>
      </w:pPr>
    </w:p>
    <w:p w:rsidR="00B97777" w:rsidRDefault="00B97777">
      <w:r>
        <w:t xml:space="preserve">Part </w:t>
      </w:r>
      <w:r>
        <w:rPr>
          <w:rFonts w:ascii="宋体" w:hAnsi="宋体" w:hint="eastAsia"/>
        </w:rPr>
        <w:t>Ⅴ</w:t>
      </w:r>
      <w:r>
        <w:t xml:space="preserve"> Reading Comprehension</w:t>
      </w:r>
    </w:p>
    <w:p w:rsidR="00B97777" w:rsidRDefault="00B97777">
      <w:pPr>
        <w:rPr>
          <w:b/>
          <w:i/>
        </w:rPr>
      </w:pPr>
      <w:r>
        <w:t xml:space="preserve">  </w:t>
      </w:r>
      <w:r>
        <w:rPr>
          <w:b/>
          <w:i/>
        </w:rPr>
        <w:t xml:space="preserve"> In this section there four passages followed by questions or unfinished statements, each with four suggested answers marked A, B, C and D. Choose the one that you think is the best answer.</w:t>
      </w:r>
    </w:p>
    <w:p w:rsidR="00B97777" w:rsidRDefault="00B97777">
      <w:pPr>
        <w:rPr>
          <w:b/>
          <w:i/>
        </w:rPr>
      </w:pPr>
      <w:r>
        <w:rPr>
          <w:b/>
          <w:i/>
        </w:rPr>
        <w:t xml:space="preserve">   Mark your answers on Answer Sheet Two.</w:t>
      </w:r>
    </w:p>
    <w:p w:rsidR="00B97777" w:rsidRDefault="00B97777">
      <w:r>
        <w:t>Text A:</w:t>
      </w:r>
    </w:p>
    <w:p w:rsidR="00B97777" w:rsidRDefault="00B97777">
      <w:pPr>
        <w:rPr>
          <w:szCs w:val="21"/>
        </w:rPr>
      </w:pPr>
      <w:r>
        <w:rPr>
          <w:szCs w:val="21"/>
        </w:rPr>
        <w:t xml:space="preserve">   </w:t>
      </w:r>
      <w:r>
        <w:rPr>
          <w:szCs w:val="21"/>
        </w:rPr>
        <w:tab/>
        <w:t>Nick Black obtained a master’s in computer science from the Georgia Institute of Technology in 2010 and quickly received six-figure offers for leadership roles at several technology firms. He maintains that his position as a senior complier engineer is exactly the type of job he expected out of grad school and that the interview process wasn’t excessively complicated.</w:t>
      </w:r>
    </w:p>
    <w:p w:rsidR="00B97777" w:rsidRDefault="00B97777">
      <w:pPr>
        <w:rPr>
          <w:szCs w:val="21"/>
        </w:rPr>
      </w:pPr>
      <w:r>
        <w:rPr>
          <w:szCs w:val="21"/>
        </w:rPr>
        <w:t xml:space="preserve">   Landing a job in today’s struggling economy was relatively simple for Black. In part because he received a master’s degree from a top computer science school, but computer science students with either bachelor’s or master’s degrees are in demand now and are expected to be for the next decade. According to a U.S. Bureau of Labor Statistics report, there will be an estimated 1.8 million new IT jobs by 2018, a 22 percent jump from today’s market.</w:t>
      </w:r>
    </w:p>
    <w:p w:rsidR="00B97777" w:rsidRDefault="00B97777">
      <w:pPr>
        <w:rPr>
          <w:szCs w:val="21"/>
        </w:rPr>
      </w:pPr>
      <w:r>
        <w:rPr>
          <w:szCs w:val="21"/>
        </w:rPr>
        <w:t xml:space="preserve">   The industry was dealt a blow after the dot-com bubble burst in 2000 following a decade of rampant speculation among investors, but the rise of cloud computing, mobile devices, and applications is fueling more demand in the sector, academic officials and hiring consultants say.</w:t>
      </w:r>
    </w:p>
    <w:p w:rsidR="00B97777" w:rsidRDefault="00B97777">
      <w:pPr>
        <w:rPr>
          <w:szCs w:val="21"/>
        </w:rPr>
      </w:pPr>
      <w:r>
        <w:rPr>
          <w:szCs w:val="21"/>
        </w:rPr>
        <w:t xml:space="preserve">   For prospective computer science students, the downside to this employment surge is the resulting increase in applicants, which will likely create tough admission standards at programs nationwide. Trinity University officials are bracing for a potential influx of computer science students, and have already added an extra session of the introductory class.</w:t>
      </w:r>
    </w:p>
    <w:p w:rsidR="00B97777" w:rsidRDefault="00B97777">
      <w:pPr>
        <w:rPr>
          <w:szCs w:val="21"/>
        </w:rPr>
      </w:pPr>
      <w:r>
        <w:rPr>
          <w:szCs w:val="21"/>
        </w:rPr>
        <w:t xml:space="preserve">   To navigate the increasingly competitive computer science admissions process, it’s integral that students focus on honing their mathematical intelligence by taking advanced classes such as AP Calculus, says Daniel Gallagher, dean of admissions at the Stevens Institute of Technology. Robert Beck, chairman of Villanova University’s department of computing sciences, notes that taking part in tech-centric extracurricular could help your chances as well.</w:t>
      </w:r>
    </w:p>
    <w:p w:rsidR="00B97777" w:rsidRDefault="00B97777">
      <w:pPr>
        <w:rPr>
          <w:szCs w:val="21"/>
        </w:rPr>
      </w:pPr>
      <w:r>
        <w:rPr>
          <w:szCs w:val="21"/>
        </w:rPr>
        <w:t xml:space="preserve">   Once students get past the admission exams, their career prospects are typically bright. At Michigan Technological University, for instance, where more than 300 students major in computer science or software engineering, 93 percent of 2010 undergraduate computer science students had jobs by graduation. Not only are students finding jobs at above-average rates, they’re among the best paid out of college, according to a recent survey by the National Association of College and Employers. Computer science majors in the class of 2011 received an average starting salary of $ 63,017, second only to chemical engineers who make $66,886, on average. At some top schools like Illinois, average starting salaries are even higher. There, most recent class of 175 computer science graduates attained an average starting salary of $ 72,587.</w:t>
      </w:r>
    </w:p>
    <w:p w:rsidR="00B97777" w:rsidRDefault="00B97777">
      <w:pPr>
        <w:rPr>
          <w:szCs w:val="21"/>
        </w:rPr>
      </w:pPr>
      <w:r>
        <w:rPr>
          <w:szCs w:val="21"/>
        </w:rPr>
        <w:t xml:space="preserve">81. </w:t>
      </w:r>
      <w:r>
        <w:rPr>
          <w:szCs w:val="21"/>
        </w:rPr>
        <w:tab/>
        <w:t>The example of Nick Black is cited to _______.</w:t>
      </w:r>
    </w:p>
    <w:p w:rsidR="00B97777" w:rsidRDefault="00B97777">
      <w:pPr>
        <w:rPr>
          <w:szCs w:val="21"/>
        </w:rPr>
      </w:pPr>
      <w:r>
        <w:rPr>
          <w:szCs w:val="21"/>
        </w:rPr>
        <w:t xml:space="preserve">  A. reveal the important of grasping the technology</w:t>
      </w:r>
    </w:p>
    <w:p w:rsidR="00B97777" w:rsidRDefault="00B97777">
      <w:pPr>
        <w:rPr>
          <w:szCs w:val="21"/>
        </w:rPr>
      </w:pPr>
      <w:r>
        <w:rPr>
          <w:szCs w:val="21"/>
        </w:rPr>
        <w:t xml:space="preserve"> B. indicate the advantage of IT students in job market</w:t>
      </w:r>
    </w:p>
    <w:p w:rsidR="00B97777" w:rsidRDefault="00B97777">
      <w:pPr>
        <w:rPr>
          <w:szCs w:val="21"/>
        </w:rPr>
      </w:pPr>
      <w:r>
        <w:rPr>
          <w:szCs w:val="21"/>
        </w:rPr>
        <w:t xml:space="preserve"> C. explain why Nick Black can be so successful</w:t>
      </w:r>
    </w:p>
    <w:p w:rsidR="00B97777" w:rsidRDefault="00B97777">
      <w:pPr>
        <w:rPr>
          <w:szCs w:val="21"/>
        </w:rPr>
      </w:pPr>
      <w:r>
        <w:rPr>
          <w:szCs w:val="21"/>
        </w:rPr>
        <w:t xml:space="preserve"> D. analyze which major is the best in U.S. universities</w:t>
      </w:r>
    </w:p>
    <w:p w:rsidR="00B97777" w:rsidRDefault="00B97777">
      <w:pPr>
        <w:rPr>
          <w:szCs w:val="21"/>
        </w:rPr>
      </w:pPr>
      <w:r>
        <w:rPr>
          <w:szCs w:val="21"/>
        </w:rPr>
        <w:t>82. It can be inferred from the passage that the IT industry ____________.</w:t>
      </w:r>
    </w:p>
    <w:p w:rsidR="00B97777" w:rsidRDefault="00B97777">
      <w:pPr>
        <w:rPr>
          <w:szCs w:val="21"/>
        </w:rPr>
      </w:pPr>
      <w:r>
        <w:rPr>
          <w:szCs w:val="21"/>
        </w:rPr>
        <w:t xml:space="preserve"> A. needs a large quantity of professionals     B. is jeopardized by venture investment</w:t>
      </w:r>
    </w:p>
    <w:p w:rsidR="00B97777" w:rsidRDefault="00B97777">
      <w:pPr>
        <w:rPr>
          <w:szCs w:val="21"/>
        </w:rPr>
      </w:pPr>
      <w:r>
        <w:rPr>
          <w:szCs w:val="21"/>
        </w:rPr>
        <w:t xml:space="preserve"> C. counted on new technologies to develop    D. used to experience a period of recession</w:t>
      </w:r>
    </w:p>
    <w:p w:rsidR="00B97777" w:rsidRDefault="00B97777">
      <w:pPr>
        <w:rPr>
          <w:szCs w:val="21"/>
        </w:rPr>
      </w:pPr>
      <w:r>
        <w:rPr>
          <w:szCs w:val="21"/>
        </w:rPr>
        <w:t>83. Applicants for computer science should do all the following EXCEPT_______.</w:t>
      </w:r>
    </w:p>
    <w:p w:rsidR="00B97777" w:rsidRDefault="00B97777">
      <w:pPr>
        <w:rPr>
          <w:szCs w:val="21"/>
        </w:rPr>
      </w:pPr>
      <w:r>
        <w:rPr>
          <w:szCs w:val="21"/>
        </w:rPr>
        <w:t xml:space="preserve"> A. enhancing their computing power       B. participating in technological activities</w:t>
      </w:r>
    </w:p>
    <w:p w:rsidR="00B97777" w:rsidRDefault="00B97777">
      <w:pPr>
        <w:rPr>
          <w:szCs w:val="21"/>
        </w:rPr>
      </w:pPr>
      <w:r>
        <w:rPr>
          <w:szCs w:val="21"/>
        </w:rPr>
        <w:t xml:space="preserve"> C. taking some advanced math classes      D. getting more tech-relevant experience</w:t>
      </w:r>
    </w:p>
    <w:p w:rsidR="00B97777" w:rsidRDefault="00B97777">
      <w:pPr>
        <w:rPr>
          <w:szCs w:val="21"/>
        </w:rPr>
      </w:pPr>
      <w:r>
        <w:rPr>
          <w:szCs w:val="21"/>
        </w:rPr>
        <w:t>84. According to the last paragraph, which of the following statements is INVPRRECT?</w:t>
      </w:r>
    </w:p>
    <w:p w:rsidR="00B97777" w:rsidRDefault="00B97777">
      <w:pPr>
        <w:rPr>
          <w:szCs w:val="21"/>
        </w:rPr>
      </w:pPr>
      <w:r>
        <w:rPr>
          <w:szCs w:val="21"/>
        </w:rPr>
        <w:t xml:space="preserve">  A. Computer science graduates have advantages in job-hunting.</w:t>
      </w:r>
    </w:p>
    <w:p w:rsidR="00B97777" w:rsidRDefault="00B97777">
      <w:pPr>
        <w:rPr>
          <w:szCs w:val="21"/>
        </w:rPr>
      </w:pPr>
      <w:r>
        <w:rPr>
          <w:szCs w:val="21"/>
        </w:rPr>
        <w:t xml:space="preserve">  B. IT professional can earn more than chemical engineers.</w:t>
      </w:r>
    </w:p>
    <w:p w:rsidR="00B97777" w:rsidRDefault="00B97777">
      <w:pPr>
        <w:rPr>
          <w:szCs w:val="21"/>
        </w:rPr>
      </w:pPr>
      <w:r>
        <w:rPr>
          <w:szCs w:val="21"/>
        </w:rPr>
        <w:t xml:space="preserve">  C. The fame of graduate school means a lot to one’s profession.</w:t>
      </w:r>
    </w:p>
    <w:p w:rsidR="00B97777" w:rsidRDefault="00B97777">
      <w:pPr>
        <w:rPr>
          <w:szCs w:val="21"/>
        </w:rPr>
      </w:pPr>
      <w:r>
        <w:rPr>
          <w:szCs w:val="21"/>
        </w:rPr>
        <w:t xml:space="preserve">  D. Once enrolled, IT students are guaranteed of higher pay.</w:t>
      </w:r>
    </w:p>
    <w:p w:rsidR="00B97777" w:rsidRDefault="00B97777">
      <w:pPr>
        <w:rPr>
          <w:szCs w:val="21"/>
        </w:rPr>
      </w:pPr>
      <w:r>
        <w:rPr>
          <w:szCs w:val="21"/>
        </w:rPr>
        <w:t>85. The author wrote this passage to ___________.</w:t>
      </w:r>
    </w:p>
    <w:p w:rsidR="00B97777" w:rsidRDefault="00B97777">
      <w:pPr>
        <w:rPr>
          <w:szCs w:val="21"/>
        </w:rPr>
      </w:pPr>
      <w:r>
        <w:rPr>
          <w:szCs w:val="21"/>
        </w:rPr>
        <w:t xml:space="preserve">  A. analyze the opportunity and challenge of IT major students.</w:t>
      </w:r>
    </w:p>
    <w:p w:rsidR="00B97777" w:rsidRDefault="00B97777">
      <w:pPr>
        <w:rPr>
          <w:szCs w:val="21"/>
        </w:rPr>
      </w:pPr>
      <w:r>
        <w:rPr>
          <w:szCs w:val="21"/>
        </w:rPr>
        <w:t xml:space="preserve">  B. explain why more people tend to apply for computer science</w:t>
      </w:r>
    </w:p>
    <w:p w:rsidR="00B97777" w:rsidRDefault="00B97777">
      <w:pPr>
        <w:rPr>
          <w:szCs w:val="21"/>
        </w:rPr>
      </w:pPr>
      <w:r>
        <w:rPr>
          <w:szCs w:val="21"/>
        </w:rPr>
        <w:t xml:space="preserve">  C. persuade more students to choose computer science major</w:t>
      </w:r>
    </w:p>
    <w:p w:rsidR="00B97777" w:rsidRDefault="00B97777">
      <w:pPr>
        <w:rPr>
          <w:szCs w:val="21"/>
        </w:rPr>
      </w:pPr>
      <w:r>
        <w:rPr>
          <w:szCs w:val="21"/>
        </w:rPr>
        <w:t xml:space="preserve">  D. describe the phenomenon in computer science job market</w:t>
      </w:r>
    </w:p>
    <w:p w:rsidR="00B97777" w:rsidRDefault="00B97777">
      <w:pPr>
        <w:rPr>
          <w:szCs w:val="21"/>
        </w:rPr>
      </w:pPr>
    </w:p>
    <w:p w:rsidR="00B97777" w:rsidRDefault="00B97777">
      <w:pPr>
        <w:rPr>
          <w:szCs w:val="21"/>
        </w:rPr>
      </w:pPr>
      <w:r>
        <w:rPr>
          <w:szCs w:val="21"/>
        </w:rPr>
        <w:t>Text B:</w:t>
      </w:r>
    </w:p>
    <w:p w:rsidR="00B97777" w:rsidRDefault="00B97777">
      <w:pPr>
        <w:rPr>
          <w:szCs w:val="21"/>
        </w:rPr>
      </w:pPr>
      <w:r>
        <w:rPr>
          <w:szCs w:val="21"/>
        </w:rPr>
        <w:t xml:space="preserve">   Scientists have learned how to discover what you are dreaming about while you sleep. A team of researchers led by Yukiyasu Kamitani used functional neuroimaging to scan the brains of three people as they slept, simultaneously recording their brain waves using electroencephalograpgy (EEG).</w:t>
      </w:r>
    </w:p>
    <w:p w:rsidR="00B97777" w:rsidRDefault="00B97777">
      <w:pPr>
        <w:rPr>
          <w:szCs w:val="21"/>
        </w:rPr>
      </w:pPr>
      <w:r>
        <w:rPr>
          <w:szCs w:val="21"/>
        </w:rPr>
        <w:t xml:space="preserve">   The researchers woke the participants whenever they detected the pattern of brain waves associated with sleep onset, asked them what they had just dreamed about, and then asked them to go back to sleep, for each participant. During each block, participants were woken up ten times per hour. Each volunteer reported having visual dream six or seven times every hour, giving the researchers a total of around 200 dream reports.</w:t>
      </w:r>
    </w:p>
    <w:p w:rsidR="00B97777" w:rsidRDefault="00B97777">
      <w:pPr>
        <w:rPr>
          <w:szCs w:val="21"/>
        </w:rPr>
      </w:pPr>
      <w:r>
        <w:rPr>
          <w:szCs w:val="21"/>
        </w:rPr>
        <w:t xml:space="preserve">   Most of the dreams reflected everyday experiences, but some contained unusual content, such as talking to a famous actor. The researchers extracted key words from the participants’ verbal reports, and picked 200 categories –such as “car”, “male”, “female”, and “computer”---that appeared most frequently in their dream reports. Kamitani and his colleagues then selected photos representing each category, scanned the participants’ brains again while they viewed the images, and compared brain activity patterns with those recorded just before the participants were woken up.</w:t>
      </w:r>
    </w:p>
    <w:p w:rsidR="00B97777" w:rsidRDefault="00B97777">
      <w:pPr>
        <w:rPr>
          <w:szCs w:val="21"/>
        </w:rPr>
      </w:pPr>
      <w:r>
        <w:rPr>
          <w:szCs w:val="21"/>
        </w:rPr>
        <w:t xml:space="preserve">   The researchers analyzed activity in brain areas V1, V2 and V3, which are involved in the earliest stages of visual processing and encode basic features of visual scenes, such as contrast and the orientation of edges. They also looked at several other regions that involved in higher order visual functions, such as object recognition.</w:t>
      </w:r>
    </w:p>
    <w:p w:rsidR="00B97777" w:rsidRDefault="00B97777">
      <w:pPr>
        <w:rPr>
          <w:szCs w:val="21"/>
        </w:rPr>
      </w:pPr>
      <w:r>
        <w:rPr>
          <w:szCs w:val="21"/>
        </w:rPr>
        <w:t xml:space="preserve">   In 2008, Kamitani and his colleagues reported that they could decode brain activity associated with the earliest stages of visual processing to reconstruct images shown to participants’ dreams. “We built a model to predict whether each category of content was present in the dreams,” says Kamitani. “By analyzing the brain activity during the nine seconds before we woke the subjects, we could predict whether a man is in the dream or not, for instance, with an accuracy of 75-80%.” The findings, presented at the annual meeting of the Society for Neuroscience, suggest that dreaming and visual perception share similar neural representations in the higher order visual areas of the brain.</w:t>
      </w:r>
    </w:p>
    <w:p w:rsidR="00B97777" w:rsidRDefault="00B97777">
      <w:pPr>
        <w:rPr>
          <w:szCs w:val="21"/>
        </w:rPr>
      </w:pPr>
      <w:r>
        <w:rPr>
          <w:szCs w:val="21"/>
        </w:rPr>
        <w:t xml:space="preserve">   Kamitani’s team are now trying to collect the same kind of data from the rapid eye movement (REM) stage of sleep, which is also associated with dreaming. This is more challenging but worth well. “Knowing more about the content of dreams and how it relates to brain activity may help us to understand the function of dreaming.”</w:t>
      </w:r>
    </w:p>
    <w:p w:rsidR="00B97777" w:rsidRDefault="00B97777">
      <w:pPr>
        <w:rPr>
          <w:szCs w:val="21"/>
        </w:rPr>
      </w:pPr>
      <w:r>
        <w:rPr>
          <w:szCs w:val="21"/>
        </w:rPr>
        <w:t>86. Which of the following paragraphs focuses on the procedure of the experiment?</w:t>
      </w:r>
    </w:p>
    <w:p w:rsidR="00B97777" w:rsidRDefault="00B97777">
      <w:pPr>
        <w:rPr>
          <w:szCs w:val="21"/>
        </w:rPr>
      </w:pPr>
      <w:r>
        <w:rPr>
          <w:szCs w:val="21"/>
        </w:rPr>
        <w:t xml:space="preserve">  A. Paragraph Two       B. Paragraph Three    C. Paragraph Four     D. Paragraph Five</w:t>
      </w:r>
    </w:p>
    <w:p w:rsidR="00B97777" w:rsidRDefault="00B97777">
      <w:pPr>
        <w:rPr>
          <w:szCs w:val="21"/>
        </w:rPr>
      </w:pPr>
      <w:r>
        <w:rPr>
          <w:szCs w:val="21"/>
        </w:rPr>
        <w:t>87. The basic methods employed in the analysis of verbal and visual information are _____.</w:t>
      </w:r>
    </w:p>
    <w:p w:rsidR="00B97777" w:rsidRDefault="00B97777">
      <w:pPr>
        <w:rPr>
          <w:szCs w:val="21"/>
        </w:rPr>
      </w:pPr>
      <w:r>
        <w:rPr>
          <w:szCs w:val="21"/>
        </w:rPr>
        <w:t xml:space="preserve">  A. synthesis and generation             B. decoding and orientation</w:t>
      </w:r>
    </w:p>
    <w:p w:rsidR="00B97777" w:rsidRDefault="00B97777">
      <w:pPr>
        <w:rPr>
          <w:szCs w:val="21"/>
        </w:rPr>
      </w:pPr>
      <w:r>
        <w:rPr>
          <w:szCs w:val="21"/>
        </w:rPr>
        <w:t xml:space="preserve">  C. classification and comparison         D. induction and deduction</w:t>
      </w:r>
    </w:p>
    <w:p w:rsidR="00B97777" w:rsidRDefault="00B97777">
      <w:pPr>
        <w:rPr>
          <w:szCs w:val="21"/>
        </w:rPr>
      </w:pPr>
      <w:r>
        <w:rPr>
          <w:szCs w:val="21"/>
        </w:rPr>
        <w:t>88. The passage suggests that higher order visual regions of the brain_____.</w:t>
      </w:r>
    </w:p>
    <w:p w:rsidR="00B97777" w:rsidRDefault="00B97777" w:rsidP="00A33E3F">
      <w:pPr>
        <w:ind w:firstLineChars="100" w:firstLine="31680"/>
        <w:rPr>
          <w:szCs w:val="21"/>
        </w:rPr>
      </w:pPr>
      <w:r>
        <w:rPr>
          <w:szCs w:val="21"/>
        </w:rPr>
        <w:t xml:space="preserve">A. are not involved in basic visual processing  </w:t>
      </w:r>
    </w:p>
    <w:p w:rsidR="00B97777" w:rsidRDefault="00B97777" w:rsidP="00A33E3F">
      <w:pPr>
        <w:ind w:firstLineChars="100" w:firstLine="31680"/>
        <w:rPr>
          <w:szCs w:val="21"/>
        </w:rPr>
      </w:pPr>
      <w:r>
        <w:rPr>
          <w:szCs w:val="21"/>
        </w:rPr>
        <w:t>B. have the main function of object recognition</w:t>
      </w:r>
    </w:p>
    <w:p w:rsidR="00B97777" w:rsidRDefault="00B97777" w:rsidP="00A33E3F">
      <w:pPr>
        <w:ind w:firstLineChars="100" w:firstLine="31680"/>
        <w:rPr>
          <w:szCs w:val="21"/>
        </w:rPr>
      </w:pPr>
      <w:r>
        <w:rPr>
          <w:szCs w:val="21"/>
        </w:rPr>
        <w:t>C. are related to the prediction of dream content</w:t>
      </w:r>
    </w:p>
    <w:p w:rsidR="00B97777" w:rsidRDefault="00B97777" w:rsidP="00A33E3F">
      <w:pPr>
        <w:ind w:firstLineChars="100" w:firstLine="31680"/>
        <w:rPr>
          <w:szCs w:val="21"/>
        </w:rPr>
      </w:pPr>
      <w:r>
        <w:rPr>
          <w:szCs w:val="21"/>
        </w:rPr>
        <w:t>D. contain nerves that form dream images</w:t>
      </w:r>
    </w:p>
    <w:p w:rsidR="00B97777" w:rsidRDefault="00B97777">
      <w:pPr>
        <w:rPr>
          <w:szCs w:val="21"/>
        </w:rPr>
      </w:pPr>
      <w:r>
        <w:rPr>
          <w:szCs w:val="21"/>
        </w:rPr>
        <w:t>89. Compared with the 2008 research, the new one has improved in the following aspects EXCEPT _______.</w:t>
      </w:r>
    </w:p>
    <w:p w:rsidR="00B97777" w:rsidRDefault="00B97777" w:rsidP="00A33E3F">
      <w:pPr>
        <w:ind w:firstLineChars="100" w:firstLine="31680"/>
        <w:rPr>
          <w:szCs w:val="21"/>
        </w:rPr>
      </w:pPr>
      <w:r>
        <w:rPr>
          <w:szCs w:val="21"/>
        </w:rPr>
        <w:t>A. accuracy      B. universality       C. definitude      D. profundity</w:t>
      </w:r>
    </w:p>
    <w:p w:rsidR="00B97777" w:rsidRDefault="00B97777">
      <w:pPr>
        <w:rPr>
          <w:szCs w:val="21"/>
        </w:rPr>
      </w:pPr>
      <w:r>
        <w:rPr>
          <w:szCs w:val="21"/>
        </w:rPr>
        <w:t>90. What can be the purpose of the last paragraph?</w:t>
      </w:r>
    </w:p>
    <w:p w:rsidR="00B97777" w:rsidRDefault="00B97777" w:rsidP="00A33E3F">
      <w:pPr>
        <w:ind w:firstLineChars="50" w:firstLine="31680"/>
        <w:rPr>
          <w:szCs w:val="21"/>
        </w:rPr>
      </w:pPr>
      <w:r>
        <w:rPr>
          <w:szCs w:val="21"/>
        </w:rPr>
        <w:t>A. To sum up the achievement of the research</w:t>
      </w:r>
    </w:p>
    <w:p w:rsidR="00B97777" w:rsidRDefault="00B97777" w:rsidP="00A33E3F">
      <w:pPr>
        <w:ind w:firstLineChars="50" w:firstLine="31680"/>
        <w:rPr>
          <w:szCs w:val="21"/>
        </w:rPr>
      </w:pPr>
      <w:r>
        <w:rPr>
          <w:szCs w:val="21"/>
        </w:rPr>
        <w:t>B. To introduce the latest development of the research</w:t>
      </w:r>
    </w:p>
    <w:p w:rsidR="00B97777" w:rsidRDefault="00B97777" w:rsidP="00A33E3F">
      <w:pPr>
        <w:ind w:firstLineChars="50" w:firstLine="31680"/>
        <w:rPr>
          <w:szCs w:val="21"/>
        </w:rPr>
      </w:pPr>
      <w:r>
        <w:rPr>
          <w:szCs w:val="21"/>
        </w:rPr>
        <w:t>C. To provide more details about the current research</w:t>
      </w:r>
    </w:p>
    <w:p w:rsidR="00B97777" w:rsidRDefault="00B97777" w:rsidP="00A33E3F">
      <w:pPr>
        <w:ind w:firstLineChars="50" w:firstLine="31680"/>
        <w:rPr>
          <w:szCs w:val="21"/>
          <w:shd w:val="pct10" w:color="auto" w:fill="FFFFFF"/>
        </w:rPr>
      </w:pPr>
      <w:r>
        <w:rPr>
          <w:szCs w:val="21"/>
        </w:rPr>
        <w:t>D. To predict the tendency of the research in the future</w:t>
      </w:r>
    </w:p>
    <w:p w:rsidR="00B97777" w:rsidRDefault="00B97777">
      <w:r>
        <w:t xml:space="preserve"> </w:t>
      </w:r>
    </w:p>
    <w:p w:rsidR="00B97777" w:rsidRDefault="00B97777">
      <w:pPr>
        <w:rPr>
          <w:b/>
          <w:bCs/>
        </w:rPr>
      </w:pPr>
      <w:r>
        <w:rPr>
          <w:b/>
          <w:bCs/>
        </w:rPr>
        <w:t>TEXT C</w:t>
      </w:r>
    </w:p>
    <w:p w:rsidR="00B97777" w:rsidRDefault="00B97777" w:rsidP="00A33E3F">
      <w:pPr>
        <w:ind w:firstLineChars="200" w:firstLine="31680"/>
      </w:pPr>
      <w:r>
        <w:t>The silent young women in bed number six is called Jasmine. So am I ,but names are only superficial things ,floats bobbing one the surface of the water ,and we share deeper connections than  that .Which is why she fascinates me-----why I send my off-duty time sitting beside her.</w:t>
      </w:r>
    </w:p>
    <w:p w:rsidR="00B97777" w:rsidRDefault="00B97777" w:rsidP="00A33E3F">
      <w:pPr>
        <w:ind w:firstLineChars="200" w:firstLine="31680"/>
      </w:pPr>
      <w:r>
        <w:t>Today is difficult. The ward heaves with patients and I am kept busy .late in the afternoon ,I get a few moments to take  it over to the orange plastic chair beside her bed .</w:t>
      </w:r>
      <w:r>
        <w:rPr>
          <w:rFonts w:hint="eastAsia"/>
        </w:rPr>
        <w:t>”</w:t>
      </w:r>
      <w:r>
        <w:t xml:space="preserve">I say ,as if greeting myself . She does not reply .Jasmine never replies. She is down too deep </w:t>
      </w:r>
    </w:p>
    <w:p w:rsidR="00B97777" w:rsidRDefault="00B97777" w:rsidP="00A33E3F">
      <w:pPr>
        <w:ind w:firstLineChars="200" w:firstLine="31680"/>
      </w:pPr>
      <w:r>
        <w:t>Like me, she has been sea-damaged. I  too am the daughter of a fisherman, so I bait my words like fish-books cats them into her eras ,imagine them sinking down through cold ,dark water .Down to wherever she may be .</w:t>
      </w:r>
      <w:r>
        <w:rPr>
          <w:rFonts w:hint="eastAsia"/>
        </w:rPr>
        <w:t>”</w:t>
      </w:r>
      <w:r>
        <w:t xml:space="preserve">I have little time today ,” I Tell her ,touching her hair .With Jasmine, it is always difficult not to touch .She is that rare thing, a truly beautiful women .Because of this, people invent reasons to walk by. I catch them looking, drinking her in, feeding on her ,They are barracuda, all of them. Great beauty is something Jasmine and I do not share , I am glad of it , </w:t>
      </w:r>
      <w:r>
        <w:rPr>
          <w:rFonts w:hint="eastAsia"/>
        </w:rPr>
        <w:t>“</w:t>
      </w:r>
      <w:r>
        <w:t>I say Last week he said he would come . jasmine says nothing . Her left eyelid flickers , perhaps.</w:t>
      </w:r>
    </w:p>
    <w:p w:rsidR="00B97777" w:rsidRDefault="00B97777" w:rsidP="00A33E3F">
      <w:pPr>
        <w:ind w:firstLineChars="200" w:firstLine="31680"/>
      </w:pPr>
      <w:r>
        <w:t>It is two months since the incident on her father’s fishing boat ,since she fell overboard, sank, became entangled in the nets. It was some time before anyone noticed, then there was panic T Her father hauled her back on board and sailed for home. When he finally arrived, he carried ashore what he thought was his daughter</w:t>
      </w:r>
      <w:r>
        <w:rPr>
          <w:rFonts w:hint="eastAsia"/>
        </w:rPr>
        <w:t>’</w:t>
      </w:r>
      <w:r>
        <w:t>s body. Fortunately, there was a doctor in the village that morning, a young man visiting relatives. It was he who brought this drowned women back from the brink, he who told me her story, She opened her eyes, he said, looked up at her father and spoke a single word-----then sank again, this time into coma. Barracuda. That is what Jasmine said.</w:t>
      </w:r>
    </w:p>
    <w:p w:rsidR="00B97777" w:rsidRDefault="00B97777" w:rsidP="00A33E3F">
      <w:pPr>
        <w:ind w:firstLineChars="200" w:firstLine="31680"/>
      </w:pPr>
      <w:r>
        <w:t>When her father visits, he touches her hair, kisses her cheek, sits in the orange plastic chair at the side of her bed and holds her hand. Like my own father, he has the big, brown, life-roughened hands of a fisherman. He too smells of the sea, and pretends he is a good, simple man. Jasmine. We share so much, we are almost one.</w:t>
      </w:r>
    </w:p>
    <w:p w:rsidR="00B97777" w:rsidRDefault="00B97777" w:rsidP="00A33E3F">
      <w:pPr>
        <w:ind w:firstLineChars="200" w:firstLine="31680"/>
      </w:pPr>
      <w:r>
        <w:t>I remember early mornings , my hair touched to wake me , my father lifting me half-asleep from my bed , carrying me , dropping me into his boat . His voice rough in my ear, his hands rough on my skin, I never wanted to go , but I was just a child . He did as he wished.</w:t>
      </w:r>
    </w:p>
    <w:p w:rsidR="00B97777" w:rsidRDefault="00B97777" w:rsidP="00A33E3F">
      <w:pPr>
        <w:ind w:firstLineChars="200" w:firstLine="31680"/>
      </w:pPr>
      <w:r>
        <w:rPr>
          <w:rFonts w:hint="eastAsia"/>
        </w:rPr>
        <w:t>“</w:t>
      </w:r>
      <w:r>
        <w:t>Jasmine , you have a life inside you . can</w:t>
      </w:r>
      <w:r>
        <w:rPr>
          <w:rFonts w:hint="eastAsia"/>
        </w:rPr>
        <w:t>’</w:t>
      </w:r>
      <w:r>
        <w:t>t you hear it calling?</w:t>
      </w:r>
      <w:r>
        <w:rPr>
          <w:rFonts w:hint="eastAsia"/>
        </w:rPr>
        <w:t>”</w:t>
      </w:r>
      <w:r>
        <w:t xml:space="preserve"> I watch  Jasmine’s eyelids, Waiting for her to bite.</w:t>
      </w:r>
    </w:p>
    <w:p w:rsidR="00B97777" w:rsidRDefault="00B97777" w:rsidP="00A33E3F">
      <w:pPr>
        <w:ind w:firstLineChars="200" w:firstLine="31680"/>
      </w:pPr>
    </w:p>
    <w:p w:rsidR="00B97777" w:rsidRDefault="00B97777" w:rsidP="00A33E3F">
      <w:pPr>
        <w:ind w:firstLineChars="200" w:firstLine="31680"/>
      </w:pPr>
      <w:r>
        <w:t>91. The author pays special attention to Jasmine probably because (  )</w:t>
      </w:r>
    </w:p>
    <w:p w:rsidR="00B97777" w:rsidRDefault="00B97777" w:rsidP="00A33E3F">
      <w:pPr>
        <w:ind w:firstLineChars="200" w:firstLine="31680"/>
      </w:pPr>
      <w:r>
        <w:t>A. she is also the daughter of a fisherman</w:t>
      </w:r>
      <w:r>
        <w:tab/>
        <w:t xml:space="preserve">B. she is in connection with Jasmine </w:t>
      </w:r>
    </w:p>
    <w:p w:rsidR="00B97777" w:rsidRDefault="00B97777" w:rsidP="00A33E3F">
      <w:pPr>
        <w:ind w:firstLineChars="200" w:firstLine="31680"/>
      </w:pPr>
      <w:r>
        <w:t xml:space="preserve">C. she experienced a similar accident </w:t>
      </w:r>
      <w:r>
        <w:tab/>
        <w:t xml:space="preserve">   D. she feels identified with this patient </w:t>
      </w:r>
    </w:p>
    <w:p w:rsidR="00B97777" w:rsidRDefault="00B97777" w:rsidP="00A33E3F">
      <w:pPr>
        <w:ind w:firstLineChars="200" w:firstLine="31680"/>
      </w:pPr>
      <w:r>
        <w:t>92. The word “Barracuda” is used as symbol of something (   )</w:t>
      </w:r>
    </w:p>
    <w:p w:rsidR="00B97777" w:rsidRDefault="00B97777" w:rsidP="00A33E3F">
      <w:pPr>
        <w:ind w:firstLineChars="200" w:firstLine="31680"/>
      </w:pPr>
      <w:r>
        <w:t xml:space="preserve">A. cunning and fierce </w:t>
      </w:r>
      <w:r>
        <w:tab/>
        <w:t xml:space="preserve">B. horrible and deadly </w:t>
      </w:r>
    </w:p>
    <w:p w:rsidR="00B97777" w:rsidRDefault="00B97777" w:rsidP="00A33E3F">
      <w:pPr>
        <w:ind w:firstLineChars="200" w:firstLine="31680"/>
      </w:pPr>
      <w:r>
        <w:t>C. Greedy and harmful</w:t>
      </w:r>
      <w:r>
        <w:tab/>
        <w:t>D. cruel and reckless</w:t>
      </w:r>
    </w:p>
    <w:p w:rsidR="00B97777" w:rsidRDefault="00B97777" w:rsidP="00A33E3F">
      <w:pPr>
        <w:ind w:firstLineChars="200" w:firstLine="31680"/>
      </w:pPr>
      <w:r>
        <w:t>93. Which of the following words can best describe the author’s feeling towards Jasmine ?(   )</w:t>
      </w:r>
    </w:p>
    <w:p w:rsidR="00B97777" w:rsidRDefault="00B97777" w:rsidP="00A33E3F">
      <w:pPr>
        <w:ind w:firstLineChars="200" w:firstLine="31680"/>
      </w:pPr>
      <w:r>
        <w:t>A. perplex      B. fascinated       C. affectionate       D. sympathetic</w:t>
      </w:r>
      <w:r>
        <w:tab/>
      </w:r>
    </w:p>
    <w:p w:rsidR="00B97777" w:rsidRDefault="00B97777" w:rsidP="00A33E3F">
      <w:pPr>
        <w:ind w:firstLineChars="200" w:firstLine="31680"/>
      </w:pPr>
      <w:r>
        <w:t>94. Form the passage, we can infer that’s the author (   )</w:t>
      </w:r>
    </w:p>
    <w:p w:rsidR="00B97777" w:rsidRDefault="00B97777" w:rsidP="00A33E3F">
      <w:pPr>
        <w:ind w:leftChars="200" w:left="31680"/>
      </w:pPr>
      <w:r>
        <w:t>A. finds it painful to recall her life as fisher folk</w:t>
      </w:r>
      <w:r>
        <w:tab/>
        <w:t xml:space="preserve"> </w:t>
      </w:r>
    </w:p>
    <w:p w:rsidR="00B97777" w:rsidRDefault="00B97777" w:rsidP="00A33E3F">
      <w:pPr>
        <w:ind w:leftChars="200" w:left="31680"/>
      </w:pPr>
      <w:r>
        <w:t xml:space="preserve">B. hates her fisherman father for his cruelty       </w:t>
      </w:r>
    </w:p>
    <w:p w:rsidR="00B97777" w:rsidRDefault="00B97777" w:rsidP="00A33E3F">
      <w:pPr>
        <w:ind w:leftChars="200" w:left="31680"/>
      </w:pPr>
      <w:r>
        <w:t xml:space="preserve">C. used to be attacked and injured by barracuda    </w:t>
      </w:r>
    </w:p>
    <w:p w:rsidR="00B97777" w:rsidRDefault="00B97777" w:rsidP="00A33E3F">
      <w:pPr>
        <w:ind w:leftChars="200" w:left="31680"/>
      </w:pPr>
      <w:r>
        <w:t>D. hopes that she can change Jasmine</w:t>
      </w:r>
      <w:r>
        <w:rPr>
          <w:rFonts w:hint="eastAsia"/>
        </w:rPr>
        <w:t>’</w:t>
      </w:r>
      <w:r>
        <w:t xml:space="preserve">s life </w:t>
      </w:r>
    </w:p>
    <w:p w:rsidR="00B97777" w:rsidRDefault="00B97777" w:rsidP="00A33E3F">
      <w:pPr>
        <w:ind w:firstLineChars="200" w:firstLine="31680"/>
      </w:pPr>
      <w:r>
        <w:t>95. The author narrates the story with a touch of (    )</w:t>
      </w:r>
    </w:p>
    <w:p w:rsidR="00B97777" w:rsidRDefault="00B97777" w:rsidP="00A33E3F">
      <w:pPr>
        <w:ind w:firstLineChars="200" w:firstLine="31680"/>
      </w:pPr>
      <w:r>
        <w:t xml:space="preserve">A. delight </w:t>
      </w:r>
      <w:r>
        <w:tab/>
        <w:t xml:space="preserve">                      B. hopefulness</w:t>
      </w:r>
    </w:p>
    <w:p w:rsidR="00B97777" w:rsidRDefault="00B97777" w:rsidP="00A33E3F">
      <w:pPr>
        <w:ind w:firstLineChars="200" w:firstLine="31680"/>
      </w:pPr>
      <w:r>
        <w:t>C. Resent</w:t>
      </w:r>
      <w:r>
        <w:tab/>
        <w:t xml:space="preserve">                          D. depression </w:t>
      </w:r>
    </w:p>
    <w:p w:rsidR="00B97777" w:rsidRDefault="00B97777">
      <w:pPr>
        <w:rPr>
          <w:b/>
          <w:bCs/>
        </w:rPr>
      </w:pPr>
      <w:r>
        <w:rPr>
          <w:b/>
          <w:bCs/>
        </w:rPr>
        <w:t>TEXT D</w:t>
      </w:r>
    </w:p>
    <w:p w:rsidR="00B97777" w:rsidRDefault="00B97777" w:rsidP="00A33E3F">
      <w:pPr>
        <w:ind w:firstLineChars="200" w:firstLine="31680"/>
      </w:pPr>
      <w:r>
        <w:t>Though the free-market faithful have long preached that competition creates efficiency, as if it were a law of nature, nature itself teaches a different lesson. The seductively simple story of the virtues of competition contains some general theoretical truth, but execution is how theory dies, and we can’t let blind faith prevent us from seeing the deviling details of how it operates in practice. Unregulated competition in nature regularly delivers disaster. And ignoring nature’s lessons for our economy would have us be as dumb as trees. Competition frequently creates foolish costs and undesirable outcomes.</w:t>
      </w:r>
    </w:p>
    <w:p w:rsidR="00B97777" w:rsidRDefault="00B97777" w:rsidP="00A33E3F">
      <w:pPr>
        <w:ind w:firstLineChars="200" w:firstLine="31680"/>
      </w:pPr>
      <w:r>
        <w:t xml:space="preserve">Richard Dawkins tells us, </w:t>
      </w:r>
      <w:r>
        <w:rPr>
          <w:rFonts w:hint="eastAsia"/>
        </w:rPr>
        <w:t>“</w:t>
      </w:r>
      <w:r>
        <w:t>Tree trunks are standing monuments to futile competition.</w:t>
      </w:r>
      <w:r>
        <w:rPr>
          <w:rFonts w:hint="eastAsia"/>
        </w:rPr>
        <w:t>”</w:t>
      </w:r>
      <w:r>
        <w:t xml:space="preserve"> No tree can afford to not compete in the height competition. However, if somehow the trees could arrange a pact of friendship to limit their heights, each tree, and the forest as a whole, could save energy. This is obviously not possible for trees, but if it were, Dawkins concludes, the </w:t>
      </w:r>
      <w:r>
        <w:rPr>
          <w:rFonts w:hint="eastAsia"/>
        </w:rPr>
        <w:t>“</w:t>
      </w:r>
      <w:r>
        <w:t>Forest of Friendship [would be] more efficient as a forest.</w:t>
      </w:r>
      <w:r>
        <w:rPr>
          <w:rFonts w:hint="eastAsia"/>
        </w:rPr>
        <w:t>”</w:t>
      </w:r>
    </w:p>
    <w:p w:rsidR="00B97777" w:rsidRDefault="00B97777" w:rsidP="00A33E3F">
      <w:pPr>
        <w:ind w:firstLineChars="200" w:firstLine="31680"/>
      </w:pPr>
      <w:r>
        <w:t>Systems of self-interested agents, responding only to local incentives, can easily evolve energy-wasting, unfruitful competitions. Dawkins doesn’t make the obvious connection between free- market theory and freely evolved systems, but you should. Once a way of competing is established, it’s very difficult for individuals not to play along. If we let our economies imitate trees, and the majority of nature, in practicing unguided free competition, the results will often be suboptimal, for each and for all. Worse, we will miss the main benefit of being human, which is to use reason to coordinate better outcomes.</w:t>
      </w:r>
    </w:p>
    <w:p w:rsidR="00B97777" w:rsidRDefault="00B97777" w:rsidP="00A33E3F">
      <w:pPr>
        <w:ind w:firstLineChars="200" w:firstLine="31680"/>
      </w:pPr>
      <w:r>
        <w:t xml:space="preserve">Enormous ill-suited </w:t>
      </w:r>
      <w:r>
        <w:rPr>
          <w:rFonts w:hint="eastAsia"/>
        </w:rPr>
        <w:t>“</w:t>
      </w:r>
      <w:r>
        <w:t>monuments to futile competition</w:t>
      </w:r>
      <w:r>
        <w:rPr>
          <w:rFonts w:hint="eastAsia"/>
        </w:rPr>
        <w:t>”</w:t>
      </w:r>
      <w:r>
        <w:t xml:space="preserve"> exist at the heart of our health-care system. A 2008 study found that pharmaceutical companies spend 24% of their revenue on marketing and promotion (versus 13% on research and development). Drug prescription decisions should be based on objective medical criteria, and data on performance and side effects is publicly available. So why on earth would it make sense for pharmaceutical companies to spend so much on the armies of sales reps that visit doctors with such relentless regularity? The local logic at work is that no individual company can risk not playing the game. </w:t>
      </w:r>
    </w:p>
    <w:p w:rsidR="00B97777" w:rsidRDefault="00B97777" w:rsidP="00A33E3F">
      <w:pPr>
        <w:ind w:firstLineChars="150" w:firstLine="31680"/>
      </w:pPr>
      <w:r>
        <w:t xml:space="preserve">Actually the lack of this complex cross-agent coordination  prevents </w:t>
      </w:r>
      <w:r>
        <w:rPr>
          <w:rFonts w:hint="eastAsia"/>
        </w:rPr>
        <w:t>“</w:t>
      </w:r>
      <w:r>
        <w:t>the market</w:t>
      </w:r>
      <w:r>
        <w:rPr>
          <w:rFonts w:hint="eastAsia"/>
        </w:rPr>
        <w:t>”</w:t>
      </w:r>
      <w:r>
        <w:t xml:space="preserve"> from increasing efficiencies in our unintelligently evolved U.S. Health-care System. Competition’s benefits are created by constraints. Creative responses to designed and guided limits can work better than </w:t>
      </w:r>
      <w:r>
        <w:rPr>
          <w:rFonts w:hint="eastAsia"/>
        </w:rPr>
        <w:t>“</w:t>
      </w:r>
      <w:r>
        <w:t>natural constraints</w:t>
      </w:r>
      <w:r>
        <w:rPr>
          <w:rFonts w:hint="eastAsia"/>
        </w:rPr>
        <w:t>”</w:t>
      </w:r>
      <w:r>
        <w:t>  .</w:t>
      </w:r>
    </w:p>
    <w:p w:rsidR="00B97777" w:rsidRDefault="00B97777" w:rsidP="00A33E3F">
      <w:pPr>
        <w:ind w:firstLineChars="150" w:firstLine="31680"/>
      </w:pPr>
      <w:r>
        <w:t xml:space="preserve">Free competition does not magically lead to the best outcome in nature. Nor does it in economics. The magic of markets isn’t like the magic of science; it’s more akin to stage magic, where the effect is achieved by misdirection. A selective spotlight story focuses our attention, on the one hand, on the benefits of unbridled competition, but draws attention away from the other, invisible hand, as it's busy externalizing costs or in other ways causing harm. This oversimplifying and oversold story has outlived its fitness. Our choice is either to be as dumb as trees, or to guide competition for better outcomes. </w:t>
      </w:r>
    </w:p>
    <w:p w:rsidR="00B97777" w:rsidRDefault="00B97777">
      <w:pPr>
        <w:numPr>
          <w:ilvl w:val="0"/>
          <w:numId w:val="70"/>
        </w:numPr>
      </w:pPr>
      <w:r>
        <w:t>By saying</w:t>
      </w:r>
      <w:r>
        <w:rPr>
          <w:rFonts w:hint="eastAsia"/>
        </w:rPr>
        <w:t>“</w:t>
      </w:r>
      <w:r>
        <w:t xml:space="preserve">execution is how theory dies </w:t>
      </w:r>
      <w:r>
        <w:rPr>
          <w:rFonts w:hint="eastAsia"/>
        </w:rPr>
        <w:t>”</w:t>
      </w:r>
      <w:r>
        <w:t>,the author means____</w:t>
      </w:r>
    </w:p>
    <w:p w:rsidR="00B97777" w:rsidRDefault="00B97777">
      <w:r>
        <w:t xml:space="preserve">  A .people’s behaviors are often against theory B. theory can be useless in practical operation </w:t>
      </w:r>
    </w:p>
    <w:p w:rsidR="00B97777" w:rsidRDefault="00B97777">
      <w:r>
        <w:t xml:space="preserve">  C. execution is much complicated than theory D. theory can not stand the test of the reality </w:t>
      </w:r>
    </w:p>
    <w:p w:rsidR="00B97777" w:rsidRDefault="00B97777">
      <w:pPr>
        <w:numPr>
          <w:ilvl w:val="0"/>
          <w:numId w:val="70"/>
        </w:numPr>
      </w:pPr>
      <w:r>
        <w:t>According to the author, competition can lead to inefficiency without____</w:t>
      </w:r>
    </w:p>
    <w:p w:rsidR="00B97777" w:rsidRDefault="00B97777">
      <w:r>
        <w:t xml:space="preserve">  A. appropriate theory                     B. accurate practice </w:t>
      </w:r>
    </w:p>
    <w:p w:rsidR="00B97777" w:rsidRDefault="00B97777">
      <w:r>
        <w:t xml:space="preserve">  C. rational guidance                      D. proper incentive </w:t>
      </w:r>
    </w:p>
    <w:p w:rsidR="00B97777" w:rsidRDefault="00B97777">
      <w:pPr>
        <w:numPr>
          <w:ilvl w:val="0"/>
          <w:numId w:val="70"/>
        </w:numPr>
      </w:pPr>
      <w:r>
        <w:t>It is implied that the U.S. health-care system____.</w:t>
      </w:r>
    </w:p>
    <w:p w:rsidR="00B97777" w:rsidRDefault="00B97777">
      <w:r>
        <w:t xml:space="preserve">  A. fails to curb malicious competition between the drug makers </w:t>
      </w:r>
    </w:p>
    <w:p w:rsidR="00B97777" w:rsidRDefault="00B97777">
      <w:r>
        <w:t xml:space="preserve">  B. was established under the guidance of an erroneous theory  </w:t>
      </w:r>
    </w:p>
    <w:p w:rsidR="00B97777" w:rsidRDefault="00B97777">
      <w:r>
        <w:t xml:space="preserve">  C. spends a large amount of its revenue on market promotion </w:t>
      </w:r>
    </w:p>
    <w:p w:rsidR="00B97777" w:rsidRDefault="00B97777">
      <w:r>
        <w:t xml:space="preserve">  D .is hindered by the waste arising from unlimited competition </w:t>
      </w:r>
    </w:p>
    <w:p w:rsidR="00B97777" w:rsidRDefault="00B97777">
      <w:pPr>
        <w:numPr>
          <w:ilvl w:val="0"/>
          <w:numId w:val="70"/>
        </w:numPr>
      </w:pPr>
      <w:r>
        <w:t>The attitude of the author towards Ramona is one of ____.</w:t>
      </w:r>
    </w:p>
    <w:p w:rsidR="00B97777" w:rsidRDefault="00B97777">
      <w:pPr>
        <w:numPr>
          <w:ilvl w:val="0"/>
          <w:numId w:val="71"/>
        </w:numPr>
      </w:pPr>
      <w:r>
        <w:t xml:space="preserve">admiring         B. disdainful        C. apathetic          D. critical </w:t>
      </w:r>
    </w:p>
    <w:p w:rsidR="00B97777" w:rsidRDefault="00B97777">
      <w:pPr>
        <w:numPr>
          <w:ilvl w:val="0"/>
          <w:numId w:val="70"/>
        </w:numPr>
      </w:pPr>
      <w:r>
        <w:t>According to the text , Ramona can be described as all of the following EXCEPT_____.</w:t>
      </w:r>
    </w:p>
    <w:p w:rsidR="00B97777" w:rsidRDefault="00B97777">
      <w:pPr>
        <w:numPr>
          <w:ilvl w:val="0"/>
          <w:numId w:val="72"/>
        </w:numPr>
      </w:pPr>
      <w:r>
        <w:t xml:space="preserve">easygoing        B. considerate       C. relentless          D. extroverted </w:t>
      </w:r>
    </w:p>
    <w:p w:rsidR="00B97777" w:rsidRDefault="00B97777"/>
    <w:p w:rsidR="00B97777" w:rsidRDefault="00B97777">
      <w:r>
        <w:t>Key to Model Test Six</w:t>
      </w:r>
    </w:p>
    <w:p w:rsidR="00B97777" w:rsidRDefault="00B97777">
      <w:r>
        <w:t xml:space="preserve">Part </w:t>
      </w:r>
      <w:r>
        <w:rPr>
          <w:rFonts w:ascii="宋体" w:hAnsi="宋体" w:hint="eastAsia"/>
        </w:rPr>
        <w:t>Ⅲ</w:t>
      </w:r>
      <w:r>
        <w:t xml:space="preserve"> Cloze</w:t>
      </w:r>
    </w:p>
    <w:p w:rsidR="00B97777" w:rsidRDefault="00B97777">
      <w:r>
        <w:t>31-35: B A C D C               36-40: C D B C A</w:t>
      </w:r>
    </w:p>
    <w:p w:rsidR="00B97777" w:rsidRDefault="00B97777">
      <w:r>
        <w:t>41-45: D C B A D               46-50: C B A D B</w:t>
      </w:r>
    </w:p>
    <w:p w:rsidR="00B97777" w:rsidRDefault="00B97777">
      <w:r>
        <w:t xml:space="preserve">Part </w:t>
      </w:r>
      <w:r>
        <w:rPr>
          <w:rFonts w:ascii="宋体" w:hAnsi="宋体" w:hint="eastAsia"/>
        </w:rPr>
        <w:t>Ⅳ</w:t>
      </w:r>
      <w:r>
        <w:t>Grammar &amp; Vocabulary</w:t>
      </w:r>
    </w:p>
    <w:p w:rsidR="00B97777" w:rsidRDefault="00B97777">
      <w:r>
        <w:t xml:space="preserve">51-55: C B D C D               56-60: C D D C C </w:t>
      </w:r>
    </w:p>
    <w:p w:rsidR="00B97777" w:rsidRDefault="00B97777">
      <w:r>
        <w:t xml:space="preserve">61-65: B B D C D               66-70: D B B B C </w:t>
      </w:r>
    </w:p>
    <w:p w:rsidR="00B97777" w:rsidRDefault="00B97777">
      <w:r>
        <w:t xml:space="preserve">71-75: C D C A D               76-80: B D B C A </w:t>
      </w:r>
    </w:p>
    <w:p w:rsidR="00B97777" w:rsidRDefault="00B97777">
      <w:r>
        <w:t xml:space="preserve">Part </w:t>
      </w:r>
      <w:r>
        <w:rPr>
          <w:rFonts w:ascii="宋体" w:hAnsi="宋体" w:hint="eastAsia"/>
        </w:rPr>
        <w:t>Ⅴ</w:t>
      </w:r>
      <w:r>
        <w:t>Reading Comprehension</w:t>
      </w:r>
    </w:p>
    <w:p w:rsidR="00B97777" w:rsidRDefault="00B97777">
      <w:r>
        <w:t xml:space="preserve">81-85: B D A D A             86-90: A C C B B </w:t>
      </w:r>
    </w:p>
    <w:p w:rsidR="00B97777" w:rsidRDefault="00B97777">
      <w:r>
        <w:t xml:space="preserve">91-95: D C D A B             96-100: C C D B A </w:t>
      </w:r>
    </w:p>
    <w:p w:rsidR="00B97777" w:rsidRDefault="00B97777">
      <w:pPr>
        <w:rPr>
          <w:b/>
          <w:szCs w:val="21"/>
          <w:shd w:val="pct10" w:color="auto" w:fill="FFFFFF"/>
        </w:rPr>
      </w:pPr>
    </w:p>
    <w:p w:rsidR="00B97777" w:rsidRDefault="00B97777">
      <w:pPr>
        <w:rPr>
          <w:b/>
          <w:szCs w:val="21"/>
        </w:rPr>
      </w:pPr>
      <w:r>
        <w:rPr>
          <w:b/>
          <w:szCs w:val="21"/>
          <w:shd w:val="pct10" w:color="auto" w:fill="FFFFFF"/>
        </w:rPr>
        <w:t xml:space="preserve">PART </w:t>
      </w:r>
      <w:r>
        <w:rPr>
          <w:b/>
          <w:szCs w:val="21"/>
          <w:shd w:val="pct10" w:color="auto" w:fill="FFFFFF"/>
        </w:rPr>
        <w:fldChar w:fldCharType="begin"/>
      </w:r>
      <w:r>
        <w:rPr>
          <w:b/>
          <w:szCs w:val="21"/>
          <w:shd w:val="pct10" w:color="auto" w:fill="FFFFFF"/>
        </w:rPr>
        <w:instrText xml:space="preserve"> = 6 \* ROMAN </w:instrText>
      </w:r>
      <w:r>
        <w:rPr>
          <w:b/>
          <w:szCs w:val="21"/>
          <w:shd w:val="pct10" w:color="auto" w:fill="FFFFFF"/>
        </w:rPr>
        <w:fldChar w:fldCharType="separate"/>
      </w:r>
      <w:r>
        <w:rPr>
          <w:b/>
          <w:szCs w:val="21"/>
          <w:shd w:val="pct10" w:color="auto" w:fill="FFFFFF"/>
          <w:lang w:val="zh-CN"/>
        </w:rPr>
        <w:t>VI</w:t>
      </w:r>
      <w:r>
        <w:rPr>
          <w:b/>
          <w:szCs w:val="21"/>
          <w:shd w:val="pct10" w:color="auto" w:fill="FFFFFF"/>
        </w:rPr>
        <w:fldChar w:fldCharType="end"/>
      </w:r>
      <w:r>
        <w:rPr>
          <w:b/>
          <w:szCs w:val="21"/>
        </w:rPr>
        <w:t xml:space="preserve">  WRITING</w:t>
      </w:r>
    </w:p>
    <w:p w:rsidR="00B97777" w:rsidRDefault="00B97777">
      <w:pPr>
        <w:rPr>
          <w:szCs w:val="21"/>
        </w:rPr>
      </w:pPr>
      <w:r>
        <w:rPr>
          <w:szCs w:val="21"/>
          <w:shd w:val="pct10" w:color="auto" w:fill="FFFFFF"/>
        </w:rPr>
        <w:t>SECTION A</w:t>
      </w:r>
      <w:r>
        <w:rPr>
          <w:szCs w:val="21"/>
        </w:rPr>
        <w:t xml:space="preserve">  COMPOSITION</w:t>
      </w:r>
    </w:p>
    <w:p w:rsidR="00B97777" w:rsidRDefault="00B97777">
      <w:pPr>
        <w:rPr>
          <w:b/>
          <w:szCs w:val="21"/>
        </w:rPr>
      </w:pPr>
      <w:r>
        <w:rPr>
          <w:szCs w:val="21"/>
        </w:rPr>
        <w:t xml:space="preserve">  </w:t>
      </w:r>
      <w:r>
        <w:rPr>
          <w:b/>
          <w:szCs w:val="21"/>
        </w:rPr>
        <w:t>Nowadays graduates face increasingly fierce competitions in job hunting. In order to help them win the competitions, a few universities intend to offer courses on official etiquette. However, someone casts doubt upon the effectiveness of such courses. What is your opinion.</w:t>
      </w:r>
    </w:p>
    <w:p w:rsidR="00B97777" w:rsidRDefault="00B97777">
      <w:pPr>
        <w:rPr>
          <w:i/>
          <w:szCs w:val="21"/>
        </w:rPr>
      </w:pPr>
      <w:r>
        <w:rPr>
          <w:b/>
          <w:szCs w:val="21"/>
        </w:rPr>
        <w:t xml:space="preserve">  </w:t>
      </w:r>
      <w:r>
        <w:rPr>
          <w:i/>
          <w:szCs w:val="21"/>
        </w:rPr>
        <w:t>Write on ANSWER SHEET THREE a composition of about 200 words on the following topic.</w:t>
      </w:r>
    </w:p>
    <w:p w:rsidR="00B97777" w:rsidRDefault="00B97777">
      <w:pPr>
        <w:jc w:val="center"/>
        <w:rPr>
          <w:szCs w:val="21"/>
        </w:rPr>
      </w:pPr>
      <w:r>
        <w:rPr>
          <w:i/>
          <w:szCs w:val="21"/>
        </w:rPr>
        <w:t xml:space="preserve"> </w:t>
      </w:r>
      <w:r>
        <w:rPr>
          <w:szCs w:val="21"/>
        </w:rPr>
        <w:t>‘</w:t>
      </w:r>
      <w:r>
        <w:rPr>
          <w:b/>
          <w:szCs w:val="21"/>
        </w:rPr>
        <w:t>Is it necessary to teach graduates official etiquette</w:t>
      </w:r>
    </w:p>
    <w:p w:rsidR="00B97777" w:rsidRDefault="00B97777" w:rsidP="00A33E3F">
      <w:pPr>
        <w:ind w:firstLineChars="100" w:firstLine="31680"/>
        <w:rPr>
          <w:i/>
          <w:szCs w:val="21"/>
        </w:rPr>
      </w:pPr>
      <w:r>
        <w:rPr>
          <w:i/>
          <w:szCs w:val="21"/>
        </w:rPr>
        <w:t>You are to write in three parts.</w:t>
      </w:r>
    </w:p>
    <w:p w:rsidR="00B97777" w:rsidRDefault="00B97777" w:rsidP="00A33E3F">
      <w:pPr>
        <w:ind w:firstLineChars="100" w:firstLine="31680"/>
        <w:rPr>
          <w:i/>
          <w:szCs w:val="21"/>
        </w:rPr>
      </w:pPr>
      <w:r>
        <w:rPr>
          <w:i/>
          <w:szCs w:val="21"/>
        </w:rPr>
        <w:t>In the first part, provide one or two reasons to support your opinion</w:t>
      </w:r>
    </w:p>
    <w:p w:rsidR="00B97777" w:rsidRDefault="00B97777" w:rsidP="00A33E3F">
      <w:pPr>
        <w:ind w:firstLineChars="100" w:firstLine="31680"/>
        <w:rPr>
          <w:i/>
          <w:szCs w:val="21"/>
        </w:rPr>
      </w:pPr>
      <w:r>
        <w:rPr>
          <w:i/>
          <w:szCs w:val="21"/>
        </w:rPr>
        <w:t>In the second part, provide one or two reasons to support your opinion.</w:t>
      </w:r>
    </w:p>
    <w:p w:rsidR="00B97777" w:rsidRDefault="00B97777" w:rsidP="00A33E3F">
      <w:pPr>
        <w:ind w:firstLineChars="100" w:firstLine="31680"/>
        <w:rPr>
          <w:i/>
          <w:szCs w:val="21"/>
        </w:rPr>
      </w:pPr>
      <w:r>
        <w:rPr>
          <w:i/>
          <w:szCs w:val="21"/>
        </w:rPr>
        <w:t>In the last part, bring what you have written to a natural conclusion or make a summary.</w:t>
      </w:r>
    </w:p>
    <w:p w:rsidR="00B97777" w:rsidRDefault="00B97777" w:rsidP="00A33E3F">
      <w:pPr>
        <w:ind w:firstLineChars="100" w:firstLine="31680"/>
        <w:rPr>
          <w:i/>
          <w:szCs w:val="21"/>
        </w:rPr>
      </w:pPr>
      <w:r>
        <w:rPr>
          <w:i/>
          <w:szCs w:val="21"/>
        </w:rPr>
        <w:t>Marks will be awarded for content, organization, language appropriateness. Failure to follow the instructions may result in a loss of marks.</w:t>
      </w:r>
    </w:p>
    <w:p w:rsidR="00B97777" w:rsidRDefault="00B97777">
      <w:pPr>
        <w:rPr>
          <w:b/>
          <w:szCs w:val="21"/>
        </w:rPr>
      </w:pPr>
    </w:p>
    <w:p w:rsidR="00B97777" w:rsidRDefault="00B97777">
      <w:pPr>
        <w:rPr>
          <w:szCs w:val="21"/>
        </w:rPr>
      </w:pPr>
      <w:r>
        <w:rPr>
          <w:b/>
          <w:szCs w:val="21"/>
        </w:rPr>
        <w:t xml:space="preserve">SECTION B </w:t>
      </w:r>
      <w:r>
        <w:rPr>
          <w:szCs w:val="21"/>
        </w:rPr>
        <w:t>NOTE-WRITING</w:t>
      </w:r>
    </w:p>
    <w:p w:rsidR="00B97777" w:rsidRDefault="00B97777" w:rsidP="00A33E3F">
      <w:pPr>
        <w:ind w:firstLineChars="100" w:firstLine="31680"/>
        <w:rPr>
          <w:i/>
          <w:szCs w:val="21"/>
        </w:rPr>
      </w:pPr>
      <w:r>
        <w:rPr>
          <w:szCs w:val="21"/>
        </w:rPr>
        <w:t xml:space="preserve"> </w:t>
      </w:r>
      <w:r>
        <w:rPr>
          <w:i/>
          <w:szCs w:val="21"/>
        </w:rPr>
        <w:t>Write on ANSWER SHEET THREE a note of about 50 – 60 words based on the following situation;</w:t>
      </w:r>
    </w:p>
    <w:p w:rsidR="00B97777" w:rsidRDefault="00B97777">
      <w:pPr>
        <w:rPr>
          <w:b/>
          <w:szCs w:val="21"/>
        </w:rPr>
      </w:pPr>
      <w:r>
        <w:rPr>
          <w:i/>
          <w:szCs w:val="21"/>
        </w:rPr>
        <w:t xml:space="preserve">  </w:t>
      </w:r>
      <w:r>
        <w:rPr>
          <w:b/>
          <w:szCs w:val="21"/>
        </w:rPr>
        <w:t>You friend tom asked you to recommend an English-Chinese dictionary. Write him a note, telling him the dictionary that you consider most suitable, and briefly describing two features of the dictionary.</w:t>
      </w:r>
    </w:p>
    <w:p w:rsidR="00B97777" w:rsidRDefault="00B97777">
      <w:pPr>
        <w:rPr>
          <w:b/>
          <w:szCs w:val="21"/>
        </w:rPr>
      </w:pPr>
      <w:r>
        <w:rPr>
          <w:b/>
          <w:szCs w:val="21"/>
        </w:rPr>
        <w:t xml:space="preserve">  </w:t>
      </w:r>
      <w:r>
        <w:rPr>
          <w:i/>
          <w:szCs w:val="21"/>
        </w:rPr>
        <w:t>Marks will be awarded for content, organization, language and appropriateness.</w:t>
      </w:r>
    </w:p>
    <w:p w:rsidR="00B97777" w:rsidRDefault="00B97777">
      <w:pPr>
        <w:rPr>
          <w:b/>
          <w:szCs w:val="21"/>
        </w:rPr>
      </w:pPr>
    </w:p>
    <w:p w:rsidR="00B97777" w:rsidRDefault="00B97777">
      <w:pPr>
        <w:rPr>
          <w:b/>
          <w:szCs w:val="21"/>
        </w:rPr>
      </w:pPr>
      <w:r>
        <w:rPr>
          <w:rFonts w:hint="eastAsia"/>
          <w:b/>
          <w:szCs w:val="21"/>
        </w:rPr>
        <w:t>参考范文</w:t>
      </w:r>
    </w:p>
    <w:p w:rsidR="00B97777" w:rsidRDefault="00B97777">
      <w:pPr>
        <w:jc w:val="center"/>
        <w:rPr>
          <w:szCs w:val="21"/>
        </w:rPr>
      </w:pPr>
      <w:r>
        <w:rPr>
          <w:szCs w:val="21"/>
        </w:rPr>
        <w:t>‘</w:t>
      </w:r>
      <w:r>
        <w:rPr>
          <w:b/>
          <w:szCs w:val="21"/>
        </w:rPr>
        <w:t>Is It necessary to teach graduates official etiquette</w:t>
      </w:r>
    </w:p>
    <w:p w:rsidR="00B97777" w:rsidRDefault="00B97777">
      <w:pPr>
        <w:rPr>
          <w:szCs w:val="21"/>
        </w:rPr>
      </w:pPr>
      <w:r>
        <w:rPr>
          <w:szCs w:val="21"/>
        </w:rPr>
        <w:t xml:space="preserve">  Recently, some universities intend to give courses on official etiquette in the hope of helping their graduates land to job. Doubtless, these universities do this out of good will; however, it needs second thought when it comes to the actual effect of courses on official etiquette. In my opinion, it is not necessary to teach graduates official etiquette.</w:t>
      </w:r>
    </w:p>
    <w:p w:rsidR="00B97777" w:rsidRDefault="00B97777">
      <w:pPr>
        <w:rPr>
          <w:szCs w:val="21"/>
        </w:rPr>
      </w:pPr>
      <w:r>
        <w:rPr>
          <w:szCs w:val="21"/>
        </w:rPr>
        <w:t xml:space="preserve">  As we know, official etiquette is more often than not applicable in such a few fields as civil servant. Of the courses on official etiquette may not be so popular with graduates. What’s more, official etiquette is something that calls for practice rather than theory. With relevant course, what graduates can learn about is only a tip of the iceberg. Therefore, the most effective way to learn official etiquette is to do it by graduates themselves either during internship in government organs or in campus activities.</w:t>
      </w:r>
    </w:p>
    <w:p w:rsidR="00B97777" w:rsidRDefault="00B97777">
      <w:pPr>
        <w:rPr>
          <w:szCs w:val="21"/>
        </w:rPr>
      </w:pPr>
      <w:r>
        <w:rPr>
          <w:szCs w:val="21"/>
        </w:rPr>
        <w:t xml:space="preserve">  To put it in a nutshell, universities must do their own bit in graduates’ job hunting, but it ought to come along with a practical plan that will yield abundant results as expected. To help graduates win a place in the fierce competition, universities should not offer useful courses, but also get graduates first-hand information on or experience in their future jos. </w:t>
      </w:r>
    </w:p>
    <w:p w:rsidR="00B97777" w:rsidRDefault="00B97777">
      <w:pPr>
        <w:rPr>
          <w:szCs w:val="21"/>
        </w:rPr>
      </w:pPr>
    </w:p>
    <w:p w:rsidR="00B97777" w:rsidRDefault="00B97777">
      <w:pPr>
        <w:rPr>
          <w:szCs w:val="21"/>
        </w:rPr>
      </w:pPr>
    </w:p>
    <w:p w:rsidR="00B97777" w:rsidRDefault="00B97777">
      <w:pPr>
        <w:rPr>
          <w:szCs w:val="21"/>
        </w:rPr>
      </w:pPr>
    </w:p>
    <w:p w:rsidR="00B97777" w:rsidRDefault="00B97777">
      <w:pPr>
        <w:rPr>
          <w:szCs w:val="21"/>
        </w:rPr>
      </w:pPr>
      <w:r>
        <w:rPr>
          <w:szCs w:val="21"/>
        </w:rPr>
        <w:t>Dear Tom,                                       July 10</w:t>
      </w:r>
      <w:r>
        <w:rPr>
          <w:szCs w:val="21"/>
          <w:vertAlign w:val="superscript"/>
        </w:rPr>
        <w:t>th</w:t>
      </w:r>
      <w:r>
        <w:rPr>
          <w:szCs w:val="21"/>
        </w:rPr>
        <w:t>, 2014</w:t>
      </w:r>
    </w:p>
    <w:p w:rsidR="00B97777" w:rsidRDefault="00B97777">
      <w:pPr>
        <w:rPr>
          <w:szCs w:val="21"/>
        </w:rPr>
      </w:pPr>
      <w:r>
        <w:rPr>
          <w:szCs w:val="21"/>
        </w:rPr>
        <w:t xml:space="preserve">  I’ve read your note asking about the most suitable English-Chinese for you. I’d like to recommend the Cambridge Advanced Learner’s English-Chinese Dictionary. It is a World-renowned dictionary with a wide circulation because of its collection of a large amount of vocabulary as well as the example sentences extracted from a large volume of corpus. Thus, I do suggest this dictionary and hope it will do you a favor.</w:t>
      </w:r>
    </w:p>
    <w:p w:rsidR="00B97777" w:rsidRDefault="00B97777">
      <w:pPr>
        <w:rPr>
          <w:szCs w:val="21"/>
        </w:rPr>
      </w:pPr>
      <w:r>
        <w:rPr>
          <w:szCs w:val="21"/>
        </w:rPr>
        <w:t xml:space="preserve">                                              Yours sincerely,</w:t>
      </w:r>
    </w:p>
    <w:p w:rsidR="00B97777" w:rsidRDefault="00B97777">
      <w:pPr>
        <w:rPr>
          <w:szCs w:val="21"/>
        </w:rPr>
      </w:pPr>
      <w:r>
        <w:rPr>
          <w:szCs w:val="21"/>
        </w:rPr>
        <w:t xml:space="preserve">                                                     Mike </w:t>
      </w:r>
    </w:p>
    <w:p w:rsidR="00B97777" w:rsidRDefault="00B97777">
      <w:r>
        <w:t xml:space="preserve"> </w:t>
      </w:r>
    </w:p>
    <w:p w:rsidR="00B97777" w:rsidRDefault="00B97777">
      <w:pPr>
        <w:rPr>
          <w:rFonts w:ascii="Times New Roman" w:hAnsi="Times New Roman"/>
        </w:rPr>
      </w:pPr>
    </w:p>
    <w:p w:rsidR="00B97777" w:rsidRDefault="00B97777">
      <w:pPr>
        <w:ind w:firstLine="435"/>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b/>
          <w:bCs/>
          <w:sz w:val="28"/>
          <w:szCs w:val="28"/>
        </w:rPr>
      </w:pPr>
      <w:r>
        <w:rPr>
          <w:b/>
          <w:bCs/>
          <w:sz w:val="28"/>
          <w:szCs w:val="28"/>
        </w:rPr>
        <w:t>Model Test Seven:</w:t>
      </w:r>
    </w:p>
    <w:p w:rsidR="00B97777" w:rsidRDefault="00B97777">
      <w:pPr>
        <w:rPr>
          <w:b/>
          <w:szCs w:val="21"/>
        </w:rPr>
      </w:pPr>
      <w:r>
        <w:rPr>
          <w:b/>
          <w:szCs w:val="21"/>
        </w:rPr>
        <w:t xml:space="preserve">Part </w:t>
      </w:r>
      <w:r>
        <w:rPr>
          <w:rFonts w:hint="eastAsia"/>
          <w:b/>
          <w:szCs w:val="21"/>
        </w:rPr>
        <w:t>Ⅲ</w:t>
      </w:r>
      <w:r>
        <w:rPr>
          <w:b/>
          <w:szCs w:val="21"/>
        </w:rPr>
        <w:t xml:space="preserve"> CLOZE</w:t>
      </w:r>
    </w:p>
    <w:p w:rsidR="00B97777" w:rsidRDefault="00B97777">
      <w:pPr>
        <w:rPr>
          <w:b/>
        </w:rPr>
      </w:pPr>
      <w:r>
        <w:rPr>
          <w:b/>
        </w:rPr>
        <w:t xml:space="preserve"> Decide which of the choices given below would best complete the passage if inserted in the corresponding blanks. Mark the best choices for each blank on ANSWER SHEET TWO.</w:t>
      </w:r>
    </w:p>
    <w:p w:rsidR="00B97777" w:rsidRDefault="00B97777">
      <w:r>
        <w:t xml:space="preserve">  One of the big surprises at Samsung’s Galaxy S3 launch last week was a charge that powered the smartphone wirelessly----but it now seems that the technology could soon be widespread.</w:t>
      </w:r>
    </w:p>
    <w:p w:rsidR="00B97777" w:rsidRDefault="00B97777">
      <w:r>
        <w:t xml:space="preserve">  SamSung,Qualcomm and other tech companies have (31 ) _______forces to establish a single standard to allow devices to charge wirelessly----using a technology similar (32 )_______the one in electric toothbrushes today .One single charge will “(33 )_______” power to several devices at once ---( 34 )________the chargers could even work in cars. A singles standards could also mean that the new wireless era isn’t ( 35 )______with the problem of “ finding the right cable”----one wireless technology should ( 36 )_______work for all.</w:t>
      </w:r>
    </w:p>
    <w:p w:rsidR="00B97777" w:rsidRDefault="00B97777">
      <w:r>
        <w:t xml:space="preserve">   Wireless technology leaders SamSung and Qualcomm Incorporated have joined others to form the Alliance for Wireless Power ( A4WP ).The A4WP will focus on a new wireless power (37 )______technology that provides  spatial freedom for ( 38 )______of electrical devices in cars ,on tabletops and for multiple devices ( 39 )_______.</w:t>
      </w:r>
    </w:p>
    <w:p w:rsidR="00B97777" w:rsidRDefault="00B97777">
      <w:pPr>
        <w:ind w:firstLine="435"/>
      </w:pPr>
      <w:r>
        <w:t>Benefits of this wireless power ( 40)______include: a transmitter and receiver antenna design that 4 )_______from very low power products, such as Bluetooth headsets, to today’s most (45)_______tablets.</w:t>
      </w:r>
    </w:p>
    <w:p w:rsidR="00B97777" w:rsidRDefault="00B97777">
      <w:pPr>
        <w:ind w:firstLine="435"/>
      </w:pPr>
      <w:r>
        <w:t xml:space="preserve"> Jason de Preaux, a research manager at IMS Research, comments, “Wireless power has the potential to increase (46)___-__-and improve the user experience in consumer devices like mobile phones by (47)______the charging process.” “For these benefits to be realized, wireless power (48)_______must be deployed to enable wireless charge points in the home ,at work, or while traveling without (49)_______for compatibility. Industry alliance will play a (50)______role in developing this infrastructure.</w:t>
      </w:r>
    </w:p>
    <w:p w:rsidR="00B97777" w:rsidRDefault="00B97777">
      <w:pPr>
        <w:ind w:firstLine="435"/>
      </w:pPr>
      <w:r>
        <w:t>31. A. joined           B. incorporated      C. bonded         D. cooperated</w:t>
      </w:r>
    </w:p>
    <w:p w:rsidR="00B97777" w:rsidRDefault="00B97777">
      <w:pPr>
        <w:ind w:firstLine="435"/>
      </w:pPr>
      <w:r>
        <w:t>32 .A. with            B. to               C. for            D. of</w:t>
      </w:r>
    </w:p>
    <w:p w:rsidR="00B97777" w:rsidRDefault="00B97777">
      <w:pPr>
        <w:ind w:firstLine="435"/>
      </w:pPr>
      <w:r>
        <w:t>33. A. invent           B. beam            C. shoot           D. send</w:t>
      </w:r>
    </w:p>
    <w:p w:rsidR="00B97777" w:rsidRDefault="00B97777">
      <w:pPr>
        <w:ind w:firstLine="435"/>
      </w:pPr>
      <w:r>
        <w:t>34. A. but             B. or               C. and             D. although</w:t>
      </w:r>
    </w:p>
    <w:p w:rsidR="00B97777" w:rsidRDefault="00B97777">
      <w:pPr>
        <w:ind w:firstLine="435"/>
      </w:pPr>
      <w:r>
        <w:t>35 .A. plagued         B. worried           C. troubled        D. puzzled</w:t>
      </w:r>
    </w:p>
    <w:p w:rsidR="00B97777" w:rsidRDefault="00B97777">
      <w:pPr>
        <w:ind w:firstLine="435"/>
      </w:pPr>
      <w:r>
        <w:t>36. A. necessarily       B. hopefully         C. inevitably      D. possibly</w:t>
      </w:r>
    </w:p>
    <w:p w:rsidR="00B97777" w:rsidRDefault="00B97777">
      <w:pPr>
        <w:ind w:firstLine="435"/>
      </w:pPr>
      <w:r>
        <w:t>37. A. transmission      B. exchange         C. transfer        D. delivery</w:t>
      </w:r>
    </w:p>
    <w:p w:rsidR="00B97777" w:rsidRDefault="00B97777">
      <w:pPr>
        <w:ind w:firstLine="435"/>
      </w:pPr>
      <w:r>
        <w:t>38. A. operating        B. manufacturing     C. powering       D. charging</w:t>
      </w:r>
    </w:p>
    <w:p w:rsidR="00B97777" w:rsidRDefault="00B97777">
      <w:pPr>
        <w:ind w:firstLine="435"/>
      </w:pPr>
      <w:r>
        <w:t>39. A .simultaneously    B. automatically     C. bilaterally       D. exchangeably</w:t>
      </w:r>
    </w:p>
    <w:p w:rsidR="00B97777" w:rsidRDefault="00B97777">
      <w:pPr>
        <w:ind w:firstLine="435"/>
      </w:pPr>
      <w:r>
        <w:t>40. A. method          B. approach         C. way           D. manner</w:t>
      </w:r>
    </w:p>
    <w:p w:rsidR="00B97777" w:rsidRDefault="00B97777">
      <w:pPr>
        <w:ind w:firstLine="435"/>
      </w:pPr>
      <w:r>
        <w:t>41 .A. easily          B. quickly            C. conveniently    D. practically</w:t>
      </w:r>
    </w:p>
    <w:p w:rsidR="00B97777" w:rsidRDefault="00B97777">
      <w:pPr>
        <w:ind w:firstLine="435"/>
      </w:pPr>
      <w:r>
        <w:t>42. A. ability          B. characteristic       C. function       D. performance</w:t>
      </w:r>
    </w:p>
    <w:p w:rsidR="00B97777" w:rsidRDefault="00B97777">
      <w:pPr>
        <w:ind w:firstLine="435"/>
      </w:pPr>
      <w:r>
        <w:t>43. A. valuable          B. precious         C. costly          D. exotic</w:t>
      </w:r>
    </w:p>
    <w:p w:rsidR="00B97777" w:rsidRDefault="00B97777">
      <w:pPr>
        <w:ind w:firstLine="435"/>
      </w:pPr>
      <w:r>
        <w:t>44. A. changing        B. ranging          C. varying         D. differentiating</w:t>
      </w:r>
    </w:p>
    <w:p w:rsidR="00B97777" w:rsidRDefault="00B97777">
      <w:pPr>
        <w:ind w:firstLine="435"/>
      </w:pPr>
      <w:r>
        <w:t>45. A. advanced        B. complicated      C. developed       D. sophisticated</w:t>
      </w:r>
    </w:p>
    <w:p w:rsidR="00B97777" w:rsidRDefault="00B97777" w:rsidP="00A33E3F">
      <w:pPr>
        <w:ind w:leftChars="150" w:left="31680" w:firstLineChars="57" w:firstLine="31680"/>
      </w:pPr>
      <w:r>
        <w:t>46. A. convenience      B .practice         C.fee             D. property</w:t>
      </w:r>
    </w:p>
    <w:p w:rsidR="00B97777" w:rsidRDefault="00B97777" w:rsidP="00A33E3F">
      <w:pPr>
        <w:ind w:leftChars="150" w:left="31680" w:firstLineChars="57" w:firstLine="31680"/>
      </w:pPr>
      <w:r>
        <w:t>47 .A. cleaning         B. deleting         C. simplifying    D. wiping</w:t>
      </w:r>
    </w:p>
    <w:p w:rsidR="00B97777" w:rsidRDefault="00B97777" w:rsidP="00A33E3F">
      <w:pPr>
        <w:ind w:leftChars="150" w:left="31680" w:firstLineChars="57" w:firstLine="31680"/>
      </w:pPr>
      <w:r>
        <w:t>48. A. construction      B. establishment    C. formation      D. infrastructure</w:t>
      </w:r>
    </w:p>
    <w:p w:rsidR="00B97777" w:rsidRDefault="00B97777" w:rsidP="00A33E3F">
      <w:pPr>
        <w:ind w:leftChars="150" w:left="31680" w:firstLineChars="57" w:firstLine="31680"/>
      </w:pPr>
      <w:r>
        <w:t>49. A. concern          B. worry          C. care          D. confusion</w:t>
      </w:r>
    </w:p>
    <w:p w:rsidR="00B97777" w:rsidRDefault="00B97777" w:rsidP="00A33E3F">
      <w:pPr>
        <w:ind w:leftChars="150" w:left="31680" w:firstLineChars="57" w:firstLine="31680"/>
      </w:pPr>
      <w:r>
        <w:t>50. A. sole             B. distinctive       C. exclusive     D. critical</w:t>
      </w:r>
    </w:p>
    <w:p w:rsidR="00B97777" w:rsidRDefault="00B97777" w:rsidP="00A33E3F">
      <w:pPr>
        <w:ind w:leftChars="150" w:left="31680" w:firstLineChars="57" w:firstLine="31680"/>
      </w:pPr>
    </w:p>
    <w:p w:rsidR="00B97777" w:rsidRDefault="00B97777" w:rsidP="00A33E3F">
      <w:pPr>
        <w:ind w:leftChars="150" w:left="31680" w:firstLineChars="57" w:firstLine="31680"/>
      </w:pPr>
    </w:p>
    <w:p w:rsidR="00B97777" w:rsidRDefault="00B97777">
      <w:r>
        <w:t xml:space="preserve">Part </w:t>
      </w:r>
      <w:r>
        <w:rPr>
          <w:rFonts w:ascii="宋体" w:hAnsi="宋体" w:hint="eastAsia"/>
        </w:rPr>
        <w:t>Ⅳ</w:t>
      </w:r>
      <w:r>
        <w:t xml:space="preserve"> Grammar &amp; Vocabulary</w:t>
      </w:r>
    </w:p>
    <w:p w:rsidR="00B97777" w:rsidRDefault="00B97777">
      <w:pPr>
        <w:rPr>
          <w:b/>
          <w:i/>
        </w:rPr>
      </w:pPr>
      <w:r>
        <w:t xml:space="preserve">  </w:t>
      </w:r>
      <w:r>
        <w:rPr>
          <w:b/>
          <w:i/>
        </w:rPr>
        <w:t xml:space="preserve"> There are thirty sentences in this section. Beneath each sentence there are four words, phrases or statements marked A,B,C and D. Choose one word, phrase or statement that best completes the sentence.</w:t>
      </w:r>
    </w:p>
    <w:p w:rsidR="00B97777" w:rsidRDefault="00B97777">
      <w:pPr>
        <w:rPr>
          <w:b/>
          <w:i/>
        </w:rPr>
      </w:pPr>
      <w:r>
        <w:rPr>
          <w:b/>
          <w:i/>
        </w:rPr>
        <w:t xml:space="preserve">   Mark your answers on Answer Sheet Two.</w:t>
      </w:r>
    </w:p>
    <w:p w:rsidR="00B97777" w:rsidRDefault="00B97777">
      <w:r>
        <w:t xml:space="preserve">51. Which of the following determiners can be placed before both singular countable nouns and plural countable nouns?  </w:t>
      </w:r>
    </w:p>
    <w:p w:rsidR="00B97777" w:rsidRDefault="00B97777">
      <w:r>
        <w:t xml:space="preserve">A .another        B. a few      C. any     D. either   </w:t>
      </w:r>
    </w:p>
    <w:p w:rsidR="00B97777" w:rsidRDefault="00B97777">
      <w:r>
        <w:t>52.Which of the reflexive pronouns(</w:t>
      </w:r>
      <w:r>
        <w:rPr>
          <w:rFonts w:hint="eastAsia"/>
        </w:rPr>
        <w:t>反身代词</w:t>
      </w:r>
      <w:r>
        <w:t>)is used as an appositive(</w:t>
      </w:r>
      <w:r>
        <w:rPr>
          <w:rFonts w:hint="eastAsia"/>
        </w:rPr>
        <w:t>同位语</w:t>
      </w:r>
      <w:r>
        <w:t>)</w:t>
      </w:r>
      <w:r>
        <w:rPr>
          <w:rFonts w:hint="eastAsia"/>
        </w:rPr>
        <w:t>？</w:t>
      </w:r>
    </w:p>
    <w:p w:rsidR="00B97777" w:rsidRDefault="00B97777">
      <w:r>
        <w:t>A. She cares only for herself  .               B. She credited herself with the discovery.</w:t>
      </w:r>
    </w:p>
    <w:p w:rsidR="00B97777" w:rsidRDefault="00B97777">
      <w:r>
        <w:t>C. She woke to find herself in the hospital .     D. The actress herself will sing the theme song.</w:t>
      </w:r>
    </w:p>
    <w:p w:rsidR="00B97777" w:rsidRDefault="00B97777">
      <w:r>
        <w:t>53. Which of the italicized parts function as an object?</w:t>
      </w:r>
    </w:p>
    <w:p w:rsidR="00B97777" w:rsidRDefault="00B97777">
      <w:r>
        <w:t>A. She passed him the salt.                   B. We hear him singing in the hall.</w:t>
      </w:r>
    </w:p>
    <w:p w:rsidR="00B97777" w:rsidRDefault="00B97777">
      <w:r>
        <w:t>C. They caught the boy stealing.               D.I have no idea when she will be back.</w:t>
      </w:r>
    </w:p>
    <w:p w:rsidR="00B97777" w:rsidRDefault="00B97777">
      <w:r>
        <w:t>54. Which of the following contains an adverbial clause of cause?</w:t>
      </w:r>
    </w:p>
    <w:p w:rsidR="00B97777" w:rsidRDefault="00B97777">
      <w:r>
        <w:t>A. As the weather is so bad ,we have to delay our journey.</w:t>
      </w:r>
    </w:p>
    <w:p w:rsidR="00B97777" w:rsidRDefault="00B97777">
      <w:r>
        <w:t>B .Fast as you read , you can’ t finish the book so soon.</w:t>
      </w:r>
    </w:p>
    <w:p w:rsidR="00B97777" w:rsidRDefault="00B97777">
      <w:r>
        <w:t>C. As we were going out ,it began to snow.</w:t>
      </w:r>
    </w:p>
    <w:p w:rsidR="00B97777" w:rsidRDefault="00B97777">
      <w:r>
        <w:t>D. As water is to fish,so air is to man.</w:t>
      </w:r>
    </w:p>
    <w:p w:rsidR="00B97777" w:rsidRDefault="00B97777">
      <w:r>
        <w:t>55.By no means</w:t>
      </w:r>
      <w:r>
        <w:rPr>
          <w:rFonts w:ascii="宋体" w:hAnsi="宋体" w:hint="eastAsia"/>
        </w:rPr>
        <w:t>＿</w:t>
      </w:r>
      <w:r>
        <w:t>like that.</w:t>
      </w:r>
    </w:p>
    <w:p w:rsidR="00B97777" w:rsidRDefault="00B97777">
      <w:r>
        <w:t>A. We should speak        B. as we speak            C. should we speak       D. have we spoken</w:t>
      </w:r>
    </w:p>
    <w:p w:rsidR="00B97777" w:rsidRDefault="00B97777">
      <w:r>
        <w:t>56.Which of the following sentence is INCORRECT?</w:t>
      </w:r>
    </w:p>
    <w:p w:rsidR="00B97777" w:rsidRDefault="00B97777">
      <w:r>
        <w:t>A. The iron and steel industry are very important to our life.</w:t>
      </w:r>
    </w:p>
    <w:p w:rsidR="00B97777" w:rsidRDefault="00B97777">
      <w:r>
        <w:t>B. Either you or she is to go.</w:t>
      </w:r>
    </w:p>
    <w:p w:rsidR="00B97777" w:rsidRDefault="00B97777">
      <w:r>
        <w:t>C. He as well as I wants to do boating.</w:t>
      </w:r>
    </w:p>
    <w:p w:rsidR="00B97777" w:rsidRDefault="00B97777">
      <w:r>
        <w:t>D. Each of us has a tape-recorder.</w:t>
      </w:r>
    </w:p>
    <w:p w:rsidR="00B97777" w:rsidRDefault="00B97777">
      <w:r>
        <w:t>57.Which of the following italicized parts serves as an appositive?</w:t>
      </w:r>
    </w:p>
    <w:p w:rsidR="00B97777" w:rsidRDefault="00B97777">
      <w:r>
        <w:t>A. I have ,to be honest ,never returned to my hometown once I have decided to leave there.</w:t>
      </w:r>
    </w:p>
    <w:p w:rsidR="00B97777" w:rsidRDefault="00B97777">
      <w:r>
        <w:t>B. The fact , generally speaking , is what I have told you.</w:t>
      </w:r>
    </w:p>
    <w:p w:rsidR="00B97777" w:rsidRDefault="00B97777">
      <w:r>
        <w:t>C. My teacher , a nice old man ,often taught me something that I could not find on my textbook .</w:t>
      </w:r>
    </w:p>
    <w:p w:rsidR="00B97777" w:rsidRDefault="00B97777">
      <w:r>
        <w:t>D. Whatever result is, I will insist it to the end .</w:t>
      </w:r>
    </w:p>
    <w:p w:rsidR="00B97777" w:rsidRDefault="00B97777">
      <w:r>
        <w:t xml:space="preserve">58.Jackson insisted on his work </w:t>
      </w:r>
      <w:r>
        <w:rPr>
          <w:i/>
        </w:rPr>
        <w:t>while he was sick at that time</w:t>
      </w:r>
      <w:r>
        <w:t>. The italicized part functions as a</w:t>
      </w:r>
      <w:r>
        <w:rPr>
          <w:rFonts w:hint="eastAsia"/>
        </w:rPr>
        <w:t>（</w:t>
      </w:r>
      <w:r>
        <w:t>n</w:t>
      </w:r>
      <w:r>
        <w:rPr>
          <w:rFonts w:hint="eastAsia"/>
        </w:rPr>
        <w:t>）</w:t>
      </w:r>
      <w:r>
        <w:t xml:space="preserve"> _in the sentence.</w:t>
      </w:r>
    </w:p>
    <w:p w:rsidR="00B97777" w:rsidRDefault="00B97777">
      <w:r>
        <w:t>A. Appositive(</w:t>
      </w:r>
      <w:r>
        <w:rPr>
          <w:rFonts w:hint="eastAsia"/>
        </w:rPr>
        <w:t>同位语</w:t>
      </w:r>
      <w:r>
        <w:t>)       B. Attributive      C. Adverbial      D. Adversative</w:t>
      </w:r>
    </w:p>
    <w:p w:rsidR="00B97777" w:rsidRDefault="00B97777">
      <w:r>
        <w:t>59.Which of the following sentence is NOT an adverbial clause of the concession?</w:t>
      </w:r>
    </w:p>
    <w:p w:rsidR="00B97777" w:rsidRDefault="00B97777">
      <w:r>
        <w:t>A. While he was tired ,he went on working.</w:t>
      </w:r>
    </w:p>
    <w:p w:rsidR="00B97777" w:rsidRDefault="00B97777">
      <w:r>
        <w:t>B. No matter who you are ,you have to obey the orders and there is no exception.</w:t>
      </w:r>
    </w:p>
    <w:p w:rsidR="00B97777" w:rsidRDefault="00B97777">
      <w:r>
        <w:t xml:space="preserve">C. When I was young ,I played baseball with my classmates in my spare time. </w:t>
      </w:r>
    </w:p>
    <w:p w:rsidR="00B97777" w:rsidRDefault="00B97777">
      <w:r>
        <w:t>D. Much as I respect him ,I cannot agree with him.</w:t>
      </w:r>
    </w:p>
    <w:p w:rsidR="00B97777" w:rsidRDefault="00B97777">
      <w:r>
        <w:t>60.Which of the following words is a compound word(</w:t>
      </w:r>
      <w:r>
        <w:rPr>
          <w:rFonts w:hint="eastAsia"/>
        </w:rPr>
        <w:t>复合词</w:t>
      </w:r>
      <w:r>
        <w:t>)</w:t>
      </w:r>
      <w:r>
        <w:rPr>
          <w:rFonts w:hint="eastAsia"/>
        </w:rPr>
        <w:t>？</w:t>
      </w:r>
    </w:p>
    <w:p w:rsidR="00B97777" w:rsidRDefault="00B97777">
      <w:r>
        <w:t>A, Drugstore   B.  Conversation  C. Modernization  D.  Nationalism</w:t>
      </w:r>
    </w:p>
    <w:p w:rsidR="00B97777" w:rsidRDefault="00B97777">
      <w:r>
        <w:t>61.Which of the following sentences is grammatically INCORRECT?</w:t>
      </w:r>
    </w:p>
    <w:p w:rsidR="00B97777" w:rsidRDefault="00B97777">
      <w:r>
        <w:t>A. It is true that practice makes perfect.</w:t>
      </w:r>
    </w:p>
    <w:p w:rsidR="00B97777" w:rsidRDefault="00B97777">
      <w:r>
        <w:t>B. The factories can now keep up a steady production flow.</w:t>
      </w:r>
    </w:p>
    <w:p w:rsidR="00B97777" w:rsidRDefault="00B97777">
      <w:r>
        <w:t>C. The workers are  working on this now project in spite of the expenses have risen.</w:t>
      </w:r>
    </w:p>
    <w:p w:rsidR="00B97777" w:rsidRDefault="00B97777">
      <w:r>
        <w:t>D. As it is known to all , home is the where heart is.</w:t>
      </w:r>
    </w:p>
    <w:p w:rsidR="00B97777" w:rsidRDefault="00B97777">
      <w:r>
        <w:t>62. The rays of the morning sun begin to shine through_ windows , casting a glow of gold over the landscape.</w:t>
      </w:r>
    </w:p>
    <w:p w:rsidR="00B97777" w:rsidRDefault="00B97777">
      <w:r>
        <w:t xml:space="preserve">A. Carved antique wooden                         B. wooden antique carved   </w:t>
      </w:r>
    </w:p>
    <w:p w:rsidR="00B97777" w:rsidRDefault="00B97777">
      <w:r>
        <w:t>C. As twice louder as                               D. as louder as twice</w:t>
      </w:r>
    </w:p>
    <w:p w:rsidR="00B97777" w:rsidRDefault="00B97777">
      <w:r>
        <w:t>64. Which of the following sentences has an object complement?</w:t>
      </w:r>
    </w:p>
    <w:p w:rsidR="00B97777" w:rsidRDefault="00B97777">
      <w:r>
        <w:t>A. Our teacher told us a story.             B. The sun gives us light and warmth.</w:t>
      </w:r>
    </w:p>
    <w:p w:rsidR="00B97777" w:rsidRDefault="00B97777">
      <w:r>
        <w:t>C. We found the house empty.             D. We sent him a telegram.</w:t>
      </w:r>
    </w:p>
    <w:p w:rsidR="00B97777" w:rsidRDefault="00B97777">
      <w:r>
        <w:t>65. Our teacher thinks_ no good learning without practice.</w:t>
      </w:r>
    </w:p>
    <w:p w:rsidR="00B97777" w:rsidRDefault="00B97777">
      <w:r>
        <w:t>A. them      B.  /           C. it     D. that</w:t>
      </w:r>
    </w:p>
    <w:p w:rsidR="00B97777" w:rsidRDefault="00B97777">
      <w:r>
        <w:t>66. As you touch people , surface and objects throughout the day , you _ germs on your hands.</w:t>
      </w:r>
    </w:p>
    <w:p w:rsidR="00B97777" w:rsidRDefault="00B97777">
      <w:r>
        <w:t>A. Amass      B. accumulate    C. heap       D. collect</w:t>
      </w:r>
    </w:p>
    <w:p w:rsidR="00B97777" w:rsidRDefault="00B97777">
      <w:r>
        <w:t xml:space="preserve">67. Their withdrawal from the world economy is </w:t>
      </w:r>
      <w:r>
        <w:rPr>
          <w:u w:val="single"/>
        </w:rPr>
        <w:t>virtually</w:t>
      </w:r>
      <w:r>
        <w:t xml:space="preserve"> impossible. The underlined part means_.</w:t>
      </w:r>
    </w:p>
    <w:p w:rsidR="00B97777" w:rsidRDefault="00B97777">
      <w:r>
        <w:t>A. Conversely      B. practically    C. eventually    D. exceedingly</w:t>
      </w:r>
    </w:p>
    <w:p w:rsidR="00B97777" w:rsidRDefault="00B97777">
      <w:r>
        <w:t>68. Those who seek to grab power _ violence deserve punishment.</w:t>
      </w:r>
    </w:p>
    <w:p w:rsidR="00B97777" w:rsidRDefault="00B97777">
      <w:r>
        <w:t>A. With          B. on          C. in           D. through</w:t>
      </w:r>
    </w:p>
    <w:p w:rsidR="00B97777" w:rsidRDefault="00B97777">
      <w:r>
        <w:t xml:space="preserve">69. Analysts said the results were largely </w:t>
      </w:r>
      <w:r>
        <w:rPr>
          <w:u w:val="single"/>
        </w:rPr>
        <w:t>in line with</w:t>
      </w:r>
      <w:r>
        <w:t xml:space="preserve"> expectation. The underlined part means_.</w:t>
      </w:r>
    </w:p>
    <w:p w:rsidR="00B97777" w:rsidRDefault="00B97777">
      <w:r>
        <w:t>A. In favour with                               B. in comparison with</w:t>
      </w:r>
    </w:p>
    <w:p w:rsidR="00B97777" w:rsidRDefault="00B97777">
      <w:r>
        <w:t>C. In contradiction with                          D. in accordance with</w:t>
      </w:r>
    </w:p>
    <w:p w:rsidR="00B97777" w:rsidRDefault="00B97777">
      <w:r>
        <w:t>70.His colleagues</w:t>
      </w:r>
      <w:r>
        <w:rPr>
          <w:u w:val="single"/>
        </w:rPr>
        <w:t xml:space="preserve"> admonished</w:t>
      </w:r>
      <w:r>
        <w:t xml:space="preserve"> her that she should work hard as the deadline was just around the corner .The  underlined part means_.</w:t>
      </w:r>
    </w:p>
    <w:p w:rsidR="00B97777" w:rsidRDefault="00B97777">
      <w:r>
        <w:t>A. Threatened      B. suggested     C. warned      D. abolished</w:t>
      </w:r>
    </w:p>
    <w:p w:rsidR="00B97777" w:rsidRDefault="00B97777">
      <w:r>
        <w:t xml:space="preserve">71. Some congressmen suggestd that attention be paid to  </w:t>
      </w:r>
      <w:r>
        <w:rPr>
          <w:u w:val="single"/>
        </w:rPr>
        <w:t xml:space="preserve">domestic affairs </w:t>
      </w:r>
      <w:r>
        <w:t>instead of foreign policy. The underlined part means_.</w:t>
      </w:r>
    </w:p>
    <w:p w:rsidR="00B97777" w:rsidRDefault="00B97777">
      <w:r>
        <w:t>A. Government                       B. inner part of the country</w:t>
      </w:r>
    </w:p>
    <w:p w:rsidR="00B97777" w:rsidRDefault="00B97777">
      <w:r>
        <w:t>C. Their own business                  D. something related to the benefits of their people</w:t>
      </w:r>
    </w:p>
    <w:p w:rsidR="00B97777" w:rsidRDefault="00B97777">
      <w:r>
        <w:t>72. It is generally not_ expectant mothers to travel by air after the 28</w:t>
      </w:r>
      <w:r>
        <w:rPr>
          <w:vertAlign w:val="superscript"/>
        </w:rPr>
        <w:t>th</w:t>
      </w:r>
      <w:r>
        <w:t xml:space="preserve"> week of pregnancy.</w:t>
      </w:r>
    </w:p>
    <w:p w:rsidR="00B97777" w:rsidRDefault="00B97777">
      <w:r>
        <w:t>A. Applicable             B. considerable          C. advisable      D. indispensable</w:t>
      </w:r>
    </w:p>
    <w:p w:rsidR="00B97777" w:rsidRDefault="00B97777">
      <w:r>
        <w:t>73. When the tree falls, the monkeys_.</w:t>
      </w:r>
    </w:p>
    <w:p w:rsidR="00B97777" w:rsidRDefault="00B97777">
      <w:r>
        <w:t>A. Disperse               B. scatter              C. diffuse         D. spread</w:t>
      </w:r>
    </w:p>
    <w:p w:rsidR="00B97777" w:rsidRDefault="00B97777">
      <w:r>
        <w:t xml:space="preserve">74. The facilities required for </w:t>
      </w:r>
      <w:r>
        <w:rPr>
          <w:u w:val="single"/>
        </w:rPr>
        <w:t>convention</w:t>
      </w:r>
      <w:r>
        <w:t xml:space="preserve"> are extensive. The underlined part means _.</w:t>
      </w:r>
    </w:p>
    <w:p w:rsidR="00B97777" w:rsidRDefault="00B97777">
      <w:r>
        <w:t>A. assembly        B. conscience        C. contract       D. protocol</w:t>
      </w:r>
    </w:p>
    <w:p w:rsidR="00B97777" w:rsidRDefault="00B97777">
      <w:r>
        <w:t>75. The governor convened his troops to_ the revolt.</w:t>
      </w:r>
    </w:p>
    <w:p w:rsidR="00B97777" w:rsidRDefault="00B97777">
      <w:r>
        <w:t>A. Put up          B. put away          C. put off        D. put down</w:t>
      </w:r>
    </w:p>
    <w:p w:rsidR="00B97777" w:rsidRDefault="00B97777">
      <w:r>
        <w:t>76. The _ handcraft works will not bear rough handling.</w:t>
      </w:r>
    </w:p>
    <w:p w:rsidR="00B97777" w:rsidRDefault="00B97777">
      <w:r>
        <w:t>A. Subtle           B. crystal            C. delicate        D. flexible</w:t>
      </w:r>
    </w:p>
    <w:p w:rsidR="00B97777" w:rsidRDefault="00B97777">
      <w:r>
        <w:t>77. His architectural drawing shows the _ of all the rooms.</w:t>
      </w:r>
    </w:p>
    <w:p w:rsidR="00B97777" w:rsidRDefault="00B97777">
      <w:r>
        <w:t>A. Plot             B. formation          C. layout         D. blueprint</w:t>
      </w:r>
    </w:p>
    <w:p w:rsidR="00B97777" w:rsidRDefault="00B97777">
      <w:r>
        <w:t>78. Pandora , an online music service , priced its _ public offering well above ecpectations at $16 a share.</w:t>
      </w:r>
    </w:p>
    <w:p w:rsidR="00B97777" w:rsidRDefault="00B97777">
      <w:r>
        <w:t>A. Preliminary       B. original            C. primary        D. initial</w:t>
      </w:r>
    </w:p>
    <w:p w:rsidR="00B97777" w:rsidRDefault="00B97777">
      <w:r>
        <w:t xml:space="preserve">79. Einstein’s theory of relativity won for him </w:t>
      </w:r>
      <w:r>
        <w:rPr>
          <w:u w:val="single"/>
        </w:rPr>
        <w:t>universa</w:t>
      </w:r>
      <w:r>
        <w:t>l esteem. The underlined part means _ .</w:t>
      </w:r>
    </w:p>
    <w:p w:rsidR="00B97777" w:rsidRDefault="00B97777">
      <w:r>
        <w:t>A. Uniform          B. ultimate            C. thorough       D. world-wide</w:t>
      </w:r>
    </w:p>
    <w:p w:rsidR="00B97777" w:rsidRDefault="00B97777">
      <w:r>
        <w:t>80. I’ll have a copy of the contract sent to your hotel for you to _ .</w:t>
      </w:r>
    </w:p>
    <w:p w:rsidR="00B97777" w:rsidRDefault="00B97777">
      <w:r>
        <w:t>A. Look into         B. look after           C. look over        D. look for</w:t>
      </w:r>
    </w:p>
    <w:p w:rsidR="00B97777" w:rsidRDefault="00B97777"/>
    <w:p w:rsidR="00B97777" w:rsidRDefault="00B97777">
      <w:r>
        <w:t xml:space="preserve">Part </w:t>
      </w:r>
      <w:r>
        <w:rPr>
          <w:rFonts w:ascii="宋体" w:hAnsi="宋体" w:hint="eastAsia"/>
        </w:rPr>
        <w:t>Ⅴ</w:t>
      </w:r>
      <w:r>
        <w:t xml:space="preserve"> Reading Comprehension</w:t>
      </w:r>
    </w:p>
    <w:p w:rsidR="00B97777" w:rsidRDefault="00B97777">
      <w:pPr>
        <w:rPr>
          <w:b/>
          <w:i/>
        </w:rPr>
      </w:pPr>
      <w:r>
        <w:t xml:space="preserve">  </w:t>
      </w:r>
      <w:r>
        <w:rPr>
          <w:b/>
          <w:i/>
        </w:rPr>
        <w:t xml:space="preserve"> In this section there four passages followed by questions or unfinished statements, each with four suggested answers marked A, B, C and D. Choose the one that you think is the best answer.</w:t>
      </w:r>
    </w:p>
    <w:p w:rsidR="00B97777" w:rsidRDefault="00B97777">
      <w:pPr>
        <w:rPr>
          <w:b/>
          <w:i/>
        </w:rPr>
      </w:pPr>
      <w:r>
        <w:rPr>
          <w:b/>
          <w:i/>
        </w:rPr>
        <w:t xml:space="preserve">   Mark your answers on Answer Sheet Two.</w:t>
      </w:r>
    </w:p>
    <w:p w:rsidR="00B97777" w:rsidRDefault="00B97777">
      <w:r>
        <w:t>Text A:</w:t>
      </w:r>
    </w:p>
    <w:p w:rsidR="00B97777" w:rsidRDefault="00B97777" w:rsidP="00A33E3F">
      <w:pPr>
        <w:ind w:leftChars="150" w:left="31680" w:firstLineChars="57" w:firstLine="31680"/>
        <w:rPr>
          <w:szCs w:val="21"/>
        </w:rPr>
      </w:pPr>
      <w:r>
        <w:rPr>
          <w:b/>
          <w:sz w:val="18"/>
          <w:szCs w:val="18"/>
        </w:rPr>
        <w:t xml:space="preserve">  </w:t>
      </w:r>
      <w:r>
        <w:rPr>
          <w:szCs w:val="21"/>
        </w:rPr>
        <w:t>Fernando was a photographer and rarely went back to the same place twice. One day, he and I were arguing about how I never took any real vacations. I was trying to build a career, and if somebody needed me, I had to be available, so when he suggested we go off somewhere for three entire , he may as well have suggested I bungee jump off the Chrysler Building. “You can make it happen,” Fernando pushed. “Where do you want to go?”</w:t>
      </w:r>
    </w:p>
    <w:p w:rsidR="00B97777" w:rsidRDefault="00B97777" w:rsidP="00A33E3F">
      <w:pPr>
        <w:ind w:leftChars="150" w:left="31680" w:firstLineChars="57" w:firstLine="31680"/>
        <w:rPr>
          <w:szCs w:val="21"/>
        </w:rPr>
      </w:pPr>
      <w:r>
        <w:rPr>
          <w:szCs w:val="21"/>
        </w:rPr>
        <w:t xml:space="preserve">   You have to pick your battles, and I new this was a fight I was not going to win. “You decide,” I said .He chose a little fishing village off the coast of Sri Lanka that he’d visited a decade ago , and he planned out an</w:t>
      </w:r>
      <w:r>
        <w:rPr>
          <w:b/>
          <w:szCs w:val="21"/>
        </w:rPr>
        <w:t xml:space="preserve"> itinerary. </w:t>
      </w:r>
      <w:r>
        <w:rPr>
          <w:szCs w:val="21"/>
        </w:rPr>
        <w:t>We’d land in Bangkok and stay for two nights. T hen we’d go to Cambodia to see the temples of Angkor ,spend two nights in Sri Lanka’s largest city ,Colombo, visit the tea plantations in Kandy, and end with a week on the beach.</w:t>
      </w:r>
    </w:p>
    <w:p w:rsidR="00B97777" w:rsidRDefault="00B97777" w:rsidP="00A33E3F">
      <w:pPr>
        <w:ind w:leftChars="150" w:left="31680" w:firstLineChars="57" w:firstLine="31680"/>
        <w:rPr>
          <w:szCs w:val="21"/>
        </w:rPr>
      </w:pPr>
      <w:r>
        <w:rPr>
          <w:szCs w:val="21"/>
        </w:rPr>
        <w:t xml:space="preserve">     On our first day in Bangkok, we crossed the river to have breakfast at a restaurant where the water outside the window came up to our table .You know how every great once in a while you have a conversation that stays with you forever? We looked out at the water that day and talked, really talked, about how we had both come to this place in our lives where we know we were exactly meant to be, with exactly the person we were meant to be with. Fernando hadn’t had an easy relationship with his father, and later on, he’d had a number of complicated relationships .Parts of his past clearly made him uncomfortable. On the ferry back to our hotel, he became distant and quiet. “ What’s wrong?” I asked. He was worried that he’d revealed too much, the sun was out, and the sky looked like a pearl, and we sat there on the boat for a few minutes, just feeling it rock and skim across the river. “Look,” I said, “wherever you have been, whatever you have done in your life, it doesn’t matter. We’re together now.”</w:t>
      </w:r>
    </w:p>
    <w:p w:rsidR="00B97777" w:rsidRDefault="00B97777" w:rsidP="00A33E3F">
      <w:pPr>
        <w:ind w:leftChars="150" w:left="31680" w:firstLineChars="57" w:firstLine="31680"/>
        <w:rPr>
          <w:szCs w:val="21"/>
        </w:rPr>
      </w:pPr>
      <w:r>
        <w:rPr>
          <w:szCs w:val="21"/>
        </w:rPr>
        <w:t xml:space="preserve">      Our trip was full of wonder and fun, but when we got to Colombo charmingly shabby hotel failed to charm Fernando, so we left a day early for the beach. As we drove, we passed two orphanages. Christmas was only a few days away, and I felt that I should stop the car and try to do something for the children, but I didn’t have the courage. I guess I was afraid of being perceived as the rich American guy who shows up unannounced and invades their space. I am still haunted by my mistake.</w:t>
      </w:r>
    </w:p>
    <w:p w:rsidR="00B97777" w:rsidRDefault="00B97777" w:rsidP="00A33E3F">
      <w:pPr>
        <w:ind w:leftChars="150" w:left="31680" w:firstLineChars="57" w:firstLine="31680"/>
        <w:rPr>
          <w:szCs w:val="21"/>
        </w:rPr>
      </w:pPr>
      <w:r>
        <w:rPr>
          <w:szCs w:val="21"/>
        </w:rPr>
        <w:t>81.The author uses bungee jump to show_________</w:t>
      </w:r>
    </w:p>
    <w:p w:rsidR="00B97777" w:rsidRDefault="00B97777" w:rsidP="00A33E3F">
      <w:pPr>
        <w:ind w:leftChars="150" w:left="31680" w:firstLineChars="57" w:firstLine="31680"/>
        <w:rPr>
          <w:szCs w:val="21"/>
        </w:rPr>
      </w:pPr>
      <w:r>
        <w:rPr>
          <w:szCs w:val="21"/>
        </w:rPr>
        <w:t xml:space="preserve">  A. the fame of the Chrysler Building          B. the difficulty in finding a suitable job</w:t>
      </w:r>
    </w:p>
    <w:p w:rsidR="00B97777" w:rsidRDefault="00B97777" w:rsidP="00A33E3F">
      <w:pPr>
        <w:ind w:leftChars="150" w:left="31680" w:firstLineChars="150" w:firstLine="31680"/>
        <w:rPr>
          <w:szCs w:val="21"/>
        </w:rPr>
      </w:pPr>
      <w:r>
        <w:rPr>
          <w:szCs w:val="21"/>
        </w:rPr>
        <w:t>C. the interests of being a photographer        D. the hardness of Fernando’s suggestion</w:t>
      </w:r>
    </w:p>
    <w:p w:rsidR="00B97777" w:rsidRDefault="00B97777">
      <w:pPr>
        <w:ind w:firstLine="360"/>
        <w:rPr>
          <w:szCs w:val="21"/>
        </w:rPr>
      </w:pPr>
      <w:r>
        <w:rPr>
          <w:szCs w:val="21"/>
        </w:rPr>
        <w:t>82. The word “</w:t>
      </w:r>
      <w:r>
        <w:rPr>
          <w:b/>
          <w:szCs w:val="21"/>
        </w:rPr>
        <w:t xml:space="preserve">itinerary” </w:t>
      </w:r>
      <w:r>
        <w:rPr>
          <w:szCs w:val="21"/>
        </w:rPr>
        <w:t>in paragraph Two probably means_________</w:t>
      </w:r>
    </w:p>
    <w:p w:rsidR="00B97777" w:rsidRDefault="00B97777">
      <w:pPr>
        <w:ind w:firstLine="360"/>
        <w:rPr>
          <w:szCs w:val="21"/>
        </w:rPr>
      </w:pPr>
      <w:r>
        <w:rPr>
          <w:szCs w:val="21"/>
        </w:rPr>
        <w:t xml:space="preserve">    A. destination   B. route    C. determination    D. budget</w:t>
      </w:r>
    </w:p>
    <w:p w:rsidR="00B97777" w:rsidRDefault="00B97777">
      <w:pPr>
        <w:ind w:firstLine="360"/>
        <w:rPr>
          <w:szCs w:val="21"/>
        </w:rPr>
      </w:pPr>
      <w:r>
        <w:rPr>
          <w:szCs w:val="21"/>
        </w:rPr>
        <w:t>83. On their first day in Bangkok, the author did the following EXCEPT_________</w:t>
      </w:r>
    </w:p>
    <w:p w:rsidR="00B97777" w:rsidRDefault="00B97777" w:rsidP="00A33E3F">
      <w:pPr>
        <w:ind w:leftChars="172" w:left="31680" w:hangingChars="150" w:firstLine="31680"/>
        <w:rPr>
          <w:szCs w:val="21"/>
        </w:rPr>
      </w:pPr>
      <w:r>
        <w:rPr>
          <w:szCs w:val="21"/>
        </w:rPr>
        <w:t xml:space="preserve">   A. coming across one of his old acquaintances     </w:t>
      </w:r>
    </w:p>
    <w:p w:rsidR="00B97777" w:rsidRDefault="00B97777" w:rsidP="00A33E3F">
      <w:pPr>
        <w:ind w:leftChars="322" w:left="31680"/>
        <w:rPr>
          <w:szCs w:val="21"/>
        </w:rPr>
      </w:pPr>
      <w:r>
        <w:rPr>
          <w:szCs w:val="21"/>
        </w:rPr>
        <w:t xml:space="preserve">B. getting a deeper understanding of Fernando    </w:t>
      </w:r>
    </w:p>
    <w:p w:rsidR="00B97777" w:rsidRDefault="00B97777" w:rsidP="00A33E3F">
      <w:pPr>
        <w:ind w:leftChars="322" w:left="31680"/>
        <w:rPr>
          <w:szCs w:val="21"/>
        </w:rPr>
      </w:pPr>
      <w:r>
        <w:rPr>
          <w:szCs w:val="21"/>
        </w:rPr>
        <w:t xml:space="preserve">C. eating out with Fernando at a restaurant            </w:t>
      </w:r>
    </w:p>
    <w:p w:rsidR="00B97777" w:rsidRDefault="00B97777" w:rsidP="00A33E3F">
      <w:pPr>
        <w:ind w:leftChars="322" w:left="31680"/>
        <w:rPr>
          <w:szCs w:val="21"/>
        </w:rPr>
      </w:pPr>
      <w:r>
        <w:rPr>
          <w:szCs w:val="21"/>
        </w:rPr>
        <w:t>D. comforting Fernando to forget his sadness</w:t>
      </w:r>
    </w:p>
    <w:p w:rsidR="00B97777" w:rsidRDefault="00B97777" w:rsidP="00A33E3F">
      <w:pPr>
        <w:ind w:leftChars="172" w:left="31680" w:hangingChars="150" w:firstLine="31680"/>
        <w:rPr>
          <w:szCs w:val="21"/>
        </w:rPr>
      </w:pPr>
      <w:r>
        <w:rPr>
          <w:szCs w:val="21"/>
        </w:rPr>
        <w:t>84. It can be interred from the last paragraph that________</w:t>
      </w:r>
    </w:p>
    <w:p w:rsidR="00B97777" w:rsidRDefault="00B97777" w:rsidP="00A33E3F">
      <w:pPr>
        <w:ind w:leftChars="172" w:left="31680" w:hangingChars="150" w:firstLine="31680"/>
        <w:rPr>
          <w:szCs w:val="21"/>
        </w:rPr>
      </w:pPr>
      <w:r>
        <w:rPr>
          <w:szCs w:val="21"/>
        </w:rPr>
        <w:t xml:space="preserve">   A .the author ended their trip in Colombo             </w:t>
      </w:r>
    </w:p>
    <w:p w:rsidR="00B97777" w:rsidRDefault="00B97777" w:rsidP="00A33E3F">
      <w:pPr>
        <w:ind w:leftChars="322" w:left="31680"/>
        <w:rPr>
          <w:szCs w:val="21"/>
        </w:rPr>
      </w:pPr>
      <w:r>
        <w:rPr>
          <w:szCs w:val="21"/>
        </w:rPr>
        <w:t xml:space="preserve">B. Fernando was unsatisfied with the trip    </w:t>
      </w:r>
    </w:p>
    <w:p w:rsidR="00B97777" w:rsidRDefault="00B97777" w:rsidP="00A33E3F">
      <w:pPr>
        <w:ind w:leftChars="322" w:left="31680"/>
        <w:rPr>
          <w:szCs w:val="21"/>
        </w:rPr>
      </w:pPr>
      <w:r>
        <w:rPr>
          <w:szCs w:val="21"/>
        </w:rPr>
        <w:t xml:space="preserve">C. they only spent one night in Colombo                  </w:t>
      </w:r>
    </w:p>
    <w:p w:rsidR="00B97777" w:rsidRDefault="00B97777" w:rsidP="00A33E3F">
      <w:pPr>
        <w:ind w:leftChars="322" w:left="31680"/>
        <w:rPr>
          <w:szCs w:val="21"/>
        </w:rPr>
      </w:pPr>
      <w:r>
        <w:rPr>
          <w:szCs w:val="21"/>
        </w:rPr>
        <w:t>D. revealed his bad past to the author</w:t>
      </w:r>
    </w:p>
    <w:p w:rsidR="00B97777" w:rsidRDefault="00B97777" w:rsidP="00A33E3F">
      <w:pPr>
        <w:ind w:leftChars="172" w:left="31680" w:hangingChars="150" w:firstLine="31680"/>
        <w:rPr>
          <w:szCs w:val="21"/>
        </w:rPr>
      </w:pPr>
      <w:r>
        <w:rPr>
          <w:szCs w:val="21"/>
        </w:rPr>
        <w:t>85. According to the passage, Fernando___________</w:t>
      </w:r>
    </w:p>
    <w:p w:rsidR="00B97777" w:rsidRDefault="00B97777" w:rsidP="00A33E3F">
      <w:pPr>
        <w:ind w:leftChars="172" w:left="31680" w:hangingChars="150" w:firstLine="31680"/>
        <w:rPr>
          <w:szCs w:val="21"/>
        </w:rPr>
      </w:pPr>
      <w:r>
        <w:rPr>
          <w:szCs w:val="21"/>
        </w:rPr>
        <w:t xml:space="preserve">   A. lost his father when he was young                 </w:t>
      </w:r>
    </w:p>
    <w:p w:rsidR="00B97777" w:rsidRDefault="00B97777" w:rsidP="00A33E3F">
      <w:pPr>
        <w:ind w:leftChars="322" w:left="31680"/>
        <w:rPr>
          <w:szCs w:val="21"/>
        </w:rPr>
      </w:pPr>
      <w:r>
        <w:rPr>
          <w:szCs w:val="21"/>
        </w:rPr>
        <w:t>B. helped the author to build a career</w:t>
      </w:r>
    </w:p>
    <w:p w:rsidR="00B97777" w:rsidRDefault="00B97777" w:rsidP="00A33E3F">
      <w:pPr>
        <w:ind w:leftChars="301" w:left="31680"/>
        <w:rPr>
          <w:szCs w:val="21"/>
        </w:rPr>
      </w:pPr>
      <w:r>
        <w:rPr>
          <w:szCs w:val="21"/>
        </w:rPr>
        <w:t xml:space="preserve">C. decided to finish the trip in Colombo               </w:t>
      </w:r>
    </w:p>
    <w:p w:rsidR="00B97777" w:rsidRDefault="00B97777" w:rsidP="00A33E3F">
      <w:pPr>
        <w:ind w:leftChars="301" w:left="31680"/>
        <w:rPr>
          <w:szCs w:val="21"/>
        </w:rPr>
      </w:pPr>
      <w:r>
        <w:rPr>
          <w:szCs w:val="21"/>
        </w:rPr>
        <w:t>D. revealed his bad past to the author</w:t>
      </w:r>
    </w:p>
    <w:p w:rsidR="00B97777" w:rsidRDefault="00B97777" w:rsidP="00A33E3F">
      <w:pPr>
        <w:ind w:leftChars="301" w:left="31680"/>
        <w:rPr>
          <w:szCs w:val="21"/>
        </w:rPr>
      </w:pPr>
    </w:p>
    <w:p w:rsidR="00B97777" w:rsidRDefault="00B97777">
      <w:pPr>
        <w:jc w:val="left"/>
        <w:rPr>
          <w:b/>
        </w:rPr>
      </w:pPr>
      <w:r>
        <w:rPr>
          <w:b/>
        </w:rPr>
        <w:t>TEXT B</w:t>
      </w:r>
    </w:p>
    <w:p w:rsidR="00B97777" w:rsidRDefault="00B97777" w:rsidP="00A33E3F">
      <w:pPr>
        <w:ind w:firstLineChars="200" w:firstLine="31680"/>
      </w:pPr>
      <w:r>
        <w:t xml:space="preserve">Plan on carrying on your jacket with you on your next flight ?Soon it could cost extra ,thanks to all the money airlines are making on fees for everything from checked luggage to priority boarding privileges   </w:t>
      </w:r>
    </w:p>
    <w:p w:rsidR="00B97777" w:rsidRDefault="00B97777" w:rsidP="00A33E3F">
      <w:pPr>
        <w:ind w:firstLineChars="200" w:firstLine="31680"/>
      </w:pPr>
      <w:r>
        <w:t>Thisyear,revenue from airline fees will reach a record high $36.1billion according to a study  from consulting  firm Idea Works Company ,which analyzed data from 176 carrers around the world. That’s more than 11percent higher than the total of about$ 32.5 billion recorded in 2011,and about 40percent higher than fees airlines brought in two year ago.</w:t>
      </w:r>
    </w:p>
    <w:p w:rsidR="00B97777" w:rsidRDefault="00B97777">
      <w:pPr>
        <w:ind w:firstLine="420"/>
      </w:pPr>
      <w:r>
        <w:t>According to the study, the growing revenue from fees presents “significant commercial potential for airlines,” and with the operating environment still challenging, extra fees are increasingly attractive and in many cases crucial for carriers all over the world.</w:t>
      </w:r>
    </w:p>
    <w:p w:rsidR="00B97777" w:rsidRDefault="00B97777">
      <w:pPr>
        <w:ind w:firstLine="420"/>
      </w:pPr>
      <w:r>
        <w:t>But seeing as airlines have already charged for virtually every “extra” that used to be free, carriers are having to become increasingly creative with the new fees they come up with to boost their bottom lines.</w:t>
      </w:r>
    </w:p>
    <w:p w:rsidR="00B97777" w:rsidRDefault="00B97777">
      <w:pPr>
        <w:ind w:firstLine="420"/>
      </w:pPr>
      <w:r>
        <w:t>“Airlines have just about exhausted the fees they can introduce for services they used to offer for free, such as choosing seats and getting a snack on board, ” a recent USA Today article reported. “They're becoming retailers by devising new services and products to sell”</w:t>
      </w:r>
    </w:p>
    <w:p w:rsidR="00B97777" w:rsidRDefault="00B97777">
      <w:pPr>
        <w:ind w:firstLine="420"/>
      </w:pPr>
      <w:r>
        <w:t>Recently that's meant carrers rejiggering aircraft layouts to accommodate roomier seats for which they can charge a premium fare. others have turned to charging passengers penalties for opting for a customer service agent at the airport instead of an election kiosk. Upgrading or selecting a seat will also cost you with some carriers.</w:t>
      </w:r>
    </w:p>
    <w:p w:rsidR="00B97777" w:rsidRDefault="00B97777">
      <w:pPr>
        <w:ind w:firstLine="420"/>
      </w:pPr>
      <w:r>
        <w:t xml:space="preserve">American Airlines has ever taken to offering services for a fee after the plane has landed. Depending on how many bags you have, the carrier will deliver your luggage to your local destination within four hours of arrival for </w:t>
      </w:r>
      <w:r>
        <w:rPr>
          <w:rFonts w:hint="eastAsia"/>
        </w:rPr>
        <w:t>＄</w:t>
      </w:r>
      <w:r>
        <w:t>29.95 to $49.95.</w:t>
      </w:r>
    </w:p>
    <w:p w:rsidR="00B97777" w:rsidRDefault="00B97777">
      <w:pPr>
        <w:ind w:firstLine="420"/>
      </w:pPr>
      <w:r>
        <w:t xml:space="preserve">Even with projection for airline profitability being revised up from </w:t>
      </w:r>
      <w:r>
        <w:rPr>
          <w:rFonts w:hint="eastAsia"/>
        </w:rPr>
        <w:t>＄</w:t>
      </w:r>
      <w:r>
        <w:t>1.1 billion for2012 to an expected total of</w:t>
      </w:r>
      <w:r>
        <w:rPr>
          <w:rFonts w:hint="eastAsia"/>
        </w:rPr>
        <w:t>＄</w:t>
      </w:r>
      <w:r>
        <w:t>4.1billion, according to the International Air Transport Association, passengers aren't likely to get a break from fees anytime soon. According to TIME, it's actually the most fee-crazy airlines, such as Spirit and Europe-based Ryanair, that have been the most profitable in recent years while those that have continued to offer freebies, such as Virgin America, have languished.</w:t>
      </w:r>
    </w:p>
    <w:p w:rsidR="00B97777" w:rsidRDefault="00B97777">
      <w:pPr>
        <w:ind w:firstLine="420"/>
      </w:pPr>
      <w:r>
        <w:t>While a full-scale passenger revolt against fees hasn't materialized, airlines are cognizant of the fact that tacking on extra charges needs to be done tactfully. And even though consumers might be feeling a bit nickel-and-dimed with what seems like a new, more inventive airline fee every week, the pace of fee increase won't like be as steep as they have been in the past</w:t>
      </w:r>
    </w:p>
    <w:p w:rsidR="00B97777" w:rsidRDefault="00B97777">
      <w:pPr>
        <w:ind w:firstLine="420"/>
      </w:pPr>
      <w:r>
        <w:t>The industry is trying to “push the limits until they find out what they are,” Aaron Gellman, professor of transportation at Northwestern University's Kellogg School of Management, told USA Today. “How far can they do it before there's a rebellion?”</w:t>
      </w:r>
    </w:p>
    <w:p w:rsidR="00B97777" w:rsidRDefault="00B97777">
      <w:r>
        <w:rPr>
          <w:noProof/>
        </w:rPr>
        <w:pict>
          <v:line id="直接连接符 4" o:spid="_x0000_s1028" style="position:absolute;left:0;text-align:left;flip:y;z-index:251659264" from="273pt,11.55pt" to="345pt,13.05pt" strokecolor="#4a7ebb"/>
        </w:pict>
      </w:r>
      <w:r>
        <w:t>86. According to the consulting firm Idea Works Company,</w:t>
      </w:r>
    </w:p>
    <w:p w:rsidR="00B97777" w:rsidRDefault="00B97777">
      <w:pPr>
        <w:ind w:firstLine="420"/>
      </w:pPr>
      <w:r>
        <w:t xml:space="preserve">  A. there are too many air companies around the world.</w:t>
      </w:r>
    </w:p>
    <w:p w:rsidR="00B97777" w:rsidRDefault="00B97777">
      <w:pPr>
        <w:ind w:firstLine="420"/>
      </w:pPr>
      <w:r>
        <w:t xml:space="preserve">  B. the growing revenues from airline fees are attractive for carriers.</w:t>
      </w:r>
    </w:p>
    <w:p w:rsidR="00B97777" w:rsidRDefault="00B97777">
      <w:pPr>
        <w:ind w:firstLine="420"/>
      </w:pPr>
      <w:r>
        <w:t xml:space="preserve">  C. airlines should grab every chance to increase their revenues.</w:t>
      </w:r>
    </w:p>
    <w:p w:rsidR="00B97777" w:rsidRDefault="00B97777">
      <w:pPr>
        <w:ind w:firstLine="420"/>
      </w:pPr>
      <w:r>
        <w:t xml:space="preserve">  D. airlines' revenues mostly come from fees on checked luggage.</w:t>
      </w:r>
    </w:p>
    <w:p w:rsidR="00B97777" w:rsidRDefault="00B97777">
      <w:r>
        <w:rPr>
          <w:noProof/>
        </w:rPr>
        <w:pict>
          <v:line id="直接连接符 5" o:spid="_x0000_s1029" style="position:absolute;left:0;text-align:left;flip:y;z-index:251660288" from="259.5pt,12.45pt" to="348.75pt,13.2pt" strokecolor="#4a7ebb"/>
        </w:pict>
      </w:r>
      <w:r>
        <w:t>87. It can be inferred from the USA Today article that</w:t>
      </w:r>
    </w:p>
    <w:p w:rsidR="00B97777" w:rsidRDefault="00B97777">
      <w:pPr>
        <w:ind w:firstLine="420"/>
      </w:pPr>
      <w:r>
        <w:t xml:space="preserve">  A. retailers are allowed to sell products on airlines.                                </w:t>
      </w:r>
    </w:p>
    <w:p w:rsidR="00B97777" w:rsidRDefault="00B97777">
      <w:pPr>
        <w:ind w:firstLine="420"/>
      </w:pPr>
      <w:r>
        <w:t xml:space="preserve">  B. only with charging new fees can carriers survive.</w:t>
      </w:r>
    </w:p>
    <w:p w:rsidR="00B97777" w:rsidRDefault="00B97777">
      <w:pPr>
        <w:ind w:firstLine="420"/>
      </w:pPr>
      <w:r>
        <w:t xml:space="preserve">  C. most carriers' products are useless for customers.       </w:t>
      </w:r>
    </w:p>
    <w:p w:rsidR="00B97777" w:rsidRDefault="00B97777" w:rsidP="00A33E3F">
      <w:pPr>
        <w:ind w:firstLineChars="300" w:firstLine="31680"/>
      </w:pPr>
      <w:r>
        <w:t>D. service like choosing seat used to be free on airlines.</w:t>
      </w:r>
    </w:p>
    <w:p w:rsidR="00B97777" w:rsidRDefault="00B97777">
      <w:r>
        <w:t>88. Which of the following is CORRECT about the customer service agent at the airport?</w:t>
      </w:r>
    </w:p>
    <w:p w:rsidR="00B97777" w:rsidRDefault="00B97777">
      <w:pPr>
        <w:ind w:firstLine="420"/>
      </w:pPr>
      <w:r>
        <w:t xml:space="preserve">  A. they offer service only after the plane landed.  </w:t>
      </w:r>
    </w:p>
    <w:p w:rsidR="00B97777" w:rsidRDefault="00B97777">
      <w:pPr>
        <w:ind w:firstLine="420"/>
      </w:pPr>
      <w:r>
        <w:t xml:space="preserve">  B. the service customers with electronic kiosks.    </w:t>
      </w:r>
    </w:p>
    <w:p w:rsidR="00B97777" w:rsidRDefault="00B97777">
      <w:pPr>
        <w:ind w:firstLine="420"/>
      </w:pPr>
      <w:r>
        <w:t xml:space="preserve">  C. they mean a kind of threat to airlines' benefits.   </w:t>
      </w:r>
    </w:p>
    <w:p w:rsidR="00B97777" w:rsidRDefault="00B97777">
      <w:pPr>
        <w:ind w:firstLine="420"/>
      </w:pPr>
      <w:r>
        <w:t xml:space="preserve">  D. they are representatives sent out by the airlines</w:t>
      </w:r>
    </w:p>
    <w:p w:rsidR="00B97777" w:rsidRDefault="00B97777">
      <w:r>
        <w:rPr>
          <w:noProof/>
        </w:rPr>
        <w:pict>
          <v:line id="直接连接符 7" o:spid="_x0000_s1030" style="position:absolute;left:0;text-align:left;z-index:251661312" from="172.5pt,13.5pt" to="303.75pt,13.5pt" strokecolor="#4a7ebb"/>
        </w:pict>
      </w:r>
      <w:r>
        <w:t xml:space="preserve">89. According to TIME, Virgin America         </w:t>
      </w:r>
    </w:p>
    <w:p w:rsidR="00B97777" w:rsidRDefault="00B97777">
      <w:r>
        <w:t xml:space="preserve">      A. is the biggest winner of profits among the airlines.       </w:t>
      </w:r>
    </w:p>
    <w:p w:rsidR="00B97777" w:rsidRDefault="00B97777" w:rsidP="00A33E3F">
      <w:pPr>
        <w:ind w:firstLineChars="300" w:firstLine="31680"/>
      </w:pPr>
      <w:r>
        <w:t>B. charge from</w:t>
      </w:r>
      <w:r>
        <w:rPr>
          <w:rFonts w:hint="eastAsia"/>
        </w:rPr>
        <w:t>＄</w:t>
      </w:r>
      <w:r>
        <w:t xml:space="preserve">29.95to </w:t>
      </w:r>
      <w:r>
        <w:rPr>
          <w:rFonts w:hint="eastAsia"/>
        </w:rPr>
        <w:t>＄</w:t>
      </w:r>
      <w:r>
        <w:t xml:space="preserve">49.95 for luggage delivery.    </w:t>
      </w:r>
    </w:p>
    <w:p w:rsidR="00B97777" w:rsidRDefault="00B97777" w:rsidP="00A33E3F">
      <w:pPr>
        <w:ind w:firstLineChars="300" w:firstLine="31680"/>
      </w:pPr>
      <w:r>
        <w:t xml:space="preserve">C. has been put in a difficult position by its free services.       </w:t>
      </w:r>
    </w:p>
    <w:p w:rsidR="00B97777" w:rsidRDefault="00B97777">
      <w:r>
        <w:t xml:space="preserve">      D. received a wide-scale passenger revolt against fees. </w:t>
      </w:r>
    </w:p>
    <w:p w:rsidR="00B97777" w:rsidRDefault="00B97777">
      <w:r>
        <w:t xml:space="preserve">90. What's Aaron Gellman's opinion on the airline fee increase? </w:t>
      </w:r>
    </w:p>
    <w:p w:rsidR="00B97777" w:rsidRDefault="00B97777" w:rsidP="00A33E3F">
      <w:pPr>
        <w:ind w:firstLineChars="300" w:firstLine="31680"/>
      </w:pPr>
      <w:r>
        <w:t>A. opposed.</w:t>
      </w:r>
    </w:p>
    <w:p w:rsidR="00B97777" w:rsidRDefault="00B97777" w:rsidP="00A33E3F">
      <w:pPr>
        <w:ind w:firstLineChars="300" w:firstLine="31680"/>
      </w:pPr>
      <w:r>
        <w:t xml:space="preserve">B. neutral </w:t>
      </w:r>
    </w:p>
    <w:p w:rsidR="00B97777" w:rsidRDefault="00B97777" w:rsidP="00A33E3F">
      <w:pPr>
        <w:ind w:firstLineChars="300" w:firstLine="31680"/>
      </w:pPr>
      <w:r>
        <w:t>C .optimistic</w:t>
      </w:r>
    </w:p>
    <w:p w:rsidR="00B97777" w:rsidRDefault="00B97777" w:rsidP="00A33E3F">
      <w:pPr>
        <w:ind w:firstLineChars="100" w:firstLine="31680"/>
      </w:pPr>
      <w:r>
        <w:t xml:space="preserve">    D. supportive</w:t>
      </w:r>
    </w:p>
    <w:p w:rsidR="00B97777" w:rsidRDefault="00B97777">
      <w:pPr>
        <w:rPr>
          <w:szCs w:val="21"/>
        </w:rPr>
      </w:pPr>
    </w:p>
    <w:p w:rsidR="00B97777" w:rsidRDefault="00B97777" w:rsidP="00A33E3F">
      <w:pPr>
        <w:ind w:firstLineChars="1877" w:firstLine="31680"/>
        <w:rPr>
          <w:b/>
        </w:rPr>
      </w:pPr>
      <w:r>
        <w:rPr>
          <w:b/>
        </w:rPr>
        <w:t>TEXT C</w:t>
      </w:r>
    </w:p>
    <w:p w:rsidR="00B97777" w:rsidRDefault="00B97777" w:rsidP="00A33E3F">
      <w:pPr>
        <w:ind w:firstLineChars="200" w:firstLine="31680"/>
        <w:rPr>
          <w:sz w:val="24"/>
        </w:rPr>
      </w:pPr>
      <w:r>
        <w:rPr>
          <w:sz w:val="24"/>
        </w:rPr>
        <w:t>As many people hit middle age, they often start to notice their memory and mental clarity are not what they used to be. We suddenly can’t remember where we put the keys just a moment ago, or an old acquaintance’s name, or the name of an old band we used to love. As the brain fades, we euphemistically refer to these occurrences as “senior moments”. While seemingly innocent, this loss of mental focus can potentially have a detrimental impact on our professional, social, and personal well-being.</w:t>
      </w:r>
    </w:p>
    <w:p w:rsidR="00B97777" w:rsidRDefault="00B97777" w:rsidP="00A33E3F">
      <w:pPr>
        <w:ind w:firstLineChars="200" w:firstLine="31680"/>
        <w:rPr>
          <w:sz w:val="24"/>
        </w:rPr>
      </w:pPr>
      <w:r>
        <w:rPr>
          <w:sz w:val="24"/>
        </w:rPr>
        <w:t>It happens to most of us, but is it inevitable?</w:t>
      </w:r>
    </w:p>
    <w:p w:rsidR="00B97777" w:rsidRDefault="00B97777">
      <w:pPr>
        <w:rPr>
          <w:sz w:val="24"/>
        </w:rPr>
      </w:pPr>
      <w:r>
        <w:rPr>
          <w:sz w:val="24"/>
        </w:rPr>
        <w:t>Neuroscientists are increasingly showing there’s actually a lot that can be done. It turns that the brain needs exercise in much the same way our muscles do, and the right mental exercise can significantly improve our basic cognitive functions. Thinking is essentially a process of making neural connections in the brain. To a certain extent, our ability to excel in making the neural connections that drive intelligence is inherited. However, because these connections are made through effort and practice, scientists believe that intelligence can expand and fluctuate according to mental effort.</w:t>
      </w:r>
      <w:r>
        <w:rPr>
          <w:rFonts w:hint="eastAsia"/>
          <w:sz w:val="24"/>
        </w:rPr>
        <w:t xml:space="preserve">　　</w:t>
      </w:r>
      <w:r>
        <w:rPr>
          <w:sz w:val="24"/>
        </w:rPr>
        <w:t xml:space="preserve"> </w:t>
      </w:r>
    </w:p>
    <w:p w:rsidR="00B97777" w:rsidRDefault="00B97777" w:rsidP="00A33E3F">
      <w:pPr>
        <w:ind w:firstLineChars="300" w:firstLine="31680"/>
        <w:rPr>
          <w:sz w:val="24"/>
        </w:rPr>
      </w:pPr>
      <w:r>
        <w:rPr>
          <w:sz w:val="24"/>
        </w:rPr>
        <w:t>Now, a new San Francisco Web-based company has taken it a step further and developed the first “brain training program” designed to actually help people improve and regain their mental sharpness. Called Lumosity, it was designed by some of the leading experts in neuroscience and cognitive psychology from Stanford University.</w:t>
      </w:r>
    </w:p>
    <w:p w:rsidR="00B97777" w:rsidRDefault="00B97777" w:rsidP="00A33E3F">
      <w:pPr>
        <w:ind w:firstLineChars="200" w:firstLine="31680"/>
        <w:rPr>
          <w:sz w:val="24"/>
        </w:rPr>
      </w:pPr>
      <w:r>
        <w:rPr>
          <w:sz w:val="24"/>
        </w:rPr>
        <w:t>Lumosity, is far more than an online place to exercise your mental skills. That’s because they have integrated these exercises into a Web-based program that allows you to systematically improve your memory and attention skills. The program keeps track of your progress and provides detailed feedback on your performance and improvement. Most importantly, it constantly modifies the games you play to build on the strengths you are developing—much like an effective exercise routine requires you to increase resistance and vary your muscle use.</w:t>
      </w:r>
    </w:p>
    <w:p w:rsidR="00B97777" w:rsidRDefault="00B97777" w:rsidP="00A33E3F">
      <w:pPr>
        <w:ind w:firstLineChars="300" w:firstLine="31680"/>
        <w:rPr>
          <w:sz w:val="24"/>
        </w:rPr>
      </w:pPr>
      <w:r>
        <w:rPr>
          <w:sz w:val="24"/>
        </w:rPr>
        <w:t>Does it work? Apparently it does. In randomized, controlled clinical trials. Lumosity was shown to significantly improve basic cognitive functions. One study showed students improved their scores on math tests by 34 percent after using Lumosity for six weeks, significantly greater gains than those made by other students in the same class, who were not training with the Lumosity program.</w:t>
      </w:r>
    </w:p>
    <w:p w:rsidR="00B97777" w:rsidRDefault="00B97777" w:rsidP="00A33E3F">
      <w:pPr>
        <w:ind w:firstLineChars="200" w:firstLine="31680"/>
        <w:rPr>
          <w:sz w:val="24"/>
        </w:rPr>
      </w:pPr>
      <w:r>
        <w:rPr>
          <w:sz w:val="24"/>
        </w:rPr>
        <w:t>The company says its users have reported clearer and quicker thinking, improved memory for names, numbers, directions, increased alertness, awareness, elevated mood, and better concentration at work or while driving.</w:t>
      </w:r>
    </w:p>
    <w:p w:rsidR="00B97777" w:rsidRDefault="00B97777" w:rsidP="00A33E3F">
      <w:pPr>
        <w:ind w:firstLineChars="200" w:firstLine="31680"/>
        <w:rPr>
          <w:sz w:val="24"/>
        </w:rPr>
      </w:pPr>
      <w:r>
        <w:rPr>
          <w:sz w:val="24"/>
        </w:rPr>
        <w:t>While many of the games at Lumosity are free, a modest subscription fee trial of their program to use the full program over the long term. However, Lumosity is currently offering a free trial of their program to new users so that you can see how well it works before you decide to subscribe. The trial is completely free (no credit card required) and the company believes the results will speak for themselves.</w:t>
      </w:r>
    </w:p>
    <w:p w:rsidR="00B97777" w:rsidRDefault="00B97777">
      <w:pPr>
        <w:rPr>
          <w:sz w:val="24"/>
          <w:u w:val="single"/>
        </w:rPr>
      </w:pPr>
      <w:r>
        <w:rPr>
          <w:sz w:val="24"/>
        </w:rPr>
        <w:t>91. According to the passage, people in their middle ages</w:t>
      </w:r>
      <w:r>
        <w:rPr>
          <w:sz w:val="24"/>
          <w:u w:val="single"/>
        </w:rPr>
        <w:t xml:space="preserve">     .</w:t>
      </w:r>
    </w:p>
    <w:p w:rsidR="00B97777" w:rsidRDefault="00B97777" w:rsidP="00A33E3F">
      <w:pPr>
        <w:ind w:leftChars="304" w:left="31680"/>
        <w:rPr>
          <w:sz w:val="24"/>
        </w:rPr>
      </w:pPr>
      <w:r>
        <w:rPr>
          <w:sz w:val="24"/>
        </w:rPr>
        <w:t xml:space="preserve">A.pay less attention to their personal well-being                         B. begin to experience the loss of mental foucs    </w:t>
      </w:r>
    </w:p>
    <w:p w:rsidR="00B97777" w:rsidRDefault="00B97777" w:rsidP="00A33E3F">
      <w:pPr>
        <w:ind w:leftChars="304" w:left="31680"/>
        <w:rPr>
          <w:sz w:val="24"/>
        </w:rPr>
      </w:pPr>
      <w:r>
        <w:rPr>
          <w:sz w:val="24"/>
        </w:rPr>
        <w:t>C.start to give up the old bands they used to love                        D. need more muscle exercises to keep mental clarity</w:t>
      </w:r>
    </w:p>
    <w:p w:rsidR="00B97777" w:rsidRDefault="00B97777">
      <w:pPr>
        <w:rPr>
          <w:sz w:val="24"/>
        </w:rPr>
      </w:pPr>
      <w:r>
        <w:rPr>
          <w:sz w:val="24"/>
        </w:rPr>
        <w:t>92.  How does the brain training program Lumosity work?</w:t>
      </w:r>
    </w:p>
    <w:p w:rsidR="00B97777" w:rsidRDefault="00B97777" w:rsidP="00A33E3F">
      <w:pPr>
        <w:ind w:leftChars="304" w:left="31680"/>
        <w:rPr>
          <w:sz w:val="24"/>
        </w:rPr>
      </w:pPr>
      <w:r>
        <w:rPr>
          <w:sz w:val="24"/>
        </w:rPr>
        <w:t xml:space="preserve">A. It analyzes all your daily life in detail.  </w:t>
      </w:r>
    </w:p>
    <w:p w:rsidR="00B97777" w:rsidRDefault="00B97777" w:rsidP="00A33E3F">
      <w:pPr>
        <w:ind w:leftChars="304" w:left="31680"/>
        <w:rPr>
          <w:sz w:val="24"/>
        </w:rPr>
      </w:pPr>
      <w:r>
        <w:rPr>
          <w:sz w:val="24"/>
        </w:rPr>
        <w:t xml:space="preserve">B. It provides online games of different levels    </w:t>
      </w:r>
    </w:p>
    <w:p w:rsidR="00B97777" w:rsidRDefault="00B97777" w:rsidP="00A33E3F">
      <w:pPr>
        <w:ind w:leftChars="304" w:left="31680"/>
        <w:rPr>
          <w:sz w:val="24"/>
        </w:rPr>
      </w:pPr>
      <w:r>
        <w:rPr>
          <w:sz w:val="24"/>
        </w:rPr>
        <w:t xml:space="preserve">C. It requires the participants’ muscle use </w:t>
      </w:r>
    </w:p>
    <w:p w:rsidR="00B97777" w:rsidRDefault="00B97777" w:rsidP="00A33E3F">
      <w:pPr>
        <w:ind w:leftChars="304" w:left="31680"/>
        <w:rPr>
          <w:sz w:val="24"/>
        </w:rPr>
      </w:pPr>
      <w:r>
        <w:rPr>
          <w:sz w:val="24"/>
        </w:rPr>
        <w:t>D. It provides web-based interaction with experts.</w:t>
      </w:r>
    </w:p>
    <w:p w:rsidR="00B97777" w:rsidRDefault="00B97777">
      <w:pPr>
        <w:rPr>
          <w:sz w:val="24"/>
        </w:rPr>
      </w:pPr>
      <w:r>
        <w:rPr>
          <w:sz w:val="24"/>
        </w:rPr>
        <w:t xml:space="preserve">93  The  study with the students showed that Lumosity </w:t>
      </w:r>
      <w:r>
        <w:rPr>
          <w:sz w:val="24"/>
          <w:u w:val="single"/>
        </w:rPr>
        <w:t xml:space="preserve">       .</w:t>
      </w:r>
    </w:p>
    <w:p w:rsidR="00B97777" w:rsidRDefault="00B97777" w:rsidP="00A33E3F">
      <w:pPr>
        <w:ind w:leftChars="304" w:left="31680"/>
        <w:rPr>
          <w:sz w:val="24"/>
        </w:rPr>
      </w:pPr>
      <w:r>
        <w:rPr>
          <w:sz w:val="24"/>
        </w:rPr>
        <w:t xml:space="preserve">A. can only improve math related abilities  </w:t>
      </w:r>
    </w:p>
    <w:p w:rsidR="00B97777" w:rsidRDefault="00B97777" w:rsidP="00A33E3F">
      <w:pPr>
        <w:ind w:leftChars="304" w:left="31680"/>
        <w:rPr>
          <w:sz w:val="24"/>
        </w:rPr>
      </w:pPr>
      <w:r>
        <w:rPr>
          <w:sz w:val="24"/>
        </w:rPr>
        <w:t xml:space="preserve">B. has the best sffects on college users  </w:t>
      </w:r>
    </w:p>
    <w:p w:rsidR="00B97777" w:rsidRDefault="00B97777" w:rsidP="00A33E3F">
      <w:pPr>
        <w:ind w:leftChars="304" w:left="31680"/>
        <w:rPr>
          <w:sz w:val="24"/>
        </w:rPr>
      </w:pPr>
      <w:r>
        <w:rPr>
          <w:sz w:val="24"/>
        </w:rPr>
        <w:t xml:space="preserve">C. needs a six-week training before using it   </w:t>
      </w:r>
    </w:p>
    <w:p w:rsidR="00B97777" w:rsidRDefault="00B97777" w:rsidP="00A33E3F">
      <w:pPr>
        <w:ind w:leftChars="304" w:left="31680"/>
        <w:rPr>
          <w:sz w:val="24"/>
        </w:rPr>
      </w:pPr>
      <w:r>
        <w:rPr>
          <w:sz w:val="24"/>
        </w:rPr>
        <w:t>D. has a positive effect on people’s learning</w:t>
      </w:r>
    </w:p>
    <w:p w:rsidR="00B97777" w:rsidRDefault="00B97777">
      <w:pPr>
        <w:rPr>
          <w:sz w:val="24"/>
        </w:rPr>
      </w:pPr>
      <w:r>
        <w:rPr>
          <w:sz w:val="24"/>
        </w:rPr>
        <w:t xml:space="preserve">94.  In order to fully benefit from Lumosity , new users  </w:t>
      </w:r>
      <w:r>
        <w:rPr>
          <w:sz w:val="24"/>
          <w:u w:val="single"/>
        </w:rPr>
        <w:t xml:space="preserve">      .</w:t>
      </w:r>
    </w:p>
    <w:p w:rsidR="00B97777" w:rsidRDefault="00B97777" w:rsidP="00A33E3F">
      <w:pPr>
        <w:ind w:leftChars="304" w:left="31680"/>
        <w:rPr>
          <w:sz w:val="24"/>
        </w:rPr>
      </w:pPr>
      <w:r>
        <w:rPr>
          <w:sz w:val="24"/>
        </w:rPr>
        <w:t xml:space="preserve">A. must have at least one credit card </w:t>
      </w:r>
    </w:p>
    <w:p w:rsidR="00B97777" w:rsidRDefault="00B97777" w:rsidP="00A33E3F">
      <w:pPr>
        <w:ind w:firstLineChars="250" w:firstLine="31680"/>
        <w:rPr>
          <w:sz w:val="24"/>
        </w:rPr>
      </w:pPr>
      <w:r>
        <w:rPr>
          <w:sz w:val="24"/>
        </w:rPr>
        <w:t xml:space="preserve">B. should focus on the free games </w:t>
      </w:r>
    </w:p>
    <w:p w:rsidR="00B97777" w:rsidRDefault="00B97777" w:rsidP="00A33E3F">
      <w:pPr>
        <w:ind w:firstLineChars="250" w:firstLine="31680"/>
        <w:rPr>
          <w:sz w:val="24"/>
        </w:rPr>
      </w:pPr>
      <w:r>
        <w:rPr>
          <w:sz w:val="24"/>
        </w:rPr>
        <w:t>C. need to subscribe with a little money</w:t>
      </w:r>
    </w:p>
    <w:p w:rsidR="00B97777" w:rsidRDefault="00B97777" w:rsidP="00A33E3F">
      <w:pPr>
        <w:ind w:leftChars="304" w:left="31680"/>
        <w:rPr>
          <w:sz w:val="24"/>
        </w:rPr>
      </w:pPr>
      <w:r>
        <w:rPr>
          <w:sz w:val="24"/>
        </w:rPr>
        <w:t>D. have to offer all their personal information</w:t>
      </w:r>
    </w:p>
    <w:p w:rsidR="00B97777" w:rsidRDefault="00B97777" w:rsidP="00A33E3F">
      <w:pPr>
        <w:ind w:firstLineChars="50" w:firstLine="31680"/>
        <w:rPr>
          <w:sz w:val="24"/>
        </w:rPr>
      </w:pPr>
      <w:r>
        <w:rPr>
          <w:sz w:val="24"/>
        </w:rPr>
        <w:t>95.   What’s the main idea of this passage?</w:t>
      </w:r>
    </w:p>
    <w:p w:rsidR="00B97777" w:rsidRDefault="00B97777" w:rsidP="00A33E3F">
      <w:pPr>
        <w:ind w:leftChars="304" w:left="31680"/>
        <w:rPr>
          <w:sz w:val="24"/>
        </w:rPr>
      </w:pPr>
      <w:r>
        <w:rPr>
          <w:sz w:val="24"/>
        </w:rPr>
        <w:t>A. How to trace your progress and keep detailed feedback,                       B. How to increase resistance and vary your muscle use.</w:t>
      </w:r>
    </w:p>
    <w:p w:rsidR="00B97777" w:rsidRDefault="00B97777" w:rsidP="00A33E3F">
      <w:pPr>
        <w:ind w:leftChars="304" w:left="31680"/>
        <w:rPr>
          <w:sz w:val="24"/>
        </w:rPr>
      </w:pPr>
      <w:r>
        <w:rPr>
          <w:sz w:val="24"/>
        </w:rPr>
        <w:t>C. How to make you smarter with brain training progress</w:t>
      </w:r>
    </w:p>
    <w:p w:rsidR="00B97777" w:rsidRDefault="00B97777" w:rsidP="00A33E3F">
      <w:pPr>
        <w:ind w:leftChars="304" w:left="31680"/>
        <w:rPr>
          <w:sz w:val="24"/>
        </w:rPr>
      </w:pPr>
      <w:r>
        <w:rPr>
          <w:sz w:val="24"/>
        </w:rPr>
        <w:t>D. How to properly deal with various web-based games</w:t>
      </w:r>
    </w:p>
    <w:p w:rsidR="00B97777" w:rsidRDefault="00B97777" w:rsidP="00A33E3F">
      <w:pPr>
        <w:ind w:leftChars="304" w:left="31680"/>
        <w:rPr>
          <w:sz w:val="24"/>
        </w:rPr>
      </w:pPr>
    </w:p>
    <w:p w:rsidR="00B97777" w:rsidRDefault="00B97777" w:rsidP="00A33E3F">
      <w:pPr>
        <w:ind w:firstLineChars="1500" w:firstLine="31680"/>
        <w:rPr>
          <w:b/>
        </w:rPr>
      </w:pPr>
      <w:r>
        <w:rPr>
          <w:b/>
        </w:rPr>
        <w:t>TEXT D</w:t>
      </w:r>
    </w:p>
    <w:p w:rsidR="00B97777" w:rsidRDefault="00B97777">
      <w:pPr>
        <w:ind w:firstLine="420"/>
      </w:pPr>
      <w:r>
        <w:t>In the midst of the lumbering erou crisis, International lenders recently urged a struggling Greece to work a six-day week in order to revive its stagnating economy. At first glance, this makes sense ——something must be done, so why not get everybody to work harder? Surely this will generate more output and be the sought -after fillip to kick-start growth?</w:t>
      </w:r>
    </w:p>
    <w:p w:rsidR="00B97777" w:rsidRDefault="00B97777">
      <w:pPr>
        <w:ind w:firstLine="420"/>
      </w:pPr>
      <w:r>
        <w:t>And yet a growing number of economists and social scientists suggest this is not the way to go. “The conventional wisdom says that, in hard times, what we need to do is double down and work harder because we are poorer,” said Juliet Schor, professor of sociology at Boston College, at a recent LSE conference. “that's the standard few. But it's a fallacy.”</w:t>
      </w:r>
    </w:p>
    <w:p w:rsidR="00B97777" w:rsidRDefault="00B97777">
      <w:pPr>
        <w:ind w:firstLine="420"/>
      </w:pPr>
      <w:r>
        <w:t>How about doing the opposite——working fewer days? How about a four-day week? The answer to our economic woes surely lies not in redistribution of wealth but, as School advocates, in a redistribution of paid working time. Indeed, think-tank the New Economics Foundation</w:t>
      </w:r>
      <w:r>
        <w:rPr>
          <w:rFonts w:hint="eastAsia"/>
        </w:rPr>
        <w:t>（</w:t>
      </w:r>
      <w:r>
        <w:t>NEF</w:t>
      </w:r>
      <w:r>
        <w:rPr>
          <w:rFonts w:hint="eastAsia"/>
        </w:rPr>
        <w:t>）</w:t>
      </w:r>
      <w:r>
        <w:t xml:space="preserve"> goes further still and calls for a 21-hour week, 21 hours being the average number worked each week by all Britons of working age.</w:t>
      </w:r>
    </w:p>
    <w:p w:rsidR="00B97777" w:rsidRDefault="00B97777">
      <w:pPr>
        <w:ind w:firstLine="420"/>
      </w:pPr>
      <w:r>
        <w:t>Were this to be mandated, there would, of course, be problems for those whose reduced wages failed to cover living costs, even while there would be a reduction in the benefits bill. The NEF doesn't suggest forcing the issue</w:t>
      </w:r>
      <w:r>
        <w:rPr>
          <w:rFonts w:hint="eastAsia"/>
        </w:rPr>
        <w:t>；</w:t>
      </w:r>
      <w:r>
        <w:t>Rather, they'd like to create the conditions whereby it can happen over time.</w:t>
      </w:r>
    </w:p>
    <w:p w:rsidR="00B97777" w:rsidRDefault="00B97777">
      <w:pPr>
        <w:ind w:firstLine="420"/>
      </w:pPr>
      <w:r>
        <w:t xml:space="preserve">But it need not to be a zero-sum game, as is evident from the shining example of the four-day weeks that already exist. In June 2008, the US state of Utah implemented the idea for most of its public-sector workers, who moved from five eight-hour days to four of ten hours. While neutral in terms of hours, this shift meant that staff spent one day fewer travelling to and from work. One year on, reductions in overtime and absenteeism were calculated at more than </w:t>
      </w:r>
      <w:r>
        <w:rPr>
          <w:rFonts w:hint="eastAsia"/>
        </w:rPr>
        <w:t>￡</w:t>
      </w:r>
      <w:r>
        <w:t>2.5m, with big falls in carbon emissions and petrol consumption.</w:t>
      </w:r>
    </w:p>
    <w:p w:rsidR="00B97777" w:rsidRDefault="00B97777">
      <w:pPr>
        <w:ind w:firstLine="420"/>
      </w:pPr>
      <w:r>
        <w:t>Is this something only the state can do? Refreshingly, there are signals of a like-minded approach in the start-up sector. Florida-based businessman Ryan Carson, founded of online web-design-tutorial provider Treehouse, has his whole firm work a four-day week- Monday to Thursday, nine to six, “because we think that information work isn’t like manufacturing”.</w:t>
      </w:r>
    </w:p>
    <w:p w:rsidR="00B97777" w:rsidRDefault="00B97777">
      <w:pPr>
        <w:ind w:firstLine="420"/>
      </w:pPr>
      <w:r>
        <w:t xml:space="preserve">His firm makes upwards of </w:t>
      </w:r>
      <w:r>
        <w:rPr>
          <w:rFonts w:hint="eastAsia"/>
        </w:rPr>
        <w:t>￡</w:t>
      </w:r>
      <w:r>
        <w:t xml:space="preserve">1.8m in annual revenue, and finds recruiting and retaining talented employees easier than ever. Face book has repeatedly tried to </w:t>
      </w:r>
      <w:r>
        <w:rPr>
          <w:b/>
          <w:i/>
        </w:rPr>
        <w:t xml:space="preserve">poach </w:t>
      </w:r>
      <w:r>
        <w:t xml:space="preserve">Carson’s staff. “Do you work a four-day week yet?” is the question that usually ends the dialogue. Crucially, Carson gets to spend a three-day weekend with his kids. Yet his business is clearly not just about lifestyle—he’s raised some </w:t>
      </w:r>
      <w:r>
        <w:rPr>
          <w:rFonts w:hint="eastAsia"/>
        </w:rPr>
        <w:t>￡</w:t>
      </w:r>
      <w:r>
        <w:t>3m from investors.</w:t>
      </w:r>
    </w:p>
    <w:p w:rsidR="00B97777" w:rsidRDefault="00B97777">
      <w:pPr>
        <w:ind w:firstLine="420"/>
      </w:pPr>
      <w:r>
        <w:t>The point about productivity for information workers is a critical one. We’re no longer in manufacturing, where more is better. And yet, when at work, it often feels like it. We attend interminable meetings and conferences while sending innumerable emails. Addled and distracted, our brains’ ability to engage in any deep thinking is hugely impaired. A three-day weekend would improve our mindfulness and mental energy, leading to improved quality of output.</w:t>
      </w:r>
    </w:p>
    <w:p w:rsidR="00B97777" w:rsidRDefault="00B97777">
      <w:r>
        <w:t>96. According to professor Schor, _______.</w:t>
      </w:r>
    </w:p>
    <w:p w:rsidR="00B97777" w:rsidRDefault="00B97777">
      <w:r>
        <w:t xml:space="preserve">   A. the severe euro crisis will soon come to an end</w:t>
      </w:r>
    </w:p>
    <w:p w:rsidR="00B97777" w:rsidRDefault="00B97777">
      <w:r>
        <w:t xml:space="preserve">   B. international lenders should give much pressure to Greece</w:t>
      </w:r>
    </w:p>
    <w:p w:rsidR="00B97777" w:rsidRDefault="00B97777">
      <w:r>
        <w:t xml:space="preserve">   C. Greece has to work a six-day long week to revive</w:t>
      </w:r>
    </w:p>
    <w:p w:rsidR="00B97777" w:rsidRDefault="00B97777">
      <w:r>
        <w:t xml:space="preserve">   D. work harder may not be helpful to revive economy</w:t>
      </w:r>
    </w:p>
    <w:p w:rsidR="00B97777" w:rsidRDefault="00B97777">
      <w:r>
        <w:t>97. Which of the following is CORRECT about the NEF?</w:t>
      </w:r>
    </w:p>
    <w:p w:rsidR="00B97777" w:rsidRDefault="00B97777">
      <w:r>
        <w:t xml:space="preserve">   A. It encourages an increase in the benefits bill.</w:t>
      </w:r>
    </w:p>
    <w:p w:rsidR="00B97777" w:rsidRDefault="00B97777">
      <w:r>
        <w:t xml:space="preserve">   B. It advocates a fair distribution of public wealth.</w:t>
      </w:r>
    </w:p>
    <w:p w:rsidR="00B97777" w:rsidRDefault="00B97777">
      <w:r>
        <w:t xml:space="preserve">   C. It suggests creating conditions to work fewer days.</w:t>
      </w:r>
    </w:p>
    <w:p w:rsidR="00B97777" w:rsidRDefault="00B97777">
      <w:r>
        <w:t xml:space="preserve">   D. It holds a totally opposite view to professor Schoor.</w:t>
      </w:r>
    </w:p>
    <w:p w:rsidR="00B97777" w:rsidRDefault="00B97777">
      <w:r>
        <w:t>98. What can we learn about the example of Utah?</w:t>
      </w:r>
    </w:p>
    <w:p w:rsidR="00B97777" w:rsidRDefault="00B97777" w:rsidP="00A33E3F">
      <w:pPr>
        <w:ind w:firstLineChars="100" w:firstLine="31680"/>
      </w:pPr>
      <w:r>
        <w:t xml:space="preserve">  A. All the workers worked fewer hours than before.</w:t>
      </w:r>
    </w:p>
    <w:p w:rsidR="00B97777" w:rsidRDefault="00B97777" w:rsidP="00A33E3F">
      <w:pPr>
        <w:ind w:firstLineChars="100" w:firstLine="31680"/>
      </w:pPr>
      <w:r>
        <w:t xml:space="preserve">  B. The four-day weeks were environment friendly.</w:t>
      </w:r>
    </w:p>
    <w:p w:rsidR="00B97777" w:rsidRDefault="00B97777" w:rsidP="00A33E3F">
      <w:pPr>
        <w:ind w:firstLineChars="100" w:firstLine="31680"/>
      </w:pPr>
      <w:r>
        <w:t xml:space="preserve">  C. public sector workers were disappointed to the shift.</w:t>
      </w:r>
    </w:p>
    <w:p w:rsidR="00B97777" w:rsidRDefault="00B97777" w:rsidP="00A33E3F">
      <w:pPr>
        <w:ind w:firstLineChars="100" w:firstLine="31680"/>
      </w:pPr>
      <w:r>
        <w:t xml:space="preserve">  D. The state paid</w:t>
      </w:r>
      <w:r>
        <w:rPr>
          <w:rFonts w:hint="eastAsia"/>
        </w:rPr>
        <w:t>￡</w:t>
      </w:r>
      <w:r>
        <w:t>2.5m for the reduction of work time.</w:t>
      </w:r>
    </w:p>
    <w:p w:rsidR="00B97777" w:rsidRDefault="00B97777">
      <w:r>
        <w:t>99. What does the word “poach” in Paragraph seven probably mean?</w:t>
      </w:r>
    </w:p>
    <w:p w:rsidR="00B97777" w:rsidRDefault="00B97777" w:rsidP="00A33E3F">
      <w:pPr>
        <w:ind w:firstLineChars="100" w:firstLine="31680"/>
      </w:pPr>
      <w:r>
        <w:t xml:space="preserve">  A. Make comparisons from various aspects.</w:t>
      </w:r>
    </w:p>
    <w:p w:rsidR="00B97777" w:rsidRDefault="00B97777" w:rsidP="00A33E3F">
      <w:pPr>
        <w:ind w:firstLineChars="100" w:firstLine="31680"/>
      </w:pPr>
      <w:r>
        <w:t xml:space="preserve">  B. Take without permission and use as one's own.</w:t>
      </w:r>
    </w:p>
    <w:p w:rsidR="00B97777" w:rsidRDefault="00B97777" w:rsidP="00A33E3F">
      <w:pPr>
        <w:ind w:firstLineChars="100" w:firstLine="31680"/>
      </w:pPr>
      <w:r>
        <w:t xml:space="preserve">  C. Try to crack down someone with illegal ways.</w:t>
      </w:r>
    </w:p>
    <w:p w:rsidR="00B97777" w:rsidRDefault="00B97777" w:rsidP="00A33E3F">
      <w:pPr>
        <w:ind w:firstLineChars="100" w:firstLine="31680"/>
      </w:pPr>
      <w:r>
        <w:t xml:space="preserve">  D. Say bad words of the others to make them give up.</w:t>
      </w:r>
    </w:p>
    <w:p w:rsidR="00B97777" w:rsidRDefault="00B97777">
      <w:r>
        <w:t>100. Which of the following factors is positive to the information workers?</w:t>
      </w:r>
    </w:p>
    <w:p w:rsidR="00B97777" w:rsidRDefault="00B97777" w:rsidP="00A33E3F">
      <w:pPr>
        <w:ind w:firstLineChars="100" w:firstLine="31680"/>
      </w:pPr>
      <w:r>
        <w:t xml:space="preserve">  A. Attend more conferences.</w:t>
      </w:r>
    </w:p>
    <w:p w:rsidR="00B97777" w:rsidRDefault="00B97777" w:rsidP="00A33E3F">
      <w:pPr>
        <w:ind w:firstLineChars="100" w:firstLine="31680"/>
      </w:pPr>
      <w:r>
        <w:t xml:space="preserve">  B. Avoid any deep thinking.</w:t>
      </w:r>
    </w:p>
    <w:p w:rsidR="00B97777" w:rsidRDefault="00B97777" w:rsidP="00A33E3F">
      <w:pPr>
        <w:ind w:firstLineChars="100" w:firstLine="31680"/>
      </w:pPr>
      <w:r>
        <w:t xml:space="preserve">  C. Enjoy a three-day weekend.</w:t>
      </w:r>
    </w:p>
    <w:p w:rsidR="00B97777" w:rsidRDefault="00B97777" w:rsidP="00A33E3F">
      <w:pPr>
        <w:ind w:firstLineChars="100" w:firstLine="31680"/>
      </w:pPr>
      <w:r>
        <w:t xml:space="preserve">  D. Give up the usage of emails.</w:t>
      </w:r>
    </w:p>
    <w:p w:rsidR="00B97777" w:rsidRDefault="00B97777">
      <w:pPr>
        <w:rPr>
          <w:szCs w:val="21"/>
        </w:rPr>
      </w:pPr>
    </w:p>
    <w:p w:rsidR="00B97777" w:rsidRDefault="00B97777">
      <w:pPr>
        <w:rPr>
          <w:b/>
          <w:sz w:val="24"/>
        </w:rPr>
      </w:pPr>
      <w:r>
        <w:rPr>
          <w:b/>
          <w:sz w:val="24"/>
        </w:rPr>
        <w:t>PART VI   WRITING      [45 MIN]</w:t>
      </w:r>
    </w:p>
    <w:p w:rsidR="00B97777" w:rsidRDefault="00B97777">
      <w:pPr>
        <w:rPr>
          <w:b/>
          <w:sz w:val="24"/>
        </w:rPr>
      </w:pPr>
      <w:r>
        <w:rPr>
          <w:b/>
          <w:sz w:val="24"/>
        </w:rPr>
        <w:t>SECTION A     COMPOSITION      [35 MIN]</w:t>
      </w:r>
    </w:p>
    <w:p w:rsidR="00B97777" w:rsidRDefault="00B97777" w:rsidP="00A33E3F">
      <w:pPr>
        <w:ind w:leftChars="304" w:left="31680"/>
        <w:rPr>
          <w:sz w:val="24"/>
        </w:rPr>
      </w:pPr>
      <w:r>
        <w:rPr>
          <w:sz w:val="24"/>
        </w:rPr>
        <w:t>Write on ANSWER SHEET THREE a composition of about 200 words on the following topic:</w:t>
      </w:r>
    </w:p>
    <w:p w:rsidR="00B97777" w:rsidRDefault="00B97777" w:rsidP="00A33E3F">
      <w:pPr>
        <w:ind w:leftChars="304" w:left="31680"/>
        <w:rPr>
          <w:sz w:val="24"/>
        </w:rPr>
      </w:pPr>
    </w:p>
    <w:p w:rsidR="00B97777" w:rsidRDefault="00B97777" w:rsidP="00A33E3F">
      <w:pPr>
        <w:ind w:leftChars="304" w:left="31680"/>
        <w:jc w:val="center"/>
        <w:rPr>
          <w:b/>
          <w:sz w:val="24"/>
        </w:rPr>
      </w:pPr>
      <w:r>
        <w:rPr>
          <w:b/>
          <w:sz w:val="24"/>
        </w:rPr>
        <w:t>How to Stop Smog?</w:t>
      </w:r>
    </w:p>
    <w:p w:rsidR="00B97777" w:rsidRDefault="00B97777" w:rsidP="00A33E3F">
      <w:pPr>
        <w:ind w:leftChars="304" w:left="31680"/>
        <w:rPr>
          <w:sz w:val="24"/>
        </w:rPr>
      </w:pPr>
      <w:r>
        <w:rPr>
          <w:sz w:val="24"/>
        </w:rPr>
        <w:t>You are to write in three parts.</w:t>
      </w:r>
    </w:p>
    <w:p w:rsidR="00B97777" w:rsidRDefault="00B97777" w:rsidP="00A33E3F">
      <w:pPr>
        <w:ind w:leftChars="304" w:left="31680"/>
        <w:rPr>
          <w:sz w:val="24"/>
        </w:rPr>
      </w:pPr>
      <w:r>
        <w:rPr>
          <w:sz w:val="24"/>
        </w:rPr>
        <w:t>In the first part, state specifically what your idea is.</w:t>
      </w:r>
    </w:p>
    <w:p w:rsidR="00B97777" w:rsidRDefault="00B97777" w:rsidP="00A33E3F">
      <w:pPr>
        <w:ind w:leftChars="304" w:left="31680"/>
        <w:rPr>
          <w:sz w:val="24"/>
        </w:rPr>
      </w:pPr>
      <w:r>
        <w:rPr>
          <w:sz w:val="24"/>
        </w:rPr>
        <w:t>In the second part, provide one or two reasons to support your idea OR describe your idea.</w:t>
      </w:r>
    </w:p>
    <w:p w:rsidR="00B97777" w:rsidRDefault="00B97777" w:rsidP="00A33E3F">
      <w:pPr>
        <w:ind w:leftChars="304" w:left="31680"/>
        <w:rPr>
          <w:sz w:val="24"/>
        </w:rPr>
      </w:pPr>
      <w:r>
        <w:rPr>
          <w:sz w:val="24"/>
        </w:rPr>
        <w:t>In the last part, bring what you have written to a natural conclusion or a summary.</w:t>
      </w:r>
    </w:p>
    <w:p w:rsidR="00B97777" w:rsidRDefault="00B97777" w:rsidP="00A33E3F">
      <w:pPr>
        <w:ind w:leftChars="304" w:left="31680"/>
        <w:rPr>
          <w:sz w:val="24"/>
        </w:rPr>
      </w:pPr>
      <w:r>
        <w:rPr>
          <w:sz w:val="24"/>
        </w:rPr>
        <w:t>Marks will be awarded for content, organization, grammar and appropriateness. Failure to follow the instructions may result in a loss of marks</w:t>
      </w:r>
    </w:p>
    <w:p w:rsidR="00B97777" w:rsidRDefault="00B97777" w:rsidP="00A33E3F">
      <w:pPr>
        <w:ind w:leftChars="304" w:left="31680"/>
        <w:rPr>
          <w:sz w:val="24"/>
        </w:rPr>
      </w:pPr>
      <w:r>
        <w:rPr>
          <w:sz w:val="24"/>
        </w:rPr>
        <w:t xml:space="preserve">                      </w:t>
      </w:r>
    </w:p>
    <w:p w:rsidR="00B97777" w:rsidRDefault="00B97777" w:rsidP="00A33E3F">
      <w:pPr>
        <w:ind w:leftChars="301" w:left="31680"/>
        <w:rPr>
          <w:szCs w:val="21"/>
        </w:rPr>
      </w:pPr>
    </w:p>
    <w:p w:rsidR="00B97777" w:rsidRDefault="00B97777">
      <w:pPr>
        <w:rPr>
          <w:sz w:val="28"/>
          <w:szCs w:val="28"/>
        </w:rPr>
      </w:pPr>
      <w:r>
        <w:rPr>
          <w:sz w:val="28"/>
          <w:szCs w:val="28"/>
        </w:rPr>
        <w:t>SECTION B NOTE-WRITING</w:t>
      </w:r>
    </w:p>
    <w:p w:rsidR="00B97777" w:rsidRDefault="00B97777" w:rsidP="00A33E3F">
      <w:pPr>
        <w:ind w:firstLineChars="150" w:firstLine="31680"/>
      </w:pPr>
      <w:r>
        <w:t>Write on ANSWER SHEET THERR a note of about 50-60words based on the following situation:</w:t>
      </w:r>
    </w:p>
    <w:p w:rsidR="00B97777" w:rsidRDefault="00B97777">
      <w:pPr>
        <w:rPr>
          <w:b/>
        </w:rPr>
      </w:pPr>
      <w:r>
        <w:t xml:space="preserve">  </w:t>
      </w:r>
      <w:r>
        <w:rPr>
          <w:b/>
        </w:rPr>
        <w:t xml:space="preserve"> You have heard that your classmate , Jenny , is organizing a volunteer activity . You are thinking of joining the activity . Write her a note to express your interest and ask about two details related  to  the activity.</w:t>
      </w:r>
    </w:p>
    <w:p w:rsidR="00B97777" w:rsidRDefault="00B97777">
      <w:pPr>
        <w:ind w:firstLine="420"/>
      </w:pPr>
      <w:r>
        <w:t>Marks will be awarded for content ,organization ,and appropriateness .</w:t>
      </w:r>
    </w:p>
    <w:p w:rsidR="00B97777" w:rsidRDefault="00B97777">
      <w:pPr>
        <w:rPr>
          <w:szCs w:val="21"/>
        </w:rPr>
      </w:pPr>
    </w:p>
    <w:p w:rsidR="00B97777" w:rsidRDefault="00B97777" w:rsidP="00A33E3F">
      <w:pPr>
        <w:ind w:leftChars="301" w:left="31680"/>
        <w:rPr>
          <w:sz w:val="18"/>
          <w:szCs w:val="18"/>
        </w:rPr>
      </w:pPr>
      <w:r>
        <w:rPr>
          <w:sz w:val="18"/>
          <w:szCs w:val="18"/>
        </w:rPr>
        <w:t xml:space="preserve">        </w:t>
      </w:r>
    </w:p>
    <w:p w:rsidR="00B97777" w:rsidRDefault="00B97777" w:rsidP="00A33E3F">
      <w:pPr>
        <w:ind w:leftChars="301" w:left="31680"/>
        <w:rPr>
          <w:sz w:val="18"/>
          <w:szCs w:val="18"/>
        </w:rPr>
      </w:pPr>
      <w:r>
        <w:rPr>
          <w:sz w:val="18"/>
          <w:szCs w:val="18"/>
        </w:rPr>
        <w:t xml:space="preserve"> </w:t>
      </w:r>
    </w:p>
    <w:p w:rsidR="00B97777" w:rsidRDefault="00B97777" w:rsidP="00A33E3F">
      <w:pPr>
        <w:ind w:leftChars="301" w:left="31680"/>
        <w:rPr>
          <w:b/>
          <w:sz w:val="30"/>
          <w:szCs w:val="30"/>
        </w:rPr>
      </w:pPr>
      <w:r>
        <w:rPr>
          <w:sz w:val="18"/>
          <w:szCs w:val="18"/>
        </w:rPr>
        <w:t xml:space="preserve">         </w:t>
      </w:r>
      <w:r>
        <w:rPr>
          <w:b/>
          <w:sz w:val="30"/>
          <w:szCs w:val="30"/>
        </w:rPr>
        <w:t xml:space="preserve"> KEY TO MODEL TEST SEVEN</w:t>
      </w:r>
    </w:p>
    <w:p w:rsidR="00B97777" w:rsidRDefault="00B97777" w:rsidP="00A33E3F">
      <w:pPr>
        <w:ind w:leftChars="301" w:left="31680"/>
        <w:rPr>
          <w:b/>
          <w:sz w:val="28"/>
          <w:szCs w:val="28"/>
        </w:rPr>
      </w:pPr>
      <w:r>
        <w:rPr>
          <w:b/>
          <w:sz w:val="28"/>
          <w:szCs w:val="28"/>
        </w:rPr>
        <w:t>CLOZE</w:t>
      </w:r>
    </w:p>
    <w:p w:rsidR="00B97777" w:rsidRDefault="00B97777" w:rsidP="00A33E3F">
      <w:pPr>
        <w:ind w:leftChars="301" w:left="31680"/>
        <w:rPr>
          <w:b/>
          <w:szCs w:val="21"/>
        </w:rPr>
      </w:pPr>
      <w:r>
        <w:rPr>
          <w:b/>
          <w:szCs w:val="21"/>
        </w:rPr>
        <w:t>31----35   ABBCA          36-----40   BCDAB       41-----45   AACBD</w:t>
      </w:r>
    </w:p>
    <w:p w:rsidR="00B97777" w:rsidRDefault="00B97777" w:rsidP="00A33E3F">
      <w:pPr>
        <w:ind w:leftChars="301" w:left="31680"/>
        <w:rPr>
          <w:b/>
          <w:szCs w:val="21"/>
        </w:rPr>
      </w:pPr>
      <w:r>
        <w:rPr>
          <w:b/>
          <w:szCs w:val="21"/>
        </w:rPr>
        <w:t>46----50   ACDAD</w:t>
      </w:r>
    </w:p>
    <w:p w:rsidR="00B97777" w:rsidRDefault="00B97777" w:rsidP="00A33E3F">
      <w:pPr>
        <w:ind w:leftChars="301" w:left="31680"/>
        <w:rPr>
          <w:b/>
          <w:szCs w:val="21"/>
        </w:rPr>
      </w:pPr>
    </w:p>
    <w:p w:rsidR="00B97777" w:rsidRDefault="00B97777" w:rsidP="00A33E3F">
      <w:pPr>
        <w:ind w:leftChars="301" w:left="31680"/>
        <w:rPr>
          <w:b/>
          <w:szCs w:val="21"/>
        </w:rPr>
      </w:pPr>
      <w:r>
        <w:rPr>
          <w:b/>
          <w:szCs w:val="21"/>
        </w:rPr>
        <w:t>GRAMMAR&amp;VOCABULARY</w:t>
      </w:r>
    </w:p>
    <w:p w:rsidR="00B97777" w:rsidRDefault="00B97777" w:rsidP="00A33E3F">
      <w:pPr>
        <w:ind w:firstLineChars="300" w:firstLine="31680"/>
        <w:rPr>
          <w:b/>
        </w:rPr>
      </w:pPr>
      <w:r>
        <w:rPr>
          <w:b/>
        </w:rPr>
        <w:t xml:space="preserve">51----55 CDAAC         56----60   ACDCA            65-----65   CCACC  </w:t>
      </w:r>
    </w:p>
    <w:p w:rsidR="00B97777" w:rsidRDefault="00B97777" w:rsidP="00A33E3F">
      <w:pPr>
        <w:ind w:firstLineChars="296" w:firstLine="31680"/>
        <w:rPr>
          <w:b/>
        </w:rPr>
      </w:pPr>
      <w:r>
        <w:rPr>
          <w:b/>
        </w:rPr>
        <w:t xml:space="preserve"> 66----70BBDDC         71----75   DCBAD            76----80   CCDDC</w:t>
      </w:r>
    </w:p>
    <w:p w:rsidR="00B97777" w:rsidRDefault="00B97777" w:rsidP="00A33E3F">
      <w:pPr>
        <w:ind w:leftChars="301" w:left="31680"/>
        <w:rPr>
          <w:b/>
          <w:sz w:val="28"/>
          <w:szCs w:val="28"/>
        </w:rPr>
      </w:pPr>
      <w:r>
        <w:rPr>
          <w:b/>
          <w:sz w:val="28"/>
          <w:szCs w:val="28"/>
        </w:rPr>
        <w:t>READING   COMPEREHENSION</w:t>
      </w:r>
    </w:p>
    <w:p w:rsidR="00B97777" w:rsidRDefault="00B97777" w:rsidP="00A33E3F">
      <w:pPr>
        <w:ind w:leftChars="301" w:left="31680"/>
        <w:rPr>
          <w:b/>
          <w:szCs w:val="21"/>
        </w:rPr>
      </w:pPr>
      <w:r>
        <w:rPr>
          <w:b/>
          <w:szCs w:val="21"/>
        </w:rPr>
        <w:t xml:space="preserve">81----85 DBACD          86---90 </w:t>
      </w:r>
      <w:r>
        <w:rPr>
          <w:b/>
        </w:rPr>
        <w:t>BDCCA</w:t>
      </w:r>
      <w:r>
        <w:rPr>
          <w:b/>
          <w:szCs w:val="21"/>
        </w:rPr>
        <w:t xml:space="preserve">             </w:t>
      </w:r>
      <w:r>
        <w:rPr>
          <w:b/>
          <w:sz w:val="24"/>
        </w:rPr>
        <w:t>91---95   BBDCC</w:t>
      </w:r>
    </w:p>
    <w:p w:rsidR="00B97777" w:rsidRDefault="00B97777" w:rsidP="00A33E3F">
      <w:pPr>
        <w:ind w:firstLineChars="300" w:firstLine="31680"/>
        <w:rPr>
          <w:b/>
          <w:szCs w:val="21"/>
        </w:rPr>
      </w:pPr>
      <w:r>
        <w:rPr>
          <w:b/>
          <w:szCs w:val="21"/>
        </w:rPr>
        <w:t xml:space="preserve">96----100  </w:t>
      </w:r>
      <w:r>
        <w:rPr>
          <w:b/>
        </w:rPr>
        <w:t>DCBBC</w:t>
      </w:r>
      <w:r>
        <w:rPr>
          <w:b/>
          <w:szCs w:val="21"/>
        </w:rPr>
        <w:t xml:space="preserve">  </w:t>
      </w: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pPr>
        <w:rPr>
          <w:b/>
          <w:szCs w:val="21"/>
        </w:rPr>
      </w:pPr>
      <w:r>
        <w:rPr>
          <w:b/>
          <w:sz w:val="24"/>
        </w:rPr>
        <w:t>SECTION A     COMPOSITION</w:t>
      </w:r>
    </w:p>
    <w:p w:rsidR="00B97777" w:rsidRDefault="00B97777" w:rsidP="00A33E3F">
      <w:pPr>
        <w:ind w:leftChars="301" w:left="31680"/>
        <w:rPr>
          <w:b/>
          <w:szCs w:val="21"/>
        </w:rPr>
      </w:pPr>
    </w:p>
    <w:p w:rsidR="00B97777" w:rsidRDefault="00B97777">
      <w:pPr>
        <w:widowControl/>
        <w:jc w:val="center"/>
        <w:rPr>
          <w:b/>
          <w:kern w:val="0"/>
          <w:sz w:val="24"/>
        </w:rPr>
      </w:pPr>
      <w:r>
        <w:rPr>
          <w:b/>
          <w:kern w:val="0"/>
          <w:sz w:val="24"/>
        </w:rPr>
        <w:t>How to Stop Smog</w:t>
      </w:r>
    </w:p>
    <w:p w:rsidR="00B97777" w:rsidRDefault="00B97777" w:rsidP="00A33E3F">
      <w:pPr>
        <w:widowControl/>
        <w:ind w:firstLineChars="100" w:firstLine="31680"/>
        <w:jc w:val="left"/>
        <w:rPr>
          <w:kern w:val="0"/>
          <w:szCs w:val="21"/>
        </w:rPr>
      </w:pPr>
      <w:r>
        <w:rPr>
          <w:kern w:val="0"/>
          <w:szCs w:val="21"/>
        </w:rPr>
        <w:t> People in China , thriving in their economic prosperity, suffer greatly from a persistent and dense haze of pollution and smog.</w:t>
      </w:r>
    </w:p>
    <w:p w:rsidR="00B97777" w:rsidRDefault="00B97777" w:rsidP="00A33E3F">
      <w:pPr>
        <w:widowControl/>
        <w:ind w:firstLineChars="100" w:firstLine="31680"/>
        <w:jc w:val="left"/>
        <w:rPr>
          <w:kern w:val="0"/>
          <w:szCs w:val="21"/>
        </w:rPr>
      </w:pPr>
      <w:r>
        <w:rPr>
          <w:kern w:val="0"/>
          <w:szCs w:val="21"/>
        </w:rPr>
        <w:t>To get the blue sky back, we need to put a break on whatever we are doing or driving, reflect on our lifestyles, and make changes. Firstly, the government should take into serious consideration the emergency and severity of the air pollution, and take measures to deal with it.Only with systematic planning and sustainable countermeasures can we get rid of smog once and for all.More public transportation systems should be put in use, more industrial pollutant should be shut down, and more energy-saving resources should be utilized. Secondly, every little effort from individuals counts. The citizens should contribute to the reduction of pollution by driving less, saving energy and living simply.Only with a sheer renewal of our way of living can we breathe happily and healthily.</w:t>
      </w:r>
    </w:p>
    <w:p w:rsidR="00B97777" w:rsidRDefault="00B97777" w:rsidP="00A33E3F">
      <w:pPr>
        <w:widowControl/>
        <w:ind w:firstLineChars="100" w:firstLine="31680"/>
        <w:jc w:val="left"/>
        <w:rPr>
          <w:kern w:val="0"/>
          <w:szCs w:val="21"/>
        </w:rPr>
      </w:pPr>
      <w:r>
        <w:rPr>
          <w:kern w:val="0"/>
          <w:szCs w:val="21"/>
        </w:rPr>
        <w:t>To protect our air, we must keep in mind that whatever we give out, we take back in the long run.So we have to drive less, pollute less and make more changes.</w:t>
      </w:r>
    </w:p>
    <w:p w:rsidR="00B97777" w:rsidRDefault="00B97777">
      <w:pPr>
        <w:widowControl/>
        <w:jc w:val="left"/>
        <w:rPr>
          <w:rFonts w:ascii="宋体" w:cs="宋体"/>
          <w:kern w:val="0"/>
          <w:szCs w:val="21"/>
        </w:rPr>
      </w:pPr>
      <w:r>
        <w:rPr>
          <w:sz w:val="28"/>
          <w:szCs w:val="28"/>
        </w:rPr>
        <w:t>SECTION B NOTE-WRITING</w:t>
      </w:r>
    </w:p>
    <w:p w:rsidR="00B97777" w:rsidRDefault="00B97777">
      <w:r>
        <w:t xml:space="preserve">Dear Jenny , </w:t>
      </w:r>
    </w:p>
    <w:p w:rsidR="00B97777" w:rsidRDefault="00B97777">
      <w:pPr>
        <w:ind w:firstLine="420"/>
      </w:pPr>
      <w:r>
        <w:t xml:space="preserve">                                                             Apr. 19th , 2014</w:t>
      </w:r>
    </w:p>
    <w:p w:rsidR="00B97777" w:rsidRDefault="00B97777">
      <w:pPr>
        <w:ind w:firstLine="420"/>
      </w:pPr>
      <w:r>
        <w:t xml:space="preserve">I’ve just learnt that you are organizing a </w:t>
      </w:r>
      <w:r>
        <w:rPr>
          <w:b/>
        </w:rPr>
        <w:t>volunteer activity</w:t>
      </w:r>
      <w:r>
        <w:t xml:space="preserve"> . I’m really interested in volunteer activities since it is meaningful and can also </w:t>
      </w:r>
      <w:r>
        <w:rPr>
          <w:b/>
        </w:rPr>
        <w:t>enrich my life</w:t>
      </w:r>
      <w:r>
        <w:t xml:space="preserve"> . But I don’t know clearly about it. What is it about? How will it be carried out ? I hope I can join in the activity as soon as possible . looking forward to your reply.</w:t>
      </w:r>
    </w:p>
    <w:p w:rsidR="00B97777" w:rsidRDefault="00B97777">
      <w:pPr>
        <w:ind w:firstLine="420"/>
      </w:pPr>
      <w:r>
        <w:rPr>
          <w:b/>
          <w:szCs w:val="21"/>
        </w:rPr>
        <w:t xml:space="preserve">                                                                     </w:t>
      </w:r>
      <w:r>
        <w:t>Yours,</w:t>
      </w: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rsidP="00A33E3F">
      <w:pPr>
        <w:ind w:leftChars="301" w:left="31680"/>
        <w:rPr>
          <w:b/>
          <w:szCs w:val="21"/>
        </w:rPr>
      </w:pPr>
    </w:p>
    <w:p w:rsidR="00B97777" w:rsidRDefault="00B97777">
      <w:pPr>
        <w:rPr>
          <w:b/>
          <w:bCs/>
          <w:sz w:val="28"/>
          <w:szCs w:val="28"/>
        </w:rPr>
      </w:pPr>
    </w:p>
    <w:p w:rsidR="00B97777" w:rsidRDefault="00B97777">
      <w:pPr>
        <w:rPr>
          <w:b/>
          <w:bCs/>
          <w:sz w:val="28"/>
          <w:szCs w:val="28"/>
        </w:rPr>
      </w:pPr>
      <w:r>
        <w:rPr>
          <w:b/>
          <w:bCs/>
          <w:sz w:val="28"/>
          <w:szCs w:val="28"/>
        </w:rPr>
        <w:t>Model Test Eight:</w:t>
      </w:r>
    </w:p>
    <w:p w:rsidR="00B97777" w:rsidRDefault="00B97777">
      <w:pPr>
        <w:rPr>
          <w:rFonts w:ascii="Times New Roman" w:hAnsi="Times New Roman"/>
          <w:b/>
          <w:bCs/>
          <w:szCs w:val="21"/>
        </w:rPr>
      </w:pPr>
      <w:r>
        <w:rPr>
          <w:rFonts w:ascii="Times New Roman" w:hAnsi="Times New Roman"/>
          <w:b/>
          <w:bCs/>
          <w:szCs w:val="21"/>
        </w:rPr>
        <w:t xml:space="preserve">PART </w:t>
      </w:r>
      <w:r>
        <w:rPr>
          <w:rFonts w:ascii="Times New Roman" w:hAnsi="Times New Roman"/>
          <w:b/>
          <w:bCs/>
          <w:szCs w:val="21"/>
        </w:rPr>
        <w:fldChar w:fldCharType="begin"/>
      </w:r>
      <w:r>
        <w:rPr>
          <w:rFonts w:ascii="Times New Roman" w:hAnsi="Times New Roman"/>
          <w:b/>
          <w:bCs/>
          <w:szCs w:val="21"/>
        </w:rPr>
        <w:instrText xml:space="preserve"> = 3 \* ROMAN \* MERGEFORMAT </w:instrText>
      </w:r>
      <w:r>
        <w:rPr>
          <w:rFonts w:ascii="Times New Roman" w:hAnsi="Times New Roman"/>
          <w:b/>
          <w:bCs/>
          <w:szCs w:val="21"/>
        </w:rPr>
        <w:fldChar w:fldCharType="separate"/>
      </w:r>
      <w:r>
        <w:rPr>
          <w:rFonts w:ascii="Times New Roman" w:hAnsi="Times New Roman"/>
          <w:b/>
          <w:bCs/>
          <w:szCs w:val="21"/>
        </w:rPr>
        <w:t>III</w:t>
      </w:r>
      <w:r>
        <w:rPr>
          <w:rFonts w:ascii="Times New Roman" w:hAnsi="Times New Roman"/>
          <w:b/>
          <w:bCs/>
          <w:szCs w:val="21"/>
        </w:rPr>
        <w:fldChar w:fldCharType="end"/>
      </w:r>
      <w:r>
        <w:rPr>
          <w:rFonts w:ascii="Times New Roman" w:hAnsi="Times New Roman"/>
          <w:b/>
          <w:bCs/>
          <w:szCs w:val="21"/>
        </w:rPr>
        <w:t xml:space="preserve"> CLOZE </w:t>
      </w:r>
    </w:p>
    <w:p w:rsidR="00B97777" w:rsidRDefault="00B97777">
      <w:pPr>
        <w:rPr>
          <w:b/>
          <w:i/>
        </w:rPr>
      </w:pPr>
      <w:r>
        <w:rPr>
          <w:rFonts w:ascii="Times New Roman" w:hAnsi="Times New Roman"/>
          <w:b/>
          <w:bCs/>
          <w:szCs w:val="21"/>
        </w:rPr>
        <w:t xml:space="preserve">  </w:t>
      </w:r>
      <w:r>
        <w:rPr>
          <w:b/>
          <w:i/>
        </w:rPr>
        <w:t>Decide which of the choices given below would best complete the passage if inserted in the corresponding blanks. Mark the best choice for each blank on Answer Sheet Two.</w:t>
      </w:r>
    </w:p>
    <w:p w:rsidR="00B97777" w:rsidRDefault="00B97777" w:rsidP="00A33E3F">
      <w:pPr>
        <w:ind w:firstLineChars="100" w:firstLine="31680"/>
        <w:rPr>
          <w:rFonts w:ascii="Times New Roman" w:hAnsi="Times New Roman"/>
          <w:szCs w:val="21"/>
        </w:rPr>
      </w:pPr>
      <w:r>
        <w:rPr>
          <w:rFonts w:ascii="Times New Roman" w:hAnsi="Times New Roman"/>
          <w:szCs w:val="21"/>
        </w:rPr>
        <w:t>Whether they realize it or not, every member of our modern society makes far-reaching decisions every day.  A far-reaching decision is one that has impacts far beyond the time and place (31)</w:t>
      </w:r>
      <w:r>
        <w:rPr>
          <w:rFonts w:ascii="Times New Roman" w:hAnsi="Times New Roman" w:hint="eastAsia"/>
          <w:szCs w:val="21"/>
        </w:rPr>
        <w:t>＿</w:t>
      </w:r>
      <w:r>
        <w:rPr>
          <w:rFonts w:ascii="Times New Roman" w:hAnsi="Times New Roman"/>
          <w:szCs w:val="21"/>
        </w:rPr>
        <w:t xml:space="preserve"> the decision is being made. For example, when commuters choose between driving or taking public transportation, when corporate boards consider whether they should (32)</w:t>
      </w:r>
      <w:r>
        <w:rPr>
          <w:rFonts w:ascii="Times New Roman" w:hAnsi="Times New Roman" w:hint="eastAsia"/>
          <w:szCs w:val="21"/>
        </w:rPr>
        <w:t>＿</w:t>
      </w:r>
      <w:r>
        <w:rPr>
          <w:rFonts w:ascii="Times New Roman" w:hAnsi="Times New Roman"/>
          <w:szCs w:val="21"/>
        </w:rPr>
        <w:t xml:space="preserve"> manufacturing from one country to another, and when troops in the field (33)</w:t>
      </w:r>
      <w:r>
        <w:rPr>
          <w:rFonts w:ascii="Times New Roman" w:hAnsi="Times New Roman" w:hint="eastAsia"/>
          <w:szCs w:val="21"/>
        </w:rPr>
        <w:t>＿</w:t>
      </w:r>
      <w:r>
        <w:rPr>
          <w:rFonts w:ascii="Times New Roman" w:hAnsi="Times New Roman"/>
          <w:szCs w:val="21"/>
        </w:rPr>
        <w:t xml:space="preserve"> orders into actions, they are all making far-reaching decisions.</w:t>
      </w:r>
    </w:p>
    <w:p w:rsidR="00B97777" w:rsidRDefault="00B97777" w:rsidP="00A33E3F">
      <w:pPr>
        <w:ind w:firstLineChars="100" w:firstLine="31680"/>
        <w:rPr>
          <w:rFonts w:ascii="Times New Roman" w:hAnsi="Times New Roman"/>
          <w:szCs w:val="21"/>
        </w:rPr>
      </w:pPr>
      <w:r>
        <w:rPr>
          <w:rFonts w:ascii="Times New Roman" w:hAnsi="Times New Roman"/>
          <w:szCs w:val="21"/>
        </w:rPr>
        <w:t>While the impacts of any particular gar-reaching decision (34)</w:t>
      </w:r>
      <w:r>
        <w:rPr>
          <w:rFonts w:ascii="Times New Roman" w:hAnsi="Times New Roman" w:hint="eastAsia"/>
          <w:szCs w:val="21"/>
        </w:rPr>
        <w:t>＿</w:t>
      </w:r>
      <w:r>
        <w:rPr>
          <w:rFonts w:ascii="Times New Roman" w:hAnsi="Times New Roman"/>
          <w:szCs w:val="21"/>
        </w:rPr>
        <w:t xml:space="preserve"> be small, the cumulative impact of the decisions made by millions of people is (35)</w:t>
      </w:r>
      <w:r>
        <w:rPr>
          <w:rFonts w:ascii="Times New Roman" w:hAnsi="Times New Roman" w:hint="eastAsia"/>
          <w:szCs w:val="21"/>
        </w:rPr>
        <w:t>＿</w:t>
      </w:r>
      <w:r>
        <w:rPr>
          <w:rFonts w:ascii="Times New Roman" w:hAnsi="Times New Roman"/>
          <w:szCs w:val="21"/>
        </w:rPr>
        <w:t>. The National Geographic Society is working to prepare our young people for the far-reaching decisions they will face (36)</w:t>
      </w:r>
      <w:r>
        <w:rPr>
          <w:rFonts w:ascii="Times New Roman" w:hAnsi="Times New Roman" w:hint="eastAsia"/>
          <w:szCs w:val="21"/>
        </w:rPr>
        <w:t>＿</w:t>
      </w:r>
      <w:r>
        <w:rPr>
          <w:rFonts w:ascii="Times New Roman" w:hAnsi="Times New Roman"/>
          <w:szCs w:val="21"/>
        </w:rPr>
        <w:t xml:space="preserve"> their lives. To be prepared for these decisions, they must be able to recognize the far-reaching (37)</w:t>
      </w:r>
      <w:r>
        <w:rPr>
          <w:rFonts w:ascii="Times New Roman" w:hAnsi="Times New Roman" w:hint="eastAsia"/>
          <w:szCs w:val="21"/>
        </w:rPr>
        <w:t>＿</w:t>
      </w:r>
      <w:r>
        <w:rPr>
          <w:rFonts w:ascii="Times New Roman" w:hAnsi="Times New Roman"/>
          <w:szCs w:val="21"/>
        </w:rPr>
        <w:t xml:space="preserve"> of the decisions they make, (38)</w:t>
      </w:r>
      <w:r>
        <w:rPr>
          <w:rFonts w:ascii="Times New Roman" w:hAnsi="Times New Roman" w:hint="eastAsia"/>
          <w:szCs w:val="21"/>
        </w:rPr>
        <w:t>＿</w:t>
      </w:r>
      <w:r>
        <w:rPr>
          <w:rFonts w:ascii="Times New Roman" w:hAnsi="Times New Roman"/>
          <w:szCs w:val="21"/>
        </w:rPr>
        <w:t xml:space="preserve"> they must be able to take those impacts account when making decisions. This (39)</w:t>
      </w:r>
      <w:r>
        <w:rPr>
          <w:rFonts w:ascii="Times New Roman" w:hAnsi="Times New Roman" w:hint="eastAsia"/>
          <w:szCs w:val="21"/>
        </w:rPr>
        <w:t>＿</w:t>
      </w:r>
      <w:r>
        <w:rPr>
          <w:rFonts w:ascii="Times New Roman" w:hAnsi="Times New Roman"/>
          <w:szCs w:val="21"/>
        </w:rPr>
        <w:t xml:space="preserve"> that they have three forms of understanding: how our world works, how our world is connected and how to make well-seasoned decisions.</w:t>
      </w:r>
    </w:p>
    <w:p w:rsidR="00B97777" w:rsidRDefault="00B97777" w:rsidP="00A33E3F">
      <w:pPr>
        <w:ind w:firstLineChars="200" w:firstLine="31680"/>
        <w:rPr>
          <w:rFonts w:ascii="Times New Roman" w:hAnsi="Times New Roman"/>
          <w:szCs w:val="21"/>
        </w:rPr>
      </w:pPr>
      <w:r>
        <w:rPr>
          <w:rFonts w:ascii="Times New Roman" w:hAnsi="Times New Roman"/>
          <w:szCs w:val="21"/>
        </w:rPr>
        <w:t>We call the combination of (40)</w:t>
      </w:r>
      <w:r>
        <w:rPr>
          <w:rFonts w:ascii="Times New Roman" w:hAnsi="Times New Roman" w:hint="eastAsia"/>
          <w:szCs w:val="21"/>
        </w:rPr>
        <w:t>＿</w:t>
      </w:r>
      <w:r>
        <w:rPr>
          <w:rFonts w:ascii="Times New Roman" w:hAnsi="Times New Roman"/>
          <w:szCs w:val="21"/>
        </w:rPr>
        <w:t xml:space="preserve"> and understanding necessary to make far-reaching decisions geo-literacy. The three (41)</w:t>
      </w:r>
      <w:r>
        <w:rPr>
          <w:rFonts w:ascii="Times New Roman" w:hAnsi="Times New Roman" w:hint="eastAsia"/>
          <w:szCs w:val="21"/>
        </w:rPr>
        <w:t>＿</w:t>
      </w:r>
      <w:r>
        <w:rPr>
          <w:rFonts w:ascii="Times New Roman" w:hAnsi="Times New Roman"/>
          <w:szCs w:val="21"/>
        </w:rPr>
        <w:t xml:space="preserve"> of geo-literacy are understanding human and natural systems, geographic reasoning, and systematic decision-making.</w:t>
      </w:r>
    </w:p>
    <w:p w:rsidR="00B97777" w:rsidRDefault="00B97777" w:rsidP="00A33E3F">
      <w:pPr>
        <w:ind w:firstLineChars="200" w:firstLine="31680"/>
        <w:rPr>
          <w:rFonts w:ascii="Times New Roman" w:hAnsi="Times New Roman"/>
          <w:szCs w:val="21"/>
        </w:rPr>
      </w:pPr>
      <w:r>
        <w:rPr>
          <w:rFonts w:ascii="Times New Roman" w:hAnsi="Times New Roman"/>
          <w:szCs w:val="21"/>
        </w:rPr>
        <w:t>To be geo-literate is to be able to combine these three (42)</w:t>
      </w:r>
      <w:r>
        <w:rPr>
          <w:rFonts w:ascii="Times New Roman" w:hAnsi="Times New Roman" w:hint="eastAsia"/>
          <w:szCs w:val="21"/>
        </w:rPr>
        <w:t>＿</w:t>
      </w:r>
      <w:r>
        <w:rPr>
          <w:rFonts w:ascii="Times New Roman" w:hAnsi="Times New Roman"/>
          <w:szCs w:val="21"/>
        </w:rPr>
        <w:t xml:space="preserve"> to make national decisions in the real-world (43)</w:t>
      </w:r>
      <w:r>
        <w:rPr>
          <w:rFonts w:ascii="Times New Roman" w:hAnsi="Times New Roman" w:hint="eastAsia"/>
          <w:szCs w:val="21"/>
        </w:rPr>
        <w:t>＿</w:t>
      </w:r>
      <w:r>
        <w:rPr>
          <w:rFonts w:ascii="Times New Roman" w:hAnsi="Times New Roman"/>
          <w:szCs w:val="21"/>
        </w:rPr>
        <w:t>. Systems understanding and geographic reasoning enable a geo-literate individual to (44)</w:t>
      </w:r>
      <w:r>
        <w:rPr>
          <w:rFonts w:ascii="Times New Roman" w:hAnsi="Times New Roman" w:hint="eastAsia"/>
          <w:szCs w:val="21"/>
        </w:rPr>
        <w:t>＿</w:t>
      </w:r>
      <w:r>
        <w:rPr>
          <w:rFonts w:ascii="Times New Roman" w:hAnsi="Times New Roman"/>
          <w:szCs w:val="21"/>
        </w:rPr>
        <w:t xml:space="preserve"> the options in a decision. Systematic decision-making helps to (45)</w:t>
      </w:r>
      <w:r>
        <w:rPr>
          <w:rFonts w:ascii="Times New Roman" w:hAnsi="Times New Roman" w:hint="eastAsia"/>
          <w:szCs w:val="21"/>
        </w:rPr>
        <w:t>＿</w:t>
      </w:r>
      <w:r>
        <w:rPr>
          <w:rFonts w:ascii="Times New Roman" w:hAnsi="Times New Roman"/>
          <w:szCs w:val="21"/>
        </w:rPr>
        <w:t xml:space="preserve"> those options carefully.</w:t>
      </w:r>
    </w:p>
    <w:p w:rsidR="00B97777" w:rsidRDefault="00B97777" w:rsidP="00A33E3F">
      <w:pPr>
        <w:ind w:firstLineChars="200" w:firstLine="31680"/>
        <w:rPr>
          <w:rFonts w:ascii="Times New Roman" w:hAnsi="Times New Roman"/>
          <w:szCs w:val="21"/>
        </w:rPr>
      </w:pPr>
      <w:r>
        <w:rPr>
          <w:rFonts w:ascii="Times New Roman" w:hAnsi="Times New Roman"/>
          <w:szCs w:val="21"/>
        </w:rPr>
        <w:t>As preparation for far-reaching decisions, geo-literacy enables people to (46)</w:t>
      </w:r>
      <w:r>
        <w:rPr>
          <w:rFonts w:ascii="Times New Roman" w:hAnsi="Times New Roman" w:hint="eastAsia"/>
          <w:szCs w:val="21"/>
        </w:rPr>
        <w:t>＿</w:t>
      </w:r>
      <w:r>
        <w:rPr>
          <w:rFonts w:ascii="Times New Roman" w:hAnsi="Times New Roman"/>
          <w:szCs w:val="21"/>
        </w:rPr>
        <w:t xml:space="preserve"> away from choices that will be (47)</w:t>
      </w:r>
      <w:r>
        <w:rPr>
          <w:rFonts w:ascii="Times New Roman" w:hAnsi="Times New Roman" w:hint="eastAsia"/>
          <w:szCs w:val="21"/>
        </w:rPr>
        <w:t>＿</w:t>
      </w:r>
      <w:r>
        <w:rPr>
          <w:rFonts w:ascii="Times New Roman" w:hAnsi="Times New Roman"/>
          <w:szCs w:val="21"/>
        </w:rPr>
        <w:t xml:space="preserve"> for themselves and others. For example, individuals and communities bear (48)</w:t>
      </w:r>
      <w:r>
        <w:rPr>
          <w:rFonts w:ascii="Times New Roman" w:hAnsi="Times New Roman" w:hint="eastAsia"/>
          <w:szCs w:val="21"/>
        </w:rPr>
        <w:t>＿</w:t>
      </w:r>
      <w:r>
        <w:rPr>
          <w:rFonts w:ascii="Times New Roman" w:hAnsi="Times New Roman"/>
          <w:szCs w:val="21"/>
        </w:rPr>
        <w:t xml:space="preserve"> costs every time a retail business fails because of a poorly chosen location. (49)</w:t>
      </w:r>
      <w:r>
        <w:rPr>
          <w:rFonts w:ascii="Times New Roman" w:hAnsi="Times New Roman" w:hint="eastAsia"/>
          <w:szCs w:val="21"/>
        </w:rPr>
        <w:t>＿</w:t>
      </w:r>
      <w:r>
        <w:rPr>
          <w:rFonts w:ascii="Times New Roman" w:hAnsi="Times New Roman"/>
          <w:szCs w:val="21"/>
        </w:rPr>
        <w:t>, geo-literacy can also provide the firm (50)</w:t>
      </w:r>
      <w:r>
        <w:rPr>
          <w:rFonts w:ascii="Times New Roman" w:hAnsi="Times New Roman" w:hint="eastAsia"/>
          <w:szCs w:val="21"/>
        </w:rPr>
        <w:t>＿</w:t>
      </w:r>
      <w:r>
        <w:rPr>
          <w:rFonts w:ascii="Times New Roman" w:hAnsi="Times New Roman"/>
          <w:szCs w:val="21"/>
        </w:rPr>
        <w:t xml:space="preserve"> for positive breakthroughs.</w:t>
      </w:r>
    </w:p>
    <w:p w:rsidR="00B97777" w:rsidRDefault="00B97777">
      <w:pPr>
        <w:rPr>
          <w:rFonts w:ascii="Times New Roman" w:hAnsi="Times New Roman"/>
          <w:szCs w:val="21"/>
        </w:rPr>
      </w:pPr>
      <w:r>
        <w:rPr>
          <w:rFonts w:ascii="Times New Roman" w:hAnsi="Times New Roman"/>
          <w:szCs w:val="21"/>
        </w:rPr>
        <w:t xml:space="preserve">31. A. because  B. which  C. where  D. though </w:t>
      </w:r>
    </w:p>
    <w:p w:rsidR="00B97777" w:rsidRDefault="00B97777">
      <w:pPr>
        <w:rPr>
          <w:rFonts w:ascii="Times New Roman" w:hAnsi="Times New Roman"/>
          <w:szCs w:val="21"/>
        </w:rPr>
      </w:pPr>
      <w:r>
        <w:rPr>
          <w:rFonts w:ascii="Times New Roman" w:hAnsi="Times New Roman"/>
          <w:szCs w:val="21"/>
        </w:rPr>
        <w:t>32. A. transmit  B. launch  C. shift  D . expand</w:t>
      </w:r>
    </w:p>
    <w:p w:rsidR="00B97777" w:rsidRDefault="00B97777">
      <w:pPr>
        <w:rPr>
          <w:rFonts w:ascii="Times New Roman" w:hAnsi="Times New Roman"/>
          <w:szCs w:val="21"/>
        </w:rPr>
      </w:pPr>
      <w:r>
        <w:rPr>
          <w:rFonts w:ascii="Times New Roman" w:hAnsi="Times New Roman"/>
          <w:szCs w:val="21"/>
        </w:rPr>
        <w:t>33. A. convert   B. translate  C. merge  D. encase</w:t>
      </w:r>
    </w:p>
    <w:p w:rsidR="00B97777" w:rsidRDefault="00B97777">
      <w:pPr>
        <w:rPr>
          <w:rFonts w:ascii="Times New Roman" w:hAnsi="Times New Roman"/>
          <w:szCs w:val="21"/>
        </w:rPr>
      </w:pPr>
      <w:r>
        <w:rPr>
          <w:rFonts w:ascii="Times New Roman" w:hAnsi="Times New Roman"/>
          <w:szCs w:val="21"/>
        </w:rPr>
        <w:t xml:space="preserve">34. A. shall  B. may   C. will  D. can </w:t>
      </w:r>
    </w:p>
    <w:p w:rsidR="00B97777" w:rsidRDefault="00B97777">
      <w:pPr>
        <w:rPr>
          <w:rFonts w:ascii="Times New Roman" w:hAnsi="Times New Roman"/>
          <w:szCs w:val="21"/>
        </w:rPr>
      </w:pPr>
      <w:r>
        <w:rPr>
          <w:rFonts w:ascii="Times New Roman" w:hAnsi="Times New Roman"/>
          <w:szCs w:val="21"/>
        </w:rPr>
        <w:t xml:space="preserve">35. A. incredible  B.. impressive  C. formidable  D. enormous </w:t>
      </w:r>
    </w:p>
    <w:p w:rsidR="00B97777" w:rsidRDefault="00B97777">
      <w:pPr>
        <w:rPr>
          <w:rFonts w:ascii="Times New Roman" w:hAnsi="Times New Roman"/>
          <w:szCs w:val="21"/>
        </w:rPr>
      </w:pPr>
      <w:r>
        <w:rPr>
          <w:rFonts w:ascii="Times New Roman" w:hAnsi="Times New Roman"/>
          <w:szCs w:val="21"/>
        </w:rPr>
        <w:t xml:space="preserve">36. A. within  B. throughout C. despite D. beyond </w:t>
      </w:r>
    </w:p>
    <w:p w:rsidR="00B97777" w:rsidRDefault="00B97777">
      <w:pPr>
        <w:rPr>
          <w:rFonts w:ascii="Times New Roman" w:hAnsi="Times New Roman"/>
          <w:szCs w:val="21"/>
        </w:rPr>
      </w:pPr>
      <w:r>
        <w:rPr>
          <w:rFonts w:ascii="Times New Roman" w:hAnsi="Times New Roman"/>
          <w:szCs w:val="21"/>
        </w:rPr>
        <w:t xml:space="preserve">37. A. consequences  B. alterations  C. predictions  D. implications </w:t>
      </w:r>
    </w:p>
    <w:p w:rsidR="00B97777" w:rsidRDefault="00B97777">
      <w:pPr>
        <w:rPr>
          <w:rFonts w:ascii="Times New Roman" w:hAnsi="Times New Roman"/>
          <w:szCs w:val="21"/>
        </w:rPr>
      </w:pPr>
      <w:r>
        <w:rPr>
          <w:rFonts w:ascii="Times New Roman" w:hAnsi="Times New Roman"/>
          <w:szCs w:val="21"/>
        </w:rPr>
        <w:t>38. A. and  B. but  C. so  D. or</w:t>
      </w:r>
    </w:p>
    <w:p w:rsidR="00B97777" w:rsidRDefault="00B97777">
      <w:pPr>
        <w:rPr>
          <w:rFonts w:ascii="Times New Roman" w:hAnsi="Times New Roman"/>
          <w:szCs w:val="21"/>
        </w:rPr>
      </w:pPr>
      <w:r>
        <w:rPr>
          <w:rFonts w:ascii="Times New Roman" w:hAnsi="Times New Roman"/>
          <w:szCs w:val="21"/>
        </w:rPr>
        <w:t>39. A. requires  B. conveys  C. indicates  D. guarantees</w:t>
      </w:r>
    </w:p>
    <w:p w:rsidR="00B97777" w:rsidRDefault="00B97777">
      <w:pPr>
        <w:rPr>
          <w:rFonts w:ascii="Times New Roman" w:hAnsi="Times New Roman"/>
          <w:szCs w:val="21"/>
        </w:rPr>
      </w:pPr>
      <w:r>
        <w:rPr>
          <w:rFonts w:ascii="Times New Roman" w:hAnsi="Times New Roman"/>
          <w:szCs w:val="21"/>
        </w:rPr>
        <w:t xml:space="preserve">40. A. actions  B. reasoning  C. knowledge  D. skills </w:t>
      </w:r>
    </w:p>
    <w:p w:rsidR="00B97777" w:rsidRDefault="00B97777">
      <w:pPr>
        <w:rPr>
          <w:rFonts w:ascii="Times New Roman" w:hAnsi="Times New Roman"/>
          <w:szCs w:val="21"/>
        </w:rPr>
      </w:pPr>
      <w:r>
        <w:rPr>
          <w:rFonts w:ascii="Times New Roman" w:hAnsi="Times New Roman"/>
          <w:szCs w:val="21"/>
        </w:rPr>
        <w:t xml:space="preserve">41. A. essences  B. aspects  C. extracts  D. components </w:t>
      </w:r>
    </w:p>
    <w:p w:rsidR="00B97777" w:rsidRDefault="00B97777">
      <w:pPr>
        <w:rPr>
          <w:rFonts w:ascii="Times New Roman" w:hAnsi="Times New Roman"/>
          <w:szCs w:val="21"/>
        </w:rPr>
      </w:pPr>
      <w:r>
        <w:rPr>
          <w:rFonts w:ascii="Times New Roman" w:hAnsi="Times New Roman"/>
          <w:szCs w:val="21"/>
        </w:rPr>
        <w:t xml:space="preserve">42. A. scales  B. abilities  C. relations  D. options </w:t>
      </w:r>
    </w:p>
    <w:p w:rsidR="00B97777" w:rsidRDefault="00B97777">
      <w:pPr>
        <w:rPr>
          <w:rFonts w:ascii="Times New Roman" w:hAnsi="Times New Roman"/>
          <w:szCs w:val="21"/>
        </w:rPr>
      </w:pPr>
      <w:r>
        <w:rPr>
          <w:rFonts w:ascii="Times New Roman" w:hAnsi="Times New Roman"/>
          <w:szCs w:val="21"/>
        </w:rPr>
        <w:t xml:space="preserve">43. A. programs  B. cognitions  C. contexts  D. sceneries </w:t>
      </w:r>
    </w:p>
    <w:p w:rsidR="00B97777" w:rsidRDefault="00B97777">
      <w:pPr>
        <w:rPr>
          <w:rFonts w:ascii="Times New Roman" w:hAnsi="Times New Roman"/>
          <w:szCs w:val="21"/>
        </w:rPr>
      </w:pPr>
      <w:r>
        <w:rPr>
          <w:rFonts w:ascii="Times New Roman" w:hAnsi="Times New Roman"/>
          <w:szCs w:val="21"/>
        </w:rPr>
        <w:t>44. A. choose  B. ponder  C. analyze  D. decide</w:t>
      </w:r>
    </w:p>
    <w:p w:rsidR="00B97777" w:rsidRDefault="00B97777">
      <w:pPr>
        <w:rPr>
          <w:rFonts w:ascii="Times New Roman" w:hAnsi="Times New Roman"/>
          <w:szCs w:val="21"/>
        </w:rPr>
      </w:pPr>
      <w:r>
        <w:rPr>
          <w:rFonts w:ascii="Times New Roman" w:hAnsi="Times New Roman"/>
          <w:szCs w:val="21"/>
        </w:rPr>
        <w:t>45. A. probe  B. select  C. link  D. weigh</w:t>
      </w:r>
    </w:p>
    <w:p w:rsidR="00B97777" w:rsidRDefault="00B97777">
      <w:pPr>
        <w:rPr>
          <w:rFonts w:ascii="Times New Roman" w:hAnsi="Times New Roman"/>
          <w:szCs w:val="21"/>
        </w:rPr>
      </w:pPr>
      <w:r>
        <w:rPr>
          <w:rFonts w:ascii="Times New Roman" w:hAnsi="Times New Roman"/>
          <w:szCs w:val="21"/>
        </w:rPr>
        <w:t>46. A. steer  B. avoid  C. remove  D. clear</w:t>
      </w:r>
    </w:p>
    <w:p w:rsidR="00B97777" w:rsidRDefault="00B97777">
      <w:pPr>
        <w:rPr>
          <w:rFonts w:ascii="Times New Roman" w:hAnsi="Times New Roman"/>
          <w:szCs w:val="21"/>
        </w:rPr>
      </w:pPr>
      <w:r>
        <w:rPr>
          <w:rFonts w:ascii="Times New Roman" w:hAnsi="Times New Roman"/>
          <w:szCs w:val="21"/>
        </w:rPr>
        <w:t xml:space="preserve">47. A. costly  B. harmful  C. special  D. valuable </w:t>
      </w:r>
    </w:p>
    <w:p w:rsidR="00B97777" w:rsidRDefault="00B97777">
      <w:pPr>
        <w:rPr>
          <w:rFonts w:ascii="Times New Roman" w:hAnsi="Times New Roman"/>
          <w:szCs w:val="21"/>
        </w:rPr>
      </w:pPr>
      <w:r>
        <w:rPr>
          <w:rFonts w:ascii="Times New Roman" w:hAnsi="Times New Roman"/>
          <w:szCs w:val="21"/>
        </w:rPr>
        <w:t xml:space="preserve">48. A. preventable  B. affordable  C. disposable  D. imaginable </w:t>
      </w:r>
    </w:p>
    <w:p w:rsidR="00B97777" w:rsidRDefault="00B97777">
      <w:pPr>
        <w:rPr>
          <w:rFonts w:ascii="Times New Roman" w:hAnsi="Times New Roman"/>
          <w:szCs w:val="21"/>
        </w:rPr>
      </w:pPr>
      <w:r>
        <w:rPr>
          <w:rFonts w:ascii="Times New Roman" w:hAnsi="Times New Roman"/>
          <w:szCs w:val="21"/>
        </w:rPr>
        <w:t xml:space="preserve">49. A. As a result  B. In addition  C. On occasion  D. At last </w:t>
      </w:r>
    </w:p>
    <w:p w:rsidR="00B97777" w:rsidRDefault="00B97777">
      <w:pPr>
        <w:rPr>
          <w:rFonts w:ascii="Times New Roman" w:hAnsi="Times New Roman"/>
          <w:szCs w:val="21"/>
        </w:rPr>
      </w:pPr>
      <w:r>
        <w:rPr>
          <w:rFonts w:ascii="Times New Roman" w:hAnsi="Times New Roman"/>
          <w:szCs w:val="21"/>
        </w:rPr>
        <w:t xml:space="preserve">50. A. consideration  B. inspiration  C. foundation  D. reflection </w:t>
      </w:r>
    </w:p>
    <w:p w:rsidR="00B97777" w:rsidRDefault="00B97777">
      <w:pPr>
        <w:rPr>
          <w:rFonts w:ascii="Times New Roman" w:hAnsi="Times New Roman"/>
          <w:color w:val="FF0000"/>
          <w:szCs w:val="21"/>
        </w:rPr>
      </w:pPr>
      <w:r>
        <w:rPr>
          <w:rFonts w:ascii="Times New Roman" w:hAnsi="Times New Roman"/>
          <w:color w:val="FF0000"/>
          <w:szCs w:val="21"/>
        </w:rPr>
        <w:t>31-35 CCBBD  36-40 BDAAD  41-45 DBCCD  46-50 AAABC</w:t>
      </w:r>
    </w:p>
    <w:p w:rsidR="00B97777" w:rsidRDefault="00B97777">
      <w:pPr>
        <w:rPr>
          <w:rFonts w:ascii="Times New Roman" w:hAnsi="Times New Roman"/>
          <w:color w:val="FF0000"/>
          <w:szCs w:val="21"/>
        </w:rPr>
      </w:pPr>
    </w:p>
    <w:p w:rsidR="00B97777" w:rsidRDefault="00B97777">
      <w:pPr>
        <w:rPr>
          <w:rFonts w:ascii="Times New Roman" w:hAnsi="Times New Roman"/>
        </w:rPr>
      </w:pPr>
      <w:r>
        <w:t xml:space="preserve">Part </w:t>
      </w:r>
      <w:r>
        <w:rPr>
          <w:rFonts w:ascii="宋体" w:hAnsi="宋体" w:hint="eastAsia"/>
        </w:rPr>
        <w:t>Ⅳ</w:t>
      </w:r>
      <w:r>
        <w:rPr>
          <w:rFonts w:ascii="Times New Roman" w:hAnsi="Times New Roman"/>
        </w:rPr>
        <w:t xml:space="preserve"> Grammar &amp; Vocabulary</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 xml:space="preserve"> There are thirty sentences in this section. Beneath each sentence there are four words, phrases or statements marked A,B,C and D. Choose one word, phrase or statement that best completes the sentence.</w:t>
      </w:r>
    </w:p>
    <w:p w:rsidR="00B97777" w:rsidRDefault="00B97777">
      <w:pPr>
        <w:rPr>
          <w:rFonts w:ascii="Times New Roman" w:hAnsi="Times New Roman"/>
          <w:b/>
          <w:i/>
        </w:rPr>
      </w:pPr>
      <w:r>
        <w:rPr>
          <w:rFonts w:ascii="Times New Roman" w:hAnsi="Times New Roman"/>
          <w:b/>
          <w:i/>
        </w:rPr>
        <w:t xml:space="preserve">   Mark your answers on Answer Sheet Two.</w:t>
      </w:r>
    </w:p>
    <w:p w:rsidR="00B97777" w:rsidRDefault="00B97777">
      <w:pPr>
        <w:numPr>
          <w:ilvl w:val="0"/>
          <w:numId w:val="73"/>
        </w:numPr>
        <w:rPr>
          <w:rFonts w:ascii="Times New Roman" w:hAnsi="Times New Roman"/>
          <w:szCs w:val="21"/>
        </w:rPr>
      </w:pPr>
      <w:r>
        <w:rPr>
          <w:rFonts w:ascii="Times New Roman" w:hAnsi="Times New Roman"/>
          <w:szCs w:val="21"/>
        </w:rPr>
        <w:t>He ought to dismiss the unqualified employees under his supervision , ______?</w:t>
      </w:r>
    </w:p>
    <w:p w:rsidR="00B97777" w:rsidRDefault="00B97777">
      <w:pPr>
        <w:rPr>
          <w:rFonts w:ascii="Times New Roman" w:hAnsi="Times New Roman"/>
          <w:szCs w:val="21"/>
        </w:rPr>
      </w:pPr>
      <w:r>
        <w:rPr>
          <w:rFonts w:ascii="Times New Roman" w:hAnsi="Times New Roman"/>
          <w:szCs w:val="21"/>
        </w:rPr>
        <w:t xml:space="preserve">   A. should he   B. ought he   C. shouldn’t he   D. oughtn’t he  </w:t>
      </w:r>
    </w:p>
    <w:p w:rsidR="00B97777" w:rsidRDefault="00B97777">
      <w:pPr>
        <w:numPr>
          <w:ilvl w:val="0"/>
          <w:numId w:val="73"/>
        </w:numPr>
        <w:rPr>
          <w:rFonts w:ascii="Times New Roman" w:hAnsi="Times New Roman"/>
          <w:szCs w:val="21"/>
        </w:rPr>
      </w:pPr>
      <w:r>
        <w:rPr>
          <w:rFonts w:ascii="Times New Roman" w:hAnsi="Times New Roman"/>
          <w:szCs w:val="21"/>
        </w:rPr>
        <w:t>Leukemia is _______disease that the vary mention of it strikes terror into our heart.</w:t>
      </w:r>
    </w:p>
    <w:p w:rsidR="00B97777" w:rsidRDefault="00B97777">
      <w:pPr>
        <w:numPr>
          <w:ilvl w:val="0"/>
          <w:numId w:val="74"/>
        </w:numPr>
        <w:rPr>
          <w:rFonts w:ascii="Times New Roman" w:hAnsi="Times New Roman"/>
          <w:szCs w:val="21"/>
        </w:rPr>
      </w:pPr>
      <w:r>
        <w:rPr>
          <w:rFonts w:ascii="Times New Roman" w:hAnsi="Times New Roman"/>
          <w:szCs w:val="21"/>
        </w:rPr>
        <w:t xml:space="preserve">a so dreadful  B. so dreadful a  C. such dreadful  D. a such dreadful </w:t>
      </w:r>
    </w:p>
    <w:p w:rsidR="00B97777" w:rsidRDefault="00B97777">
      <w:pPr>
        <w:numPr>
          <w:ilvl w:val="0"/>
          <w:numId w:val="73"/>
        </w:numPr>
        <w:rPr>
          <w:rFonts w:ascii="Times New Roman" w:hAnsi="Times New Roman"/>
          <w:szCs w:val="21"/>
        </w:rPr>
      </w:pPr>
      <w:r>
        <w:rPr>
          <w:rFonts w:ascii="Times New Roman" w:hAnsi="Times New Roman"/>
          <w:szCs w:val="21"/>
        </w:rPr>
        <w:t>Which of the following sentences expresses OFFER?</w:t>
      </w:r>
    </w:p>
    <w:p w:rsidR="00B97777" w:rsidRDefault="00B97777">
      <w:pPr>
        <w:rPr>
          <w:rFonts w:ascii="Times New Roman" w:hAnsi="Times New Roman"/>
          <w:szCs w:val="21"/>
        </w:rPr>
      </w:pPr>
      <w:r>
        <w:rPr>
          <w:rFonts w:ascii="Times New Roman" w:hAnsi="Times New Roman"/>
          <w:szCs w:val="21"/>
        </w:rPr>
        <w:t xml:space="preserve">   A. Could you lend me a hand?      B. How about a walk in the park?</w:t>
      </w:r>
    </w:p>
    <w:p w:rsidR="00B97777" w:rsidRDefault="00B97777">
      <w:pPr>
        <w:rPr>
          <w:rFonts w:ascii="Times New Roman" w:hAnsi="Times New Roman"/>
          <w:szCs w:val="21"/>
        </w:rPr>
      </w:pPr>
      <w:r>
        <w:rPr>
          <w:rFonts w:ascii="Times New Roman" w:hAnsi="Times New Roman"/>
          <w:szCs w:val="21"/>
        </w:rPr>
        <w:t xml:space="preserve">   C. May I have your name, please?   D. Do you mind my smoking here?</w:t>
      </w:r>
    </w:p>
    <w:p w:rsidR="00B97777" w:rsidRDefault="00B97777">
      <w:pPr>
        <w:numPr>
          <w:ilvl w:val="0"/>
          <w:numId w:val="73"/>
        </w:numPr>
        <w:rPr>
          <w:rFonts w:ascii="Times New Roman" w:hAnsi="Times New Roman"/>
          <w:szCs w:val="21"/>
        </w:rPr>
      </w:pPr>
      <w:r>
        <w:rPr>
          <w:rFonts w:ascii="Times New Roman" w:hAnsi="Times New Roman"/>
          <w:szCs w:val="21"/>
        </w:rPr>
        <w:t>Sid spends as much time working as he ________.</w:t>
      </w:r>
    </w:p>
    <w:p w:rsidR="00B97777" w:rsidRDefault="00B97777">
      <w:pPr>
        <w:numPr>
          <w:ilvl w:val="0"/>
          <w:numId w:val="75"/>
        </w:numPr>
        <w:rPr>
          <w:rFonts w:ascii="Times New Roman" w:hAnsi="Times New Roman"/>
          <w:szCs w:val="21"/>
        </w:rPr>
      </w:pPr>
      <w:r>
        <w:rPr>
          <w:rFonts w:ascii="Times New Roman" w:hAnsi="Times New Roman"/>
          <w:szCs w:val="21"/>
        </w:rPr>
        <w:t xml:space="preserve">travels   B. does travelling  C .is travelling  D. has been travelling </w:t>
      </w:r>
    </w:p>
    <w:p w:rsidR="00B97777" w:rsidRDefault="00B97777">
      <w:pPr>
        <w:numPr>
          <w:ilvl w:val="0"/>
          <w:numId w:val="73"/>
        </w:numPr>
        <w:rPr>
          <w:rFonts w:ascii="Times New Roman" w:hAnsi="Times New Roman"/>
          <w:szCs w:val="21"/>
        </w:rPr>
      </w:pPr>
      <w:r>
        <w:rPr>
          <w:rFonts w:ascii="Times New Roman" w:hAnsi="Times New Roman"/>
          <w:szCs w:val="21"/>
        </w:rPr>
        <w:t>A new rule ______office love is forbidden at work has been set up in the company.</w:t>
      </w:r>
    </w:p>
    <w:p w:rsidR="00B97777" w:rsidRDefault="00B97777">
      <w:pPr>
        <w:numPr>
          <w:ilvl w:val="0"/>
          <w:numId w:val="76"/>
        </w:numPr>
        <w:rPr>
          <w:rFonts w:ascii="Times New Roman" w:hAnsi="Times New Roman"/>
          <w:szCs w:val="21"/>
        </w:rPr>
      </w:pPr>
      <w:r>
        <w:rPr>
          <w:rFonts w:ascii="Times New Roman" w:hAnsi="Times New Roman"/>
          <w:szCs w:val="21"/>
        </w:rPr>
        <w:t xml:space="preserve">where     B. which      C. What     D. when </w:t>
      </w:r>
    </w:p>
    <w:p w:rsidR="00B97777" w:rsidRDefault="00B97777">
      <w:pPr>
        <w:numPr>
          <w:ilvl w:val="0"/>
          <w:numId w:val="73"/>
        </w:numPr>
        <w:rPr>
          <w:rFonts w:ascii="Times New Roman" w:hAnsi="Times New Roman"/>
          <w:szCs w:val="21"/>
        </w:rPr>
      </w:pPr>
      <w:r>
        <w:rPr>
          <w:rFonts w:ascii="Times New Roman" w:hAnsi="Times New Roman"/>
          <w:szCs w:val="21"/>
        </w:rPr>
        <w:t>Which of the following italicized parts does NOT serve as an infinitive?</w:t>
      </w:r>
    </w:p>
    <w:p w:rsidR="00B97777" w:rsidRDefault="00B97777">
      <w:pPr>
        <w:rPr>
          <w:rFonts w:ascii="Times New Roman" w:hAnsi="Times New Roman"/>
          <w:szCs w:val="21"/>
        </w:rPr>
      </w:pPr>
      <w:r>
        <w:rPr>
          <w:rFonts w:ascii="Times New Roman" w:hAnsi="Times New Roman"/>
          <w:szCs w:val="21"/>
        </w:rPr>
        <w:t xml:space="preserve">  A. Charles is generally considered </w:t>
      </w:r>
      <w:r>
        <w:rPr>
          <w:rFonts w:ascii="Times New Roman" w:hAnsi="Times New Roman"/>
          <w:i/>
          <w:iCs/>
          <w:szCs w:val="21"/>
        </w:rPr>
        <w:t>to</w:t>
      </w:r>
      <w:r>
        <w:rPr>
          <w:rFonts w:ascii="Times New Roman" w:hAnsi="Times New Roman"/>
          <w:szCs w:val="21"/>
        </w:rPr>
        <w:t xml:space="preserve"> have invented the first elevator.</w:t>
      </w:r>
    </w:p>
    <w:p w:rsidR="00B97777" w:rsidRDefault="00B97777">
      <w:pPr>
        <w:rPr>
          <w:rFonts w:ascii="Times New Roman" w:hAnsi="Times New Roman"/>
          <w:szCs w:val="21"/>
        </w:rPr>
      </w:pPr>
      <w:r>
        <w:rPr>
          <w:rFonts w:ascii="Times New Roman" w:hAnsi="Times New Roman"/>
          <w:szCs w:val="21"/>
        </w:rPr>
        <w:t xml:space="preserve">  B. It’s ten </w:t>
      </w:r>
      <w:r>
        <w:rPr>
          <w:rFonts w:ascii="Times New Roman" w:hAnsi="Times New Roman"/>
          <w:i/>
          <w:iCs/>
          <w:szCs w:val="21"/>
        </w:rPr>
        <w:t>to</w:t>
      </w:r>
      <w:r>
        <w:rPr>
          <w:rFonts w:ascii="Times New Roman" w:hAnsi="Times New Roman"/>
          <w:szCs w:val="21"/>
        </w:rPr>
        <w:t xml:space="preserve"> eight by my watch.</w:t>
      </w:r>
    </w:p>
    <w:p w:rsidR="00B97777" w:rsidRDefault="00B97777">
      <w:pPr>
        <w:rPr>
          <w:rFonts w:ascii="Times New Roman" w:hAnsi="Times New Roman"/>
          <w:szCs w:val="21"/>
        </w:rPr>
      </w:pPr>
      <w:r>
        <w:rPr>
          <w:rFonts w:ascii="Times New Roman" w:hAnsi="Times New Roman"/>
          <w:szCs w:val="21"/>
        </w:rPr>
        <w:t xml:space="preserve">  C. We did not expect there </w:t>
      </w:r>
      <w:r>
        <w:rPr>
          <w:rFonts w:ascii="Times New Roman" w:hAnsi="Times New Roman"/>
          <w:i/>
          <w:iCs/>
          <w:szCs w:val="21"/>
        </w:rPr>
        <w:t>to</w:t>
      </w:r>
      <w:r>
        <w:rPr>
          <w:rFonts w:ascii="Times New Roman" w:hAnsi="Times New Roman"/>
          <w:szCs w:val="21"/>
        </w:rPr>
        <w:t xml:space="preserve"> be so many cars there.</w:t>
      </w:r>
    </w:p>
    <w:p w:rsidR="00B97777" w:rsidRDefault="00B97777">
      <w:pPr>
        <w:rPr>
          <w:rFonts w:ascii="Times New Roman" w:hAnsi="Times New Roman"/>
          <w:szCs w:val="21"/>
        </w:rPr>
      </w:pPr>
      <w:r>
        <w:rPr>
          <w:rFonts w:ascii="Times New Roman" w:hAnsi="Times New Roman"/>
          <w:szCs w:val="21"/>
        </w:rPr>
        <w:t xml:space="preserve">  D. It’s so nice</w:t>
      </w:r>
      <w:r>
        <w:rPr>
          <w:rFonts w:ascii="Times New Roman" w:hAnsi="Times New Roman"/>
          <w:i/>
          <w:iCs/>
          <w:szCs w:val="21"/>
        </w:rPr>
        <w:t xml:space="preserve"> to</w:t>
      </w:r>
      <w:r>
        <w:rPr>
          <w:rFonts w:ascii="Times New Roman" w:hAnsi="Times New Roman"/>
          <w:szCs w:val="21"/>
        </w:rPr>
        <w:t xml:space="preserve"> hear from you.</w:t>
      </w:r>
    </w:p>
    <w:p w:rsidR="00B97777" w:rsidRDefault="00B97777">
      <w:pPr>
        <w:numPr>
          <w:ilvl w:val="0"/>
          <w:numId w:val="73"/>
        </w:numPr>
        <w:rPr>
          <w:rFonts w:ascii="Times New Roman" w:hAnsi="Times New Roman"/>
          <w:szCs w:val="21"/>
        </w:rPr>
      </w:pPr>
      <w:r>
        <w:rPr>
          <w:rFonts w:ascii="Times New Roman" w:hAnsi="Times New Roman"/>
          <w:szCs w:val="21"/>
        </w:rPr>
        <w:t>Which of the following does NOT contain an adverbial clause?</w:t>
      </w:r>
    </w:p>
    <w:p w:rsidR="00B97777" w:rsidRDefault="00B97777">
      <w:pPr>
        <w:rPr>
          <w:rFonts w:ascii="Times New Roman" w:hAnsi="Times New Roman"/>
          <w:szCs w:val="21"/>
        </w:rPr>
      </w:pPr>
      <w:r>
        <w:rPr>
          <w:rFonts w:ascii="Times New Roman" w:hAnsi="Times New Roman"/>
          <w:szCs w:val="21"/>
        </w:rPr>
        <w:t xml:space="preserve">  A. I climbed high in order that I may have a bird-view of the whole city.</w:t>
      </w:r>
    </w:p>
    <w:p w:rsidR="00B97777" w:rsidRDefault="00B97777">
      <w:pPr>
        <w:rPr>
          <w:rFonts w:ascii="Times New Roman" w:hAnsi="Times New Roman"/>
          <w:szCs w:val="21"/>
        </w:rPr>
      </w:pPr>
      <w:r>
        <w:rPr>
          <w:rFonts w:ascii="Times New Roman" w:hAnsi="Times New Roman"/>
          <w:szCs w:val="21"/>
        </w:rPr>
        <w:t xml:space="preserve">  B. Strike the iron when it is hot.</w:t>
      </w:r>
    </w:p>
    <w:p w:rsidR="00B97777" w:rsidRDefault="00B97777">
      <w:pPr>
        <w:rPr>
          <w:rFonts w:ascii="Times New Roman" w:hAnsi="Times New Roman"/>
          <w:szCs w:val="21"/>
        </w:rPr>
      </w:pPr>
      <w:r>
        <w:rPr>
          <w:rFonts w:ascii="Times New Roman" w:hAnsi="Times New Roman"/>
          <w:szCs w:val="21"/>
        </w:rPr>
        <w:t xml:space="preserve">  C. Small as it is, Vatican owns the power of Christianity.</w:t>
      </w:r>
    </w:p>
    <w:p w:rsidR="00B97777" w:rsidRDefault="00B97777">
      <w:pPr>
        <w:rPr>
          <w:rFonts w:ascii="Times New Roman" w:hAnsi="Times New Roman"/>
          <w:szCs w:val="21"/>
        </w:rPr>
      </w:pPr>
      <w:r>
        <w:rPr>
          <w:rFonts w:ascii="Times New Roman" w:hAnsi="Times New Roman"/>
          <w:szCs w:val="21"/>
        </w:rPr>
        <w:t xml:space="preserve">  D. In a nutshell, we will make it in the end.</w:t>
      </w:r>
    </w:p>
    <w:p w:rsidR="00B97777" w:rsidRDefault="00B97777">
      <w:pPr>
        <w:numPr>
          <w:ilvl w:val="0"/>
          <w:numId w:val="73"/>
        </w:numPr>
        <w:rPr>
          <w:rFonts w:ascii="Times New Roman" w:hAnsi="Times New Roman"/>
          <w:szCs w:val="21"/>
        </w:rPr>
      </w:pPr>
      <w:r>
        <w:rPr>
          <w:rFonts w:ascii="Times New Roman" w:hAnsi="Times New Roman"/>
          <w:szCs w:val="21"/>
        </w:rPr>
        <w:t>Which of the following words can only be placed before singular uncountable nouns?</w:t>
      </w:r>
    </w:p>
    <w:p w:rsidR="00B97777" w:rsidRDefault="00B97777">
      <w:pPr>
        <w:numPr>
          <w:ilvl w:val="0"/>
          <w:numId w:val="77"/>
        </w:numPr>
        <w:rPr>
          <w:rFonts w:ascii="Times New Roman" w:hAnsi="Times New Roman"/>
          <w:szCs w:val="21"/>
        </w:rPr>
      </w:pPr>
      <w:r>
        <w:rPr>
          <w:rFonts w:ascii="Times New Roman" w:hAnsi="Times New Roman"/>
          <w:szCs w:val="21"/>
        </w:rPr>
        <w:t xml:space="preserve">few        B. little      C. lots of      D. Enough </w:t>
      </w:r>
    </w:p>
    <w:p w:rsidR="00B97777" w:rsidRDefault="00B97777">
      <w:pPr>
        <w:numPr>
          <w:ilvl w:val="0"/>
          <w:numId w:val="73"/>
        </w:numPr>
        <w:rPr>
          <w:rFonts w:ascii="Times New Roman" w:hAnsi="Times New Roman"/>
          <w:szCs w:val="21"/>
        </w:rPr>
      </w:pPr>
      <w:r>
        <w:rPr>
          <w:rFonts w:ascii="Times New Roman" w:hAnsi="Times New Roman"/>
          <w:szCs w:val="21"/>
        </w:rPr>
        <w:t>Frank almost never received any education,______?</w:t>
      </w:r>
    </w:p>
    <w:p w:rsidR="00B97777" w:rsidRDefault="00B97777">
      <w:pPr>
        <w:numPr>
          <w:ilvl w:val="0"/>
          <w:numId w:val="78"/>
        </w:numPr>
        <w:rPr>
          <w:rFonts w:ascii="Times New Roman" w:hAnsi="Times New Roman"/>
          <w:szCs w:val="21"/>
        </w:rPr>
      </w:pPr>
      <w:r>
        <w:rPr>
          <w:rFonts w:ascii="Times New Roman" w:hAnsi="Times New Roman"/>
          <w:szCs w:val="21"/>
        </w:rPr>
        <w:t xml:space="preserve">would he       B. didn’t he     C. Wouldn’t he     D. did he </w:t>
      </w:r>
    </w:p>
    <w:p w:rsidR="00B97777" w:rsidRDefault="00B97777">
      <w:pPr>
        <w:numPr>
          <w:ilvl w:val="0"/>
          <w:numId w:val="73"/>
        </w:numPr>
        <w:rPr>
          <w:rFonts w:ascii="Times New Roman" w:hAnsi="Times New Roman"/>
          <w:szCs w:val="21"/>
        </w:rPr>
      </w:pPr>
      <w:r>
        <w:rPr>
          <w:rFonts w:ascii="Times New Roman" w:hAnsi="Times New Roman"/>
          <w:szCs w:val="21"/>
        </w:rPr>
        <w:t>Which of the following italicized parts indicates CONCESSION?</w:t>
      </w:r>
    </w:p>
    <w:p w:rsidR="00B97777" w:rsidRDefault="00B97777">
      <w:pPr>
        <w:rPr>
          <w:rFonts w:ascii="Times New Roman" w:hAnsi="Times New Roman"/>
          <w:szCs w:val="21"/>
        </w:rPr>
      </w:pPr>
      <w:r>
        <w:rPr>
          <w:rFonts w:ascii="Times New Roman" w:hAnsi="Times New Roman"/>
          <w:szCs w:val="21"/>
        </w:rPr>
        <w:t xml:space="preserve">  A. </w:t>
      </w:r>
      <w:r>
        <w:rPr>
          <w:rFonts w:ascii="Times New Roman" w:hAnsi="Times New Roman"/>
          <w:i/>
          <w:iCs/>
          <w:szCs w:val="21"/>
        </w:rPr>
        <w:t>As I didn’t know how to do it</w:t>
      </w:r>
      <w:r>
        <w:rPr>
          <w:rFonts w:ascii="Times New Roman" w:hAnsi="Times New Roman"/>
          <w:szCs w:val="21"/>
        </w:rPr>
        <w:t>, I turned to the teacher.</w:t>
      </w:r>
    </w:p>
    <w:p w:rsidR="00B97777" w:rsidRDefault="00B97777">
      <w:pPr>
        <w:rPr>
          <w:rFonts w:ascii="Times New Roman" w:hAnsi="Times New Roman"/>
          <w:szCs w:val="21"/>
        </w:rPr>
      </w:pPr>
      <w:r>
        <w:rPr>
          <w:rFonts w:ascii="Times New Roman" w:hAnsi="Times New Roman"/>
          <w:szCs w:val="21"/>
        </w:rPr>
        <w:t xml:space="preserve">  B. I will wear the necklace </w:t>
      </w:r>
      <w:r>
        <w:rPr>
          <w:rFonts w:ascii="Times New Roman" w:hAnsi="Times New Roman"/>
          <w:i/>
          <w:iCs/>
          <w:szCs w:val="21"/>
        </w:rPr>
        <w:t>how I like it</w:t>
      </w:r>
      <w:r>
        <w:rPr>
          <w:rFonts w:ascii="Times New Roman" w:hAnsi="Times New Roman"/>
          <w:szCs w:val="21"/>
        </w:rPr>
        <w:t>.</w:t>
      </w:r>
    </w:p>
    <w:p w:rsidR="00B97777" w:rsidRDefault="00B97777">
      <w:pPr>
        <w:rPr>
          <w:rFonts w:ascii="Times New Roman" w:hAnsi="Times New Roman"/>
          <w:szCs w:val="21"/>
        </w:rPr>
      </w:pPr>
      <w:r>
        <w:rPr>
          <w:rFonts w:ascii="Times New Roman" w:hAnsi="Times New Roman"/>
          <w:szCs w:val="21"/>
        </w:rPr>
        <w:t xml:space="preserve">  C. </w:t>
      </w:r>
      <w:r>
        <w:rPr>
          <w:rFonts w:ascii="Times New Roman" w:hAnsi="Times New Roman"/>
          <w:i/>
          <w:iCs/>
          <w:szCs w:val="21"/>
        </w:rPr>
        <w:t>While I admit that his method is not the best</w:t>
      </w:r>
      <w:r>
        <w:rPr>
          <w:rFonts w:ascii="Times New Roman" w:hAnsi="Times New Roman"/>
          <w:szCs w:val="21"/>
        </w:rPr>
        <w:t>, I do choose to adopt it.</w:t>
      </w:r>
    </w:p>
    <w:p w:rsidR="00B97777" w:rsidRDefault="00B97777">
      <w:pPr>
        <w:rPr>
          <w:rFonts w:ascii="Times New Roman" w:hAnsi="Times New Roman"/>
          <w:szCs w:val="21"/>
        </w:rPr>
      </w:pPr>
      <w:r>
        <w:rPr>
          <w:rFonts w:ascii="Times New Roman" w:hAnsi="Times New Roman"/>
          <w:szCs w:val="21"/>
        </w:rPr>
        <w:t xml:space="preserve">  D. What has he done </w:t>
      </w:r>
      <w:r>
        <w:rPr>
          <w:rFonts w:ascii="Times New Roman" w:hAnsi="Times New Roman"/>
          <w:i/>
          <w:iCs/>
          <w:szCs w:val="21"/>
        </w:rPr>
        <w:t>that you should be so angry with him</w:t>
      </w:r>
      <w:r>
        <w:rPr>
          <w:rFonts w:ascii="Times New Roman" w:hAnsi="Times New Roman"/>
          <w:szCs w:val="21"/>
        </w:rPr>
        <w:t>?</w:t>
      </w:r>
    </w:p>
    <w:p w:rsidR="00B97777" w:rsidRDefault="00B97777">
      <w:pPr>
        <w:numPr>
          <w:ilvl w:val="0"/>
          <w:numId w:val="73"/>
        </w:numPr>
        <w:rPr>
          <w:rFonts w:ascii="Times New Roman" w:hAnsi="Times New Roman"/>
          <w:szCs w:val="21"/>
        </w:rPr>
      </w:pPr>
      <w:r>
        <w:rPr>
          <w:rFonts w:ascii="Times New Roman" w:hAnsi="Times New Roman"/>
          <w:szCs w:val="21"/>
        </w:rPr>
        <w:t>You ______him in his office last night; he has been on business travel for a week.</w:t>
      </w:r>
    </w:p>
    <w:p w:rsidR="00B97777" w:rsidRDefault="00B97777">
      <w:pPr>
        <w:numPr>
          <w:ilvl w:val="0"/>
          <w:numId w:val="79"/>
        </w:numPr>
        <w:rPr>
          <w:rFonts w:ascii="Times New Roman" w:hAnsi="Times New Roman"/>
          <w:szCs w:val="21"/>
        </w:rPr>
      </w:pPr>
      <w:r>
        <w:rPr>
          <w:rFonts w:ascii="Times New Roman" w:hAnsi="Times New Roman"/>
          <w:szCs w:val="21"/>
        </w:rPr>
        <w:t>needn’t have seen  B. shouldn’t have seen  C. can’t have seen  D. must not have seen</w:t>
      </w:r>
    </w:p>
    <w:p w:rsidR="00B97777" w:rsidRDefault="00B97777">
      <w:pPr>
        <w:numPr>
          <w:ilvl w:val="0"/>
          <w:numId w:val="73"/>
        </w:numPr>
        <w:rPr>
          <w:rFonts w:ascii="Times New Roman" w:hAnsi="Times New Roman"/>
          <w:szCs w:val="21"/>
        </w:rPr>
      </w:pPr>
      <w:r>
        <w:rPr>
          <w:rFonts w:ascii="Times New Roman" w:hAnsi="Times New Roman"/>
          <w:szCs w:val="21"/>
        </w:rPr>
        <w:t>Which of the following italicized parts is NOT used as an object complement?</w:t>
      </w:r>
    </w:p>
    <w:p w:rsidR="00B97777" w:rsidRDefault="00B97777">
      <w:pPr>
        <w:rPr>
          <w:rFonts w:ascii="Times New Roman" w:hAnsi="Times New Roman"/>
          <w:szCs w:val="21"/>
        </w:rPr>
      </w:pPr>
      <w:r>
        <w:rPr>
          <w:rFonts w:ascii="Times New Roman" w:hAnsi="Times New Roman"/>
          <w:szCs w:val="21"/>
        </w:rPr>
        <w:t xml:space="preserve">  A. You can’t depend on him </w:t>
      </w:r>
      <w:r>
        <w:rPr>
          <w:rFonts w:ascii="Times New Roman" w:hAnsi="Times New Roman"/>
          <w:i/>
          <w:iCs/>
          <w:szCs w:val="21"/>
        </w:rPr>
        <w:t>to come punctually</w:t>
      </w:r>
      <w:r>
        <w:rPr>
          <w:rFonts w:ascii="Times New Roman" w:hAnsi="Times New Roman"/>
          <w:szCs w:val="21"/>
        </w:rPr>
        <w:t xml:space="preserve">.  </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B. She wished that money </w:t>
      </w:r>
      <w:r>
        <w:rPr>
          <w:rFonts w:ascii="Times New Roman" w:hAnsi="Times New Roman"/>
          <w:i/>
          <w:iCs/>
          <w:szCs w:val="21"/>
        </w:rPr>
        <w:t>to be given to the poor</w:t>
      </w:r>
      <w:r>
        <w:rPr>
          <w:rFonts w:ascii="Times New Roman" w:hAnsi="Times New Roman"/>
          <w:szCs w:val="21"/>
        </w:rPr>
        <w:t>.</w:t>
      </w:r>
    </w:p>
    <w:p w:rsidR="00B97777" w:rsidRDefault="00B97777">
      <w:pPr>
        <w:rPr>
          <w:rFonts w:ascii="Times New Roman" w:hAnsi="Times New Roman"/>
          <w:szCs w:val="21"/>
        </w:rPr>
      </w:pPr>
      <w:r>
        <w:rPr>
          <w:rFonts w:ascii="Times New Roman" w:hAnsi="Times New Roman"/>
          <w:szCs w:val="21"/>
        </w:rPr>
        <w:t xml:space="preserve">  C. She is the last one </w:t>
      </w:r>
      <w:r>
        <w:rPr>
          <w:rFonts w:ascii="Times New Roman" w:hAnsi="Times New Roman"/>
          <w:i/>
          <w:iCs/>
          <w:szCs w:val="21"/>
        </w:rPr>
        <w:t>to leave the classroom</w:t>
      </w:r>
      <w:r>
        <w:rPr>
          <w:rFonts w:ascii="Times New Roman" w:hAnsi="Times New Roman"/>
          <w:szCs w:val="21"/>
        </w:rPr>
        <w:t xml:space="preserve">.  </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D. They compelled the workers </w:t>
      </w:r>
      <w:r>
        <w:rPr>
          <w:rFonts w:ascii="Times New Roman" w:hAnsi="Times New Roman"/>
          <w:i/>
          <w:iCs/>
          <w:szCs w:val="21"/>
        </w:rPr>
        <w:t>to work day and night</w:t>
      </w:r>
      <w:r>
        <w:rPr>
          <w:rFonts w:ascii="Times New Roman" w:hAnsi="Times New Roman"/>
          <w:szCs w:val="21"/>
        </w:rPr>
        <w:t>.</w:t>
      </w:r>
    </w:p>
    <w:p w:rsidR="00B97777" w:rsidRDefault="00B97777">
      <w:pPr>
        <w:numPr>
          <w:ilvl w:val="0"/>
          <w:numId w:val="73"/>
        </w:numPr>
        <w:rPr>
          <w:rFonts w:ascii="Times New Roman" w:hAnsi="Times New Roman"/>
          <w:szCs w:val="21"/>
        </w:rPr>
      </w:pPr>
      <w:r>
        <w:rPr>
          <w:rFonts w:ascii="Times New Roman" w:hAnsi="Times New Roman"/>
          <w:szCs w:val="21"/>
        </w:rPr>
        <w:t>The following are all correct responses to “Who has taken his place?’’EXCEPT_______.</w:t>
      </w:r>
    </w:p>
    <w:p w:rsidR="00B97777" w:rsidRDefault="00B97777">
      <w:pPr>
        <w:numPr>
          <w:ilvl w:val="0"/>
          <w:numId w:val="80"/>
        </w:numPr>
        <w:rPr>
          <w:rFonts w:ascii="Times New Roman" w:hAnsi="Times New Roman"/>
          <w:szCs w:val="21"/>
        </w:rPr>
      </w:pPr>
      <w:r>
        <w:rPr>
          <w:rFonts w:ascii="Times New Roman" w:hAnsi="Times New Roman"/>
          <w:szCs w:val="21"/>
        </w:rPr>
        <w:t xml:space="preserve">Daniel has done this  B. Daniel has done so  C. Daniel has done that  D. Daniel has </w:t>
      </w:r>
    </w:p>
    <w:p w:rsidR="00B97777" w:rsidRDefault="00B97777">
      <w:pPr>
        <w:numPr>
          <w:ilvl w:val="0"/>
          <w:numId w:val="73"/>
        </w:numPr>
        <w:rPr>
          <w:rFonts w:ascii="Times New Roman" w:hAnsi="Times New Roman"/>
          <w:szCs w:val="21"/>
        </w:rPr>
      </w:pPr>
      <w:r>
        <w:rPr>
          <w:rFonts w:ascii="Times New Roman" w:hAnsi="Times New Roman"/>
          <w:szCs w:val="21"/>
        </w:rPr>
        <w:t xml:space="preserve">In “He found it a waste of time </w:t>
      </w:r>
      <w:r>
        <w:rPr>
          <w:rFonts w:ascii="Times New Roman" w:hAnsi="Times New Roman"/>
          <w:i/>
          <w:iCs/>
          <w:szCs w:val="21"/>
        </w:rPr>
        <w:t>talking to her.</w:t>
      </w:r>
      <w:r>
        <w:rPr>
          <w:rFonts w:ascii="Times New Roman" w:hAnsi="Times New Roman"/>
          <w:szCs w:val="21"/>
        </w:rPr>
        <w:t>’’, the italicized phrase is ________.</w:t>
      </w:r>
    </w:p>
    <w:p w:rsidR="00B97777" w:rsidRDefault="00B97777">
      <w:pPr>
        <w:numPr>
          <w:ilvl w:val="0"/>
          <w:numId w:val="81"/>
        </w:numPr>
        <w:rPr>
          <w:rFonts w:ascii="Times New Roman" w:hAnsi="Times New Roman"/>
          <w:szCs w:val="21"/>
        </w:rPr>
      </w:pPr>
      <w:r>
        <w:rPr>
          <w:rFonts w:ascii="Times New Roman" w:hAnsi="Times New Roman"/>
          <w:szCs w:val="21"/>
        </w:rPr>
        <w:t xml:space="preserve">the subject  B. the object  C. an adverbial  D. the subject complement </w:t>
      </w:r>
    </w:p>
    <w:p w:rsidR="00B97777" w:rsidRDefault="00B97777">
      <w:pPr>
        <w:numPr>
          <w:ilvl w:val="0"/>
          <w:numId w:val="73"/>
        </w:numPr>
        <w:rPr>
          <w:rFonts w:ascii="Times New Roman" w:hAnsi="Times New Roman"/>
          <w:szCs w:val="21"/>
        </w:rPr>
      </w:pPr>
      <w:r>
        <w:rPr>
          <w:rFonts w:ascii="Times New Roman" w:hAnsi="Times New Roman"/>
          <w:szCs w:val="21"/>
        </w:rPr>
        <w:t>He never laughed at others _____praise others.</w:t>
      </w:r>
    </w:p>
    <w:p w:rsidR="00B97777" w:rsidRDefault="00B97777">
      <w:pPr>
        <w:numPr>
          <w:ilvl w:val="0"/>
          <w:numId w:val="82"/>
        </w:numPr>
        <w:rPr>
          <w:rFonts w:ascii="Times New Roman" w:hAnsi="Times New Roman"/>
          <w:szCs w:val="21"/>
        </w:rPr>
      </w:pPr>
      <w:r>
        <w:rPr>
          <w:rFonts w:ascii="Times New Roman" w:hAnsi="Times New Roman"/>
          <w:szCs w:val="21"/>
        </w:rPr>
        <w:t xml:space="preserve">or he ever did  B. or did he ever  C. nor did he ever  D. nor he ever did </w:t>
      </w:r>
    </w:p>
    <w:p w:rsidR="00B97777" w:rsidRDefault="00B97777">
      <w:pPr>
        <w:numPr>
          <w:ilvl w:val="0"/>
          <w:numId w:val="73"/>
        </w:numPr>
        <w:rPr>
          <w:rFonts w:ascii="Times New Roman" w:hAnsi="Times New Roman"/>
          <w:szCs w:val="21"/>
        </w:rPr>
      </w:pPr>
      <w:r>
        <w:rPr>
          <w:rFonts w:ascii="Times New Roman" w:hAnsi="Times New Roman"/>
          <w:szCs w:val="21"/>
        </w:rPr>
        <w:t xml:space="preserve">My deskmate is a </w:t>
      </w:r>
      <w:r>
        <w:rPr>
          <w:rFonts w:ascii="Times New Roman" w:hAnsi="Times New Roman"/>
          <w:szCs w:val="21"/>
          <w:u w:val="single"/>
        </w:rPr>
        <w:t>reserved</w:t>
      </w:r>
      <w:r>
        <w:rPr>
          <w:rFonts w:ascii="Times New Roman" w:hAnsi="Times New Roman"/>
          <w:szCs w:val="21"/>
        </w:rPr>
        <w:t xml:space="preserve"> person who seldom speak to me .The underlined part means ____.</w:t>
      </w:r>
    </w:p>
    <w:p w:rsidR="00B97777" w:rsidRDefault="00B97777">
      <w:pPr>
        <w:numPr>
          <w:ilvl w:val="0"/>
          <w:numId w:val="83"/>
        </w:numPr>
        <w:rPr>
          <w:rFonts w:ascii="Times New Roman" w:hAnsi="Times New Roman"/>
          <w:szCs w:val="21"/>
        </w:rPr>
      </w:pPr>
      <w:r>
        <w:rPr>
          <w:rFonts w:ascii="Times New Roman" w:hAnsi="Times New Roman"/>
          <w:szCs w:val="21"/>
        </w:rPr>
        <w:t xml:space="preserve">talkative  B. considerate  C. quiet  D. outgoing </w:t>
      </w:r>
    </w:p>
    <w:p w:rsidR="00B97777" w:rsidRDefault="00B97777">
      <w:pPr>
        <w:numPr>
          <w:ilvl w:val="0"/>
          <w:numId w:val="73"/>
        </w:numPr>
        <w:rPr>
          <w:rFonts w:ascii="Times New Roman" w:hAnsi="Times New Roman"/>
          <w:szCs w:val="21"/>
        </w:rPr>
      </w:pPr>
      <w:r>
        <w:rPr>
          <w:rFonts w:ascii="Times New Roman" w:hAnsi="Times New Roman"/>
          <w:szCs w:val="21"/>
        </w:rPr>
        <w:t xml:space="preserve">Because this area has a high </w:t>
      </w:r>
      <w:r>
        <w:rPr>
          <w:rFonts w:ascii="Times New Roman" w:hAnsi="Times New Roman"/>
          <w:szCs w:val="21"/>
          <w:u w:val="single"/>
        </w:rPr>
        <w:t>rate</w:t>
      </w:r>
      <w:r>
        <w:rPr>
          <w:rFonts w:ascii="Times New Roman" w:hAnsi="Times New Roman"/>
          <w:szCs w:val="21"/>
        </w:rPr>
        <w:t xml:space="preserve"> of crime, there are many people moving out. The underlined part means _______.</w:t>
      </w:r>
    </w:p>
    <w:p w:rsidR="00B97777" w:rsidRDefault="00B97777">
      <w:pPr>
        <w:numPr>
          <w:ilvl w:val="0"/>
          <w:numId w:val="84"/>
        </w:numPr>
        <w:rPr>
          <w:rFonts w:ascii="Times New Roman" w:hAnsi="Times New Roman"/>
          <w:szCs w:val="21"/>
        </w:rPr>
      </w:pPr>
      <w:r>
        <w:rPr>
          <w:rFonts w:ascii="Times New Roman" w:hAnsi="Times New Roman"/>
          <w:szCs w:val="21"/>
        </w:rPr>
        <w:t xml:space="preserve">incentive  B. incidence  C. inert  D. injured     </w:t>
      </w:r>
    </w:p>
    <w:p w:rsidR="00B97777" w:rsidRDefault="00B97777">
      <w:pPr>
        <w:numPr>
          <w:ilvl w:val="0"/>
          <w:numId w:val="73"/>
        </w:numPr>
        <w:rPr>
          <w:rFonts w:ascii="Times New Roman" w:hAnsi="Times New Roman"/>
          <w:szCs w:val="21"/>
        </w:rPr>
      </w:pPr>
      <w:r>
        <w:rPr>
          <w:rFonts w:ascii="Times New Roman" w:hAnsi="Times New Roman"/>
          <w:szCs w:val="21"/>
        </w:rPr>
        <w:t>Her mother has failed her so many times that she doesn’t place any _____on what her mother promises any longer.</w:t>
      </w:r>
    </w:p>
    <w:p w:rsidR="00B97777" w:rsidRDefault="00B97777">
      <w:pPr>
        <w:numPr>
          <w:ilvl w:val="0"/>
          <w:numId w:val="85"/>
        </w:numPr>
        <w:rPr>
          <w:rFonts w:ascii="Times New Roman" w:hAnsi="Times New Roman"/>
          <w:szCs w:val="21"/>
        </w:rPr>
      </w:pPr>
      <w:r>
        <w:rPr>
          <w:rFonts w:ascii="Times New Roman" w:hAnsi="Times New Roman"/>
          <w:szCs w:val="21"/>
        </w:rPr>
        <w:t xml:space="preserve">credit       B. reliance       C. belief       D. faith    </w:t>
      </w:r>
    </w:p>
    <w:p w:rsidR="00B97777" w:rsidRDefault="00B97777">
      <w:pPr>
        <w:numPr>
          <w:ilvl w:val="0"/>
          <w:numId w:val="73"/>
        </w:numPr>
        <w:rPr>
          <w:rFonts w:ascii="Times New Roman" w:hAnsi="Times New Roman"/>
          <w:szCs w:val="21"/>
        </w:rPr>
      </w:pPr>
      <w:r>
        <w:rPr>
          <w:rFonts w:ascii="Times New Roman" w:hAnsi="Times New Roman"/>
          <w:szCs w:val="21"/>
        </w:rPr>
        <w:t>Some English words have no exact _______in Chinese.</w:t>
      </w:r>
    </w:p>
    <w:p w:rsidR="00B97777" w:rsidRDefault="00B97777">
      <w:pPr>
        <w:numPr>
          <w:ilvl w:val="0"/>
          <w:numId w:val="86"/>
        </w:numPr>
        <w:rPr>
          <w:rFonts w:ascii="Times New Roman" w:hAnsi="Times New Roman"/>
          <w:szCs w:val="21"/>
        </w:rPr>
      </w:pPr>
      <w:r>
        <w:rPr>
          <w:rFonts w:ascii="Times New Roman" w:hAnsi="Times New Roman"/>
          <w:szCs w:val="21"/>
        </w:rPr>
        <w:t xml:space="preserve">equivalents      B. equities       C. equals      D. equalities   </w:t>
      </w:r>
    </w:p>
    <w:p w:rsidR="00B97777" w:rsidRDefault="00B97777">
      <w:pPr>
        <w:numPr>
          <w:ilvl w:val="0"/>
          <w:numId w:val="73"/>
        </w:numPr>
        <w:rPr>
          <w:rFonts w:ascii="Times New Roman" w:hAnsi="Times New Roman"/>
          <w:szCs w:val="21"/>
        </w:rPr>
      </w:pPr>
      <w:r>
        <w:rPr>
          <w:rFonts w:ascii="Times New Roman" w:hAnsi="Times New Roman"/>
          <w:szCs w:val="21"/>
        </w:rPr>
        <w:t>We are going to send advertising materials to the ______clients.</w:t>
      </w:r>
    </w:p>
    <w:p w:rsidR="00B97777" w:rsidRDefault="00B97777">
      <w:pPr>
        <w:numPr>
          <w:ilvl w:val="0"/>
          <w:numId w:val="87"/>
        </w:numPr>
        <w:rPr>
          <w:rFonts w:ascii="Times New Roman" w:hAnsi="Times New Roman"/>
          <w:szCs w:val="21"/>
        </w:rPr>
      </w:pPr>
      <w:r>
        <w:rPr>
          <w:rFonts w:ascii="Times New Roman" w:hAnsi="Times New Roman"/>
          <w:szCs w:val="21"/>
        </w:rPr>
        <w:t xml:space="preserve">irrespective      B. respective      C. prospective      D. perspective   </w:t>
      </w:r>
    </w:p>
    <w:p w:rsidR="00B97777" w:rsidRDefault="00B97777">
      <w:pPr>
        <w:numPr>
          <w:ilvl w:val="0"/>
          <w:numId w:val="73"/>
        </w:numPr>
        <w:rPr>
          <w:rFonts w:ascii="Times New Roman" w:hAnsi="Times New Roman"/>
          <w:szCs w:val="21"/>
        </w:rPr>
      </w:pPr>
      <w:r>
        <w:rPr>
          <w:rFonts w:ascii="Times New Roman" w:hAnsi="Times New Roman"/>
          <w:szCs w:val="21"/>
        </w:rPr>
        <w:t>When Columbus embarked _______ his historic voyage, he never imagined that the world history would enter into a new era.</w:t>
      </w:r>
    </w:p>
    <w:p w:rsidR="00B97777" w:rsidRDefault="00B97777">
      <w:pPr>
        <w:numPr>
          <w:ilvl w:val="0"/>
          <w:numId w:val="88"/>
        </w:numPr>
        <w:rPr>
          <w:rFonts w:ascii="Times New Roman" w:hAnsi="Times New Roman"/>
          <w:szCs w:val="21"/>
        </w:rPr>
      </w:pPr>
      <w:r>
        <w:rPr>
          <w:rFonts w:ascii="Times New Roman" w:hAnsi="Times New Roman"/>
          <w:szCs w:val="21"/>
        </w:rPr>
        <w:t xml:space="preserve">upon       B. in       C. at      D. to   </w:t>
      </w:r>
    </w:p>
    <w:p w:rsidR="00B97777" w:rsidRDefault="00B97777">
      <w:pPr>
        <w:numPr>
          <w:ilvl w:val="0"/>
          <w:numId w:val="73"/>
        </w:numPr>
        <w:rPr>
          <w:rFonts w:ascii="Times New Roman" w:hAnsi="Times New Roman"/>
          <w:szCs w:val="21"/>
        </w:rPr>
      </w:pPr>
      <w:r>
        <w:rPr>
          <w:rFonts w:ascii="Times New Roman" w:hAnsi="Times New Roman"/>
          <w:szCs w:val="21"/>
        </w:rPr>
        <w:t>The idea of eco-friendly beauty has caught on in recent years. The underlined part means ___.</w:t>
      </w:r>
    </w:p>
    <w:p w:rsidR="00B97777" w:rsidRDefault="00B97777">
      <w:pPr>
        <w:numPr>
          <w:ilvl w:val="0"/>
          <w:numId w:val="89"/>
        </w:numPr>
        <w:rPr>
          <w:rFonts w:ascii="Times New Roman" w:hAnsi="Times New Roman"/>
          <w:szCs w:val="21"/>
        </w:rPr>
      </w:pPr>
      <w:r>
        <w:rPr>
          <w:rFonts w:ascii="Times New Roman" w:hAnsi="Times New Roman"/>
          <w:szCs w:val="21"/>
        </w:rPr>
        <w:t xml:space="preserve">received attention  B. become popular  C. become outdated  D. invited criticism  </w:t>
      </w:r>
    </w:p>
    <w:p w:rsidR="00B97777" w:rsidRDefault="00B97777">
      <w:pPr>
        <w:numPr>
          <w:ilvl w:val="0"/>
          <w:numId w:val="73"/>
        </w:numPr>
        <w:rPr>
          <w:rFonts w:ascii="Times New Roman" w:hAnsi="Times New Roman"/>
          <w:szCs w:val="21"/>
        </w:rPr>
      </w:pPr>
      <w:r>
        <w:rPr>
          <w:rFonts w:ascii="Times New Roman" w:hAnsi="Times New Roman"/>
          <w:szCs w:val="21"/>
        </w:rPr>
        <w:t>The salesman says that the sweater will not ______ when washed.</w:t>
      </w:r>
    </w:p>
    <w:p w:rsidR="00B97777" w:rsidRDefault="00B97777">
      <w:pPr>
        <w:numPr>
          <w:ilvl w:val="0"/>
          <w:numId w:val="90"/>
        </w:numPr>
        <w:rPr>
          <w:rFonts w:ascii="Times New Roman" w:hAnsi="Times New Roman"/>
          <w:szCs w:val="21"/>
        </w:rPr>
      </w:pPr>
      <w:r>
        <w:rPr>
          <w:rFonts w:ascii="Times New Roman" w:hAnsi="Times New Roman"/>
          <w:szCs w:val="21"/>
        </w:rPr>
        <w:t xml:space="preserve">contract  B. compress  C. condense  D. shrink  </w:t>
      </w:r>
    </w:p>
    <w:p w:rsidR="00B97777" w:rsidRDefault="00B97777">
      <w:pPr>
        <w:numPr>
          <w:ilvl w:val="0"/>
          <w:numId w:val="73"/>
        </w:numPr>
        <w:rPr>
          <w:rFonts w:ascii="Times New Roman" w:hAnsi="Times New Roman"/>
          <w:szCs w:val="21"/>
        </w:rPr>
      </w:pPr>
      <w:r>
        <w:rPr>
          <w:rFonts w:ascii="Times New Roman" w:hAnsi="Times New Roman"/>
          <w:szCs w:val="21"/>
        </w:rPr>
        <w:t>He was given a short sentence as he only committed a _____offence.</w:t>
      </w:r>
    </w:p>
    <w:p w:rsidR="00B97777" w:rsidRDefault="00B97777">
      <w:pPr>
        <w:numPr>
          <w:ilvl w:val="0"/>
          <w:numId w:val="91"/>
        </w:numPr>
        <w:rPr>
          <w:rFonts w:ascii="Times New Roman" w:hAnsi="Times New Roman"/>
          <w:szCs w:val="21"/>
        </w:rPr>
      </w:pPr>
      <w:r>
        <w:rPr>
          <w:rFonts w:ascii="Times New Roman" w:hAnsi="Times New Roman"/>
          <w:szCs w:val="21"/>
        </w:rPr>
        <w:t>secondary  B. subordinate  C. minor  D. minimal</w:t>
      </w:r>
    </w:p>
    <w:p w:rsidR="00B97777" w:rsidRDefault="00B97777">
      <w:pPr>
        <w:numPr>
          <w:ilvl w:val="0"/>
          <w:numId w:val="73"/>
        </w:numPr>
        <w:rPr>
          <w:rFonts w:ascii="Times New Roman" w:hAnsi="Times New Roman"/>
          <w:szCs w:val="21"/>
        </w:rPr>
      </w:pPr>
      <w:r>
        <w:rPr>
          <w:rFonts w:ascii="Times New Roman" w:hAnsi="Times New Roman"/>
          <w:szCs w:val="21"/>
        </w:rPr>
        <w:t>It is _______stealing to take a thing away without permission of its owner.</w:t>
      </w:r>
    </w:p>
    <w:p w:rsidR="00B97777" w:rsidRDefault="00B97777">
      <w:pPr>
        <w:numPr>
          <w:ilvl w:val="0"/>
          <w:numId w:val="92"/>
        </w:numPr>
        <w:rPr>
          <w:rFonts w:ascii="Times New Roman" w:hAnsi="Times New Roman"/>
          <w:szCs w:val="21"/>
        </w:rPr>
      </w:pPr>
      <w:r>
        <w:rPr>
          <w:rFonts w:ascii="Times New Roman" w:hAnsi="Times New Roman"/>
          <w:szCs w:val="21"/>
        </w:rPr>
        <w:t xml:space="preserve">nothing better than  B. nothing less than  C. no less than  D. anything but   </w:t>
      </w:r>
    </w:p>
    <w:p w:rsidR="00B97777" w:rsidRDefault="00B97777">
      <w:pPr>
        <w:numPr>
          <w:ilvl w:val="0"/>
          <w:numId w:val="73"/>
        </w:numPr>
        <w:rPr>
          <w:rFonts w:ascii="Times New Roman" w:hAnsi="Times New Roman"/>
          <w:szCs w:val="21"/>
        </w:rPr>
      </w:pPr>
      <w:r>
        <w:rPr>
          <w:rFonts w:ascii="Times New Roman" w:hAnsi="Times New Roman"/>
          <w:szCs w:val="21"/>
        </w:rPr>
        <w:t>The chairman concluded the speech _____tow lines of an ancient poem.</w:t>
      </w:r>
    </w:p>
    <w:p w:rsidR="00B97777" w:rsidRDefault="00B97777">
      <w:pPr>
        <w:numPr>
          <w:ilvl w:val="0"/>
          <w:numId w:val="93"/>
        </w:numPr>
        <w:rPr>
          <w:rFonts w:ascii="Times New Roman" w:hAnsi="Times New Roman"/>
          <w:szCs w:val="21"/>
        </w:rPr>
      </w:pPr>
      <w:r>
        <w:rPr>
          <w:rFonts w:ascii="Times New Roman" w:hAnsi="Times New Roman"/>
          <w:szCs w:val="21"/>
        </w:rPr>
        <w:t xml:space="preserve">in  B. with  C. for  D. on  </w:t>
      </w:r>
    </w:p>
    <w:p w:rsidR="00B97777" w:rsidRDefault="00B97777">
      <w:pPr>
        <w:numPr>
          <w:ilvl w:val="0"/>
          <w:numId w:val="73"/>
        </w:numPr>
        <w:rPr>
          <w:rFonts w:ascii="Times New Roman" w:hAnsi="Times New Roman"/>
          <w:szCs w:val="21"/>
        </w:rPr>
      </w:pPr>
      <w:r>
        <w:rPr>
          <w:rFonts w:ascii="Times New Roman" w:hAnsi="Times New Roman"/>
          <w:szCs w:val="21"/>
        </w:rPr>
        <w:t>The scheme fell ____owning to lack of funds.</w:t>
      </w:r>
    </w:p>
    <w:p w:rsidR="00B97777" w:rsidRDefault="00B97777">
      <w:pPr>
        <w:numPr>
          <w:ilvl w:val="0"/>
          <w:numId w:val="94"/>
        </w:numPr>
        <w:rPr>
          <w:rFonts w:ascii="Times New Roman" w:hAnsi="Times New Roman"/>
          <w:szCs w:val="21"/>
        </w:rPr>
      </w:pPr>
      <w:r>
        <w:rPr>
          <w:rFonts w:ascii="Times New Roman" w:hAnsi="Times New Roman"/>
          <w:szCs w:val="21"/>
        </w:rPr>
        <w:t xml:space="preserve">through  B. over  C. off  D. down  </w:t>
      </w:r>
    </w:p>
    <w:p w:rsidR="00B97777" w:rsidRDefault="00B97777">
      <w:pPr>
        <w:numPr>
          <w:ilvl w:val="0"/>
          <w:numId w:val="73"/>
        </w:numPr>
        <w:rPr>
          <w:rFonts w:ascii="Times New Roman" w:hAnsi="Times New Roman"/>
          <w:szCs w:val="21"/>
        </w:rPr>
      </w:pPr>
      <w:r>
        <w:rPr>
          <w:rFonts w:ascii="Times New Roman" w:hAnsi="Times New Roman"/>
          <w:szCs w:val="21"/>
        </w:rPr>
        <w:t>His plan to take his company public nearly ____________.</w:t>
      </w:r>
    </w:p>
    <w:p w:rsidR="00B97777" w:rsidRDefault="00B97777">
      <w:pPr>
        <w:rPr>
          <w:rFonts w:ascii="Times New Roman" w:hAnsi="Times New Roman"/>
          <w:szCs w:val="21"/>
        </w:rPr>
      </w:pPr>
      <w:r>
        <w:rPr>
          <w:rFonts w:ascii="Times New Roman" w:hAnsi="Times New Roman"/>
          <w:szCs w:val="21"/>
        </w:rPr>
        <w:t xml:space="preserve">  A .brought out  B. went off  C. came off  D. made out  </w:t>
      </w:r>
    </w:p>
    <w:p w:rsidR="00B97777" w:rsidRDefault="00B97777">
      <w:pPr>
        <w:numPr>
          <w:ilvl w:val="0"/>
          <w:numId w:val="73"/>
        </w:numPr>
        <w:rPr>
          <w:rFonts w:ascii="Times New Roman" w:hAnsi="Times New Roman"/>
          <w:szCs w:val="21"/>
        </w:rPr>
      </w:pPr>
      <w:r>
        <w:rPr>
          <w:rFonts w:ascii="Times New Roman" w:hAnsi="Times New Roman"/>
          <w:szCs w:val="21"/>
        </w:rPr>
        <w:t xml:space="preserve">I can’t make it to dinner with you tonight. Can I </w:t>
      </w:r>
      <w:r>
        <w:rPr>
          <w:rFonts w:ascii="Times New Roman" w:hAnsi="Times New Roman"/>
          <w:szCs w:val="21"/>
          <w:u w:val="single"/>
        </w:rPr>
        <w:t>take a rain check</w:t>
      </w:r>
      <w:r>
        <w:rPr>
          <w:rFonts w:ascii="Times New Roman" w:hAnsi="Times New Roman"/>
          <w:szCs w:val="21"/>
        </w:rPr>
        <w:t>? The underlined part means____.</w:t>
      </w:r>
    </w:p>
    <w:p w:rsidR="00B97777" w:rsidRDefault="00B97777">
      <w:pPr>
        <w:numPr>
          <w:ilvl w:val="0"/>
          <w:numId w:val="95"/>
        </w:numPr>
        <w:rPr>
          <w:rFonts w:ascii="Times New Roman" w:hAnsi="Times New Roman"/>
          <w:szCs w:val="21"/>
        </w:rPr>
      </w:pPr>
      <w:r>
        <w:rPr>
          <w:rFonts w:ascii="Times New Roman" w:hAnsi="Times New Roman"/>
          <w:szCs w:val="21"/>
        </w:rPr>
        <w:t xml:space="preserve">leave a message            B. make an excuse for that  </w:t>
      </w:r>
    </w:p>
    <w:p w:rsidR="00B97777" w:rsidRDefault="00B97777">
      <w:pPr>
        <w:ind w:left="225"/>
        <w:rPr>
          <w:rFonts w:ascii="Times New Roman" w:hAnsi="Times New Roman"/>
          <w:szCs w:val="21"/>
        </w:rPr>
      </w:pPr>
      <w:r>
        <w:rPr>
          <w:rFonts w:ascii="Times New Roman" w:hAnsi="Times New Roman"/>
          <w:szCs w:val="21"/>
        </w:rPr>
        <w:t xml:space="preserve">C. ask for forgiveness           D. make it another time   </w:t>
      </w:r>
    </w:p>
    <w:p w:rsidR="00B97777" w:rsidRDefault="00B97777">
      <w:pPr>
        <w:numPr>
          <w:ilvl w:val="0"/>
          <w:numId w:val="73"/>
        </w:numPr>
        <w:rPr>
          <w:rFonts w:ascii="Times New Roman" w:hAnsi="Times New Roman"/>
          <w:szCs w:val="21"/>
        </w:rPr>
      </w:pPr>
      <w:r>
        <w:rPr>
          <w:rFonts w:ascii="Times New Roman" w:hAnsi="Times New Roman"/>
          <w:szCs w:val="21"/>
        </w:rPr>
        <w:t xml:space="preserve">She was </w:t>
      </w:r>
      <w:r>
        <w:rPr>
          <w:rFonts w:ascii="Times New Roman" w:hAnsi="Times New Roman"/>
          <w:szCs w:val="21"/>
          <w:u w:val="single"/>
        </w:rPr>
        <w:t>pulling my leg</w:t>
      </w:r>
      <w:r>
        <w:rPr>
          <w:rFonts w:ascii="Times New Roman" w:hAnsi="Times New Roman"/>
          <w:szCs w:val="21"/>
        </w:rPr>
        <w:t xml:space="preserve"> when she said I should propose to her .The underlined part means ____.</w:t>
      </w:r>
    </w:p>
    <w:p w:rsidR="00B97777" w:rsidRDefault="00B97777">
      <w:pPr>
        <w:numPr>
          <w:ilvl w:val="0"/>
          <w:numId w:val="96"/>
        </w:numPr>
        <w:rPr>
          <w:rFonts w:ascii="Times New Roman" w:hAnsi="Times New Roman"/>
          <w:szCs w:val="21"/>
        </w:rPr>
      </w:pPr>
      <w:r>
        <w:rPr>
          <w:rFonts w:ascii="Times New Roman" w:hAnsi="Times New Roman"/>
          <w:szCs w:val="21"/>
        </w:rPr>
        <w:t xml:space="preserve">kidding me  B. frightening me  C .forcing me  D. hinting   </w:t>
      </w:r>
    </w:p>
    <w:p w:rsidR="00B97777" w:rsidRDefault="00B97777">
      <w:pPr>
        <w:rPr>
          <w:rFonts w:ascii="Times New Roman" w:hAnsi="Times New Roman"/>
          <w:szCs w:val="21"/>
        </w:rPr>
      </w:pPr>
    </w:p>
    <w:p w:rsidR="00B97777" w:rsidRDefault="00B97777">
      <w:pPr>
        <w:rPr>
          <w:rFonts w:ascii="Times New Roman" w:hAnsi="Times New Roman"/>
          <w:color w:val="FF0000"/>
          <w:szCs w:val="21"/>
        </w:rPr>
      </w:pPr>
      <w:r>
        <w:rPr>
          <w:rFonts w:ascii="Times New Roman" w:hAnsi="Times New Roman"/>
          <w:color w:val="FF0000"/>
          <w:szCs w:val="21"/>
        </w:rPr>
        <w:t>51—55 CBBBA   56—60 BDBDC   61—65 CCABC  66—70 CBBAC</w:t>
      </w:r>
    </w:p>
    <w:p w:rsidR="00B97777" w:rsidRDefault="00B97777">
      <w:pPr>
        <w:rPr>
          <w:rFonts w:ascii="Times New Roman" w:hAnsi="Times New Roman"/>
          <w:color w:val="FF0000"/>
          <w:szCs w:val="21"/>
        </w:rPr>
      </w:pPr>
      <w:r>
        <w:rPr>
          <w:rFonts w:ascii="Times New Roman" w:hAnsi="Times New Roman"/>
          <w:color w:val="FF0000"/>
          <w:szCs w:val="21"/>
        </w:rPr>
        <w:t xml:space="preserve">71—75 ABDCB   76—80 BACDA  </w:t>
      </w:r>
    </w:p>
    <w:p w:rsidR="00B97777" w:rsidRDefault="00B97777">
      <w:pPr>
        <w:rPr>
          <w:rFonts w:ascii="Times New Roman" w:hAnsi="Times New Roman"/>
          <w:szCs w:val="21"/>
        </w:rPr>
      </w:pPr>
    </w:p>
    <w:p w:rsidR="00B97777" w:rsidRDefault="00B97777">
      <w:pPr>
        <w:rPr>
          <w:rFonts w:ascii="Times New Roman" w:hAnsi="Times New Roman"/>
          <w:szCs w:val="21"/>
        </w:rPr>
      </w:pPr>
    </w:p>
    <w:p w:rsidR="00B97777" w:rsidRDefault="00B97777">
      <w:pPr>
        <w:rPr>
          <w:rFonts w:ascii="Times New Roman" w:hAnsi="Times New Roman"/>
        </w:rPr>
      </w:pPr>
      <w:r>
        <w:rPr>
          <w:rFonts w:ascii="Times New Roman" w:hAnsi="Times New Roman"/>
        </w:rPr>
        <w:t xml:space="preserve">Part </w:t>
      </w:r>
      <w:r>
        <w:rPr>
          <w:rFonts w:ascii="宋体" w:hAnsi="宋体" w:hint="eastAsia"/>
        </w:rPr>
        <w:t>Ⅴ</w:t>
      </w:r>
      <w:r>
        <w:rPr>
          <w:rFonts w:ascii="Times New Roman" w:hAnsi="Times New Roman"/>
        </w:rPr>
        <w:t xml:space="preserve"> Reading Comprehension</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 xml:space="preserve"> In this section there four passages followed by questions or unfinished statements, each with four suggested answers marked A, B, C and D. Choose the one that you think is the best answer.</w:t>
      </w:r>
    </w:p>
    <w:p w:rsidR="00B97777" w:rsidRDefault="00B97777">
      <w:pPr>
        <w:rPr>
          <w:rFonts w:ascii="Times New Roman" w:hAnsi="Times New Roman"/>
          <w:b/>
          <w:i/>
        </w:rPr>
      </w:pPr>
      <w:r>
        <w:rPr>
          <w:rFonts w:ascii="Times New Roman" w:hAnsi="Times New Roman"/>
          <w:b/>
          <w:i/>
        </w:rPr>
        <w:t xml:space="preserve">   Mark your answers on Answer Sheet Two.</w:t>
      </w:r>
    </w:p>
    <w:p w:rsidR="00B97777" w:rsidRDefault="00B97777">
      <w:pPr>
        <w:rPr>
          <w:rFonts w:ascii="Times New Roman" w:hAnsi="Times New Roman"/>
          <w:szCs w:val="21"/>
        </w:rPr>
      </w:pPr>
    </w:p>
    <w:p w:rsidR="00B97777" w:rsidRDefault="00B97777">
      <w:pPr>
        <w:rPr>
          <w:rFonts w:ascii="Times New Roman" w:hAnsi="Times New Roman"/>
          <w:szCs w:val="21"/>
        </w:rPr>
      </w:pPr>
      <w:r>
        <w:rPr>
          <w:rFonts w:ascii="Times New Roman" w:hAnsi="Times New Roman"/>
          <w:szCs w:val="21"/>
        </w:rPr>
        <w:t xml:space="preserve">                            TEXT A</w:t>
      </w:r>
    </w:p>
    <w:p w:rsidR="00B97777" w:rsidRDefault="00B97777" w:rsidP="00A33E3F">
      <w:pPr>
        <w:ind w:firstLineChars="200" w:firstLine="31680"/>
        <w:rPr>
          <w:rFonts w:ascii="Times New Roman" w:hAnsi="Times New Roman"/>
          <w:szCs w:val="21"/>
        </w:rPr>
      </w:pPr>
      <w:r>
        <w:rPr>
          <w:rFonts w:ascii="Times New Roman" w:hAnsi="Times New Roman"/>
          <w:szCs w:val="21"/>
        </w:rPr>
        <w:t>Before my many years’ service in a restaurant, I attended a top science university. At that time, I was finishing the project that would win me my professorship. In the end, it resulted in my becoming a kitchen employee.</w:t>
      </w:r>
    </w:p>
    <w:p w:rsidR="00B97777" w:rsidRDefault="00B97777" w:rsidP="00A33E3F">
      <w:pPr>
        <w:ind w:firstLineChars="200" w:firstLine="31680"/>
        <w:rPr>
          <w:rFonts w:ascii="Times New Roman" w:hAnsi="Times New Roman"/>
          <w:szCs w:val="21"/>
        </w:rPr>
      </w:pPr>
      <w:r>
        <w:rPr>
          <w:rFonts w:ascii="Times New Roman" w:hAnsi="Times New Roman"/>
          <w:szCs w:val="21"/>
        </w:rPr>
        <w:t>My forty-second birthday had made a lonely visit the week before, and I was once again by myself in the flat. Like countless other mornings, I ordered a donut from the toaster. “Yes, sir !” it replied with robotic relish, and I began the day’s work on the project .It was a magnificent machine , the thing I was making-----capable of transferring the minds of any two beings into each other’s bodies .</w:t>
      </w:r>
    </w:p>
    <w:p w:rsidR="00B97777" w:rsidRDefault="00B97777" w:rsidP="00A33E3F">
      <w:pPr>
        <w:ind w:firstLineChars="200" w:firstLine="31680"/>
        <w:rPr>
          <w:rFonts w:ascii="Times New Roman" w:hAnsi="Times New Roman"/>
          <w:szCs w:val="21"/>
        </w:rPr>
      </w:pPr>
      <w:r>
        <w:rPr>
          <w:rFonts w:ascii="Times New Roman" w:hAnsi="Times New Roman"/>
          <w:szCs w:val="21"/>
        </w:rPr>
        <w:t>As the toaster began serving my donut on to a plate, I realized the project was in fact ready for testing. I took out the duck and the cat ----which I had bought for this purpose -----from their containers, and set about calibrating the machine in their direction .Once ready, I leant against the table, holding the donut I was too excited to eat, and initiated the transfer sequence. As expected, the machine whirred and hummed into action, my nerves tingling at its synthetic sounds.</w:t>
      </w:r>
    </w:p>
    <w:p w:rsidR="00B97777" w:rsidRDefault="00B97777" w:rsidP="00A33E3F">
      <w:pPr>
        <w:ind w:firstLineChars="200" w:firstLine="31680"/>
        <w:rPr>
          <w:rFonts w:ascii="Times New Roman" w:hAnsi="Times New Roman"/>
          <w:szCs w:val="21"/>
        </w:rPr>
      </w:pPr>
      <w:r>
        <w:rPr>
          <w:rFonts w:ascii="Times New Roman" w:hAnsi="Times New Roman"/>
          <w:szCs w:val="21"/>
        </w:rPr>
        <w:t>The machine hushed, extraction and injection pipes poised, scrutinizing its targets. The cat, though, was suddenly gripped by terrible alarm. The brute leapt into the air, flinging itself onto the machine. I watched in horror as the nozzles swung towards me; and, with a terrible, dizzy whirl of colors, felt my mind wrenched from its sockets.</w:t>
      </w:r>
    </w:p>
    <w:p w:rsidR="00B97777" w:rsidRDefault="00B97777" w:rsidP="00A33E3F">
      <w:pPr>
        <w:ind w:firstLineChars="200" w:firstLine="31680"/>
        <w:rPr>
          <w:rFonts w:ascii="Times New Roman" w:hAnsi="Times New Roman"/>
          <w:szCs w:val="21"/>
        </w:rPr>
      </w:pPr>
      <w:r>
        <w:rPr>
          <w:rFonts w:ascii="Times New Roman" w:hAnsi="Times New Roman"/>
          <w:szCs w:val="21"/>
        </w:rPr>
        <w:t>When I awoke, moments later, I noticed first that I was two feet shorter. Then, I realized the lack of my limbs, and finally it occurred to me that I was a toaster. I saw immediately the solution to the situation --the machine could easily reverse the transfer---but was then struck by my utter inability to carry this out.</w:t>
      </w:r>
    </w:p>
    <w:p w:rsidR="00B97777" w:rsidRDefault="00B97777" w:rsidP="00A33E3F">
      <w:pPr>
        <w:ind w:firstLineChars="200" w:firstLine="31680"/>
        <w:rPr>
          <w:rFonts w:ascii="Times New Roman" w:hAnsi="Times New Roman"/>
          <w:szCs w:val="21"/>
        </w:rPr>
      </w:pPr>
      <w:r>
        <w:rPr>
          <w:rFonts w:ascii="Times New Roman" w:hAnsi="Times New Roman"/>
          <w:szCs w:val="21"/>
        </w:rPr>
        <w:t>After some consideration, using what I supposed must be the toaster’s onboard computer, I devised a strategy for rescue. I began to familiarize myself with my new body: the grill ,the bread bin , the speaker and the spring mechanism. Through the device’s eye---with which it served its creations ---I could see the internal telephone on the wall. Aiming carefully , I began pushing slices of bread at it .The toaster was fed by a large stock of the stuff ,yet as more and more bounced lamely off the phone, I began to fear its exhaustion.</w:t>
      </w:r>
    </w:p>
    <w:p w:rsidR="00B97777" w:rsidRDefault="00B97777">
      <w:pPr>
        <w:numPr>
          <w:ilvl w:val="0"/>
          <w:numId w:val="73"/>
        </w:numPr>
        <w:rPr>
          <w:rFonts w:ascii="Times New Roman" w:hAnsi="Times New Roman"/>
          <w:szCs w:val="21"/>
        </w:rPr>
      </w:pPr>
      <w:r>
        <w:rPr>
          <w:rFonts w:ascii="Times New Roman" w:hAnsi="Times New Roman"/>
          <w:szCs w:val="21"/>
        </w:rPr>
        <w:t>What did the inventor intend to do with his machine?</w:t>
      </w:r>
    </w:p>
    <w:p w:rsidR="00B97777" w:rsidRDefault="00B97777">
      <w:pPr>
        <w:rPr>
          <w:rFonts w:ascii="Times New Roman" w:hAnsi="Times New Roman"/>
          <w:szCs w:val="21"/>
        </w:rPr>
      </w:pPr>
      <w:r>
        <w:rPr>
          <w:rFonts w:ascii="Times New Roman" w:hAnsi="Times New Roman"/>
          <w:szCs w:val="21"/>
        </w:rPr>
        <w:t xml:space="preserve">  A. To test the function of the intelligent toaster.  </w:t>
      </w:r>
    </w:p>
    <w:p w:rsidR="00B97777" w:rsidRDefault="00B97777" w:rsidP="00A33E3F">
      <w:pPr>
        <w:ind w:firstLineChars="100" w:firstLine="31680"/>
        <w:rPr>
          <w:rFonts w:ascii="Times New Roman" w:hAnsi="Times New Roman"/>
          <w:szCs w:val="21"/>
        </w:rPr>
      </w:pPr>
      <w:r>
        <w:rPr>
          <w:rFonts w:ascii="Times New Roman" w:hAnsi="Times New Roman"/>
          <w:szCs w:val="21"/>
        </w:rPr>
        <w:t>B. To create combinations with different animals.</w:t>
      </w:r>
    </w:p>
    <w:p w:rsidR="00B97777" w:rsidRDefault="00B97777">
      <w:pPr>
        <w:rPr>
          <w:rFonts w:ascii="Times New Roman" w:hAnsi="Times New Roman"/>
          <w:szCs w:val="21"/>
        </w:rPr>
      </w:pPr>
      <w:r>
        <w:rPr>
          <w:rFonts w:ascii="Times New Roman" w:hAnsi="Times New Roman"/>
          <w:szCs w:val="21"/>
        </w:rPr>
        <w:t xml:space="preserve">  C. To upgrade it to an entirely new kind of machine.  </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D. To testify to usefulness with his own body.  </w:t>
      </w:r>
    </w:p>
    <w:p w:rsidR="00B97777" w:rsidRDefault="00B97777">
      <w:pPr>
        <w:numPr>
          <w:ilvl w:val="0"/>
          <w:numId w:val="73"/>
        </w:numPr>
        <w:rPr>
          <w:rFonts w:ascii="Times New Roman" w:hAnsi="Times New Roman"/>
          <w:szCs w:val="21"/>
        </w:rPr>
      </w:pPr>
      <w:r>
        <w:rPr>
          <w:rFonts w:ascii="Times New Roman" w:hAnsi="Times New Roman"/>
          <w:szCs w:val="21"/>
        </w:rPr>
        <w:t>An accident was triggered by _______.</w:t>
      </w:r>
    </w:p>
    <w:p w:rsidR="00B97777" w:rsidRDefault="00B97777">
      <w:pPr>
        <w:rPr>
          <w:rFonts w:ascii="Times New Roman" w:hAnsi="Times New Roman"/>
          <w:szCs w:val="21"/>
        </w:rPr>
      </w:pPr>
      <w:r>
        <w:rPr>
          <w:rFonts w:ascii="Times New Roman" w:hAnsi="Times New Roman"/>
          <w:szCs w:val="21"/>
        </w:rPr>
        <w:t xml:space="preserve">  A. an unexpected act of the cat       B. a misconduct of the inventor  </w:t>
      </w:r>
    </w:p>
    <w:p w:rsidR="00B97777" w:rsidRDefault="00B97777">
      <w:pPr>
        <w:rPr>
          <w:rFonts w:ascii="Times New Roman" w:hAnsi="Times New Roman"/>
          <w:szCs w:val="21"/>
        </w:rPr>
      </w:pPr>
      <w:r>
        <w:rPr>
          <w:rFonts w:ascii="Times New Roman" w:hAnsi="Times New Roman"/>
          <w:szCs w:val="21"/>
        </w:rPr>
        <w:t xml:space="preserve">  C. flaws in the design of the machine  D. sudden interference of a brute </w:t>
      </w:r>
    </w:p>
    <w:p w:rsidR="00B97777" w:rsidRDefault="00B97777">
      <w:pPr>
        <w:numPr>
          <w:ilvl w:val="0"/>
          <w:numId w:val="73"/>
        </w:numPr>
        <w:rPr>
          <w:rFonts w:ascii="Times New Roman" w:hAnsi="Times New Roman"/>
          <w:szCs w:val="21"/>
        </w:rPr>
      </w:pPr>
      <w:r>
        <w:rPr>
          <w:rFonts w:ascii="Times New Roman" w:hAnsi="Times New Roman"/>
          <w:szCs w:val="21"/>
        </w:rPr>
        <w:t>It is suggested that the inventor tried to rescue himself by ________.</w:t>
      </w:r>
    </w:p>
    <w:p w:rsidR="00B97777" w:rsidRDefault="00B97777">
      <w:pPr>
        <w:rPr>
          <w:rFonts w:ascii="Times New Roman" w:hAnsi="Times New Roman"/>
          <w:szCs w:val="21"/>
        </w:rPr>
      </w:pPr>
      <w:r>
        <w:rPr>
          <w:rFonts w:ascii="Times New Roman" w:hAnsi="Times New Roman"/>
          <w:szCs w:val="21"/>
        </w:rPr>
        <w:t xml:space="preserve">  A. operating the computer      B. reversing the program  </w:t>
      </w:r>
    </w:p>
    <w:p w:rsidR="00B97777" w:rsidRDefault="00B97777">
      <w:pPr>
        <w:rPr>
          <w:rFonts w:ascii="Times New Roman" w:hAnsi="Times New Roman"/>
          <w:szCs w:val="21"/>
        </w:rPr>
      </w:pPr>
      <w:r>
        <w:rPr>
          <w:rFonts w:ascii="Times New Roman" w:hAnsi="Times New Roman"/>
          <w:szCs w:val="21"/>
        </w:rPr>
        <w:t xml:space="preserve">  C. adapting to the body change  D. calling for help</w:t>
      </w:r>
    </w:p>
    <w:p w:rsidR="00B97777" w:rsidRDefault="00B97777">
      <w:pPr>
        <w:numPr>
          <w:ilvl w:val="0"/>
          <w:numId w:val="73"/>
        </w:numPr>
        <w:rPr>
          <w:rFonts w:ascii="Times New Roman" w:hAnsi="Times New Roman"/>
          <w:szCs w:val="21"/>
        </w:rPr>
      </w:pPr>
      <w:r>
        <w:rPr>
          <w:rFonts w:ascii="Times New Roman" w:hAnsi="Times New Roman"/>
          <w:szCs w:val="21"/>
        </w:rPr>
        <w:t>From the last paragraph, we can infer that ________.</w:t>
      </w:r>
    </w:p>
    <w:p w:rsidR="00B97777" w:rsidRDefault="00B97777">
      <w:pPr>
        <w:rPr>
          <w:rFonts w:ascii="Times New Roman" w:hAnsi="Times New Roman"/>
          <w:szCs w:val="21"/>
        </w:rPr>
      </w:pPr>
      <w:r>
        <w:rPr>
          <w:rFonts w:ascii="Times New Roman" w:hAnsi="Times New Roman"/>
          <w:szCs w:val="21"/>
        </w:rPr>
        <w:t xml:space="preserve">  A. the toaster may have run out of control      B. the person may destroy his new body</w:t>
      </w:r>
    </w:p>
    <w:p w:rsidR="00B97777" w:rsidRDefault="00B97777">
      <w:pPr>
        <w:rPr>
          <w:rFonts w:ascii="Times New Roman" w:hAnsi="Times New Roman"/>
          <w:szCs w:val="21"/>
        </w:rPr>
      </w:pPr>
      <w:r>
        <w:rPr>
          <w:rFonts w:ascii="Times New Roman" w:hAnsi="Times New Roman"/>
          <w:szCs w:val="21"/>
        </w:rPr>
        <w:t xml:space="preserve">  C. the attempt to get out of the trouble may fail  D. the function of the machine may be altered  </w:t>
      </w:r>
    </w:p>
    <w:p w:rsidR="00B97777" w:rsidRDefault="00B97777">
      <w:pPr>
        <w:numPr>
          <w:ilvl w:val="0"/>
          <w:numId w:val="73"/>
        </w:numPr>
        <w:rPr>
          <w:rFonts w:ascii="Times New Roman" w:hAnsi="Times New Roman"/>
          <w:szCs w:val="21"/>
        </w:rPr>
      </w:pPr>
      <w:r>
        <w:rPr>
          <w:rFonts w:ascii="Times New Roman" w:hAnsi="Times New Roman"/>
          <w:szCs w:val="21"/>
        </w:rPr>
        <w:t xml:space="preserve"> The passage is most likely to be extracted from a (an)_______.</w:t>
      </w:r>
    </w:p>
    <w:p w:rsidR="00B97777" w:rsidRDefault="00B97777">
      <w:pPr>
        <w:rPr>
          <w:rFonts w:ascii="Times New Roman" w:hAnsi="Times New Roman"/>
          <w:szCs w:val="21"/>
        </w:rPr>
      </w:pPr>
      <w:r>
        <w:rPr>
          <w:rFonts w:ascii="Times New Roman" w:hAnsi="Times New Roman"/>
          <w:szCs w:val="21"/>
        </w:rPr>
        <w:t xml:space="preserve">   A. academic thesis                      B. entertainment magazine  </w:t>
      </w:r>
    </w:p>
    <w:p w:rsidR="00B97777" w:rsidRDefault="00B97777" w:rsidP="00A33E3F">
      <w:pPr>
        <w:ind w:firstLineChars="150" w:firstLine="31680"/>
        <w:rPr>
          <w:rFonts w:ascii="Times New Roman" w:hAnsi="Times New Roman"/>
          <w:szCs w:val="21"/>
        </w:rPr>
      </w:pPr>
      <w:r>
        <w:rPr>
          <w:rFonts w:ascii="Times New Roman" w:hAnsi="Times New Roman"/>
          <w:szCs w:val="21"/>
        </w:rPr>
        <w:t>C. science fiction                       D. personal diary</w:t>
      </w:r>
    </w:p>
    <w:p w:rsidR="00B97777" w:rsidRDefault="00B97777">
      <w:pPr>
        <w:rPr>
          <w:rFonts w:ascii="Times New Roman" w:hAnsi="Times New Roman"/>
          <w:color w:val="FF0000"/>
          <w:szCs w:val="21"/>
        </w:rPr>
      </w:pPr>
      <w:r>
        <w:rPr>
          <w:rFonts w:ascii="Times New Roman" w:hAnsi="Times New Roman"/>
          <w:color w:val="FF0000"/>
          <w:szCs w:val="21"/>
        </w:rPr>
        <w:t xml:space="preserve"> 81—85 BADCC</w:t>
      </w:r>
    </w:p>
    <w:p w:rsidR="00B97777" w:rsidRDefault="00B97777">
      <w:pPr>
        <w:jc w:val="center"/>
        <w:rPr>
          <w:rFonts w:ascii="Times New Roman" w:hAnsi="Times New Roman"/>
          <w:szCs w:val="21"/>
        </w:rPr>
      </w:pPr>
      <w:r>
        <w:rPr>
          <w:rFonts w:ascii="Times New Roman" w:hAnsi="Times New Roman"/>
          <w:szCs w:val="21"/>
        </w:rPr>
        <w:t>TEXT B</w:t>
      </w:r>
    </w:p>
    <w:p w:rsidR="00B97777" w:rsidRDefault="00B97777">
      <w:pPr>
        <w:rPr>
          <w:rFonts w:ascii="Times New Roman" w:hAnsi="Times New Roman"/>
          <w:szCs w:val="21"/>
        </w:rPr>
      </w:pPr>
      <w:r>
        <w:rPr>
          <w:rFonts w:ascii="Times New Roman" w:hAnsi="Times New Roman"/>
          <w:szCs w:val="21"/>
        </w:rPr>
        <w:t xml:space="preserve">  It turns out you can size up personality just by looking at a person’s Facebook profile. While that may not seem like a big idea, it is providing fodder for academics who are trying to predict temperament based on the things we post online. if such predictions prove accurate, employers may have good reason to poke around our Facebook pages to figure out how we would get along with others at the office. and pentagon officials want to use personality assessments to make better decisions on and off the battle field .</w:t>
      </w:r>
    </w:p>
    <w:p w:rsidR="00B97777" w:rsidRDefault="00B97777">
      <w:pPr>
        <w:rPr>
          <w:rFonts w:ascii="Times New Roman" w:hAnsi="Times New Roman"/>
          <w:szCs w:val="21"/>
        </w:rPr>
      </w:pPr>
      <w:r>
        <w:rPr>
          <w:rFonts w:ascii="Times New Roman" w:hAnsi="Times New Roman"/>
          <w:szCs w:val="21"/>
        </w:rPr>
        <w:t>A recent study by researchers at the University of Maryland predicted a person’s score on personality test to within 10 percentage points by using words posted on Facebook .lost of organizations make their employees take personality tests, said Jennifer Golbeck, an assistant professor of computer science and information studies at university of Maryland .if you can guess someone’s personality pretty well on the web, you don’t need them to take the test.</w:t>
      </w:r>
    </w:p>
    <w:p w:rsidR="00B97777" w:rsidRDefault="00B97777">
      <w:pPr>
        <w:rPr>
          <w:rFonts w:ascii="Times New Roman" w:hAnsi="Times New Roman"/>
          <w:szCs w:val="21"/>
        </w:rPr>
      </w:pPr>
      <w:r>
        <w:rPr>
          <w:rFonts w:ascii="Times New Roman" w:hAnsi="Times New Roman"/>
          <w:szCs w:val="21"/>
        </w:rPr>
        <w:t>Golbeck and her colleagues at the university’s human-computer interaction lab- where she’s the co-director-surveyed and the public profiles of nearly 300 Facebook users this year. They looked at Facebook’s public ‘About me’ and ‘Blurd’ sections .</w:t>
      </w:r>
    </w:p>
    <w:p w:rsidR="00B97777" w:rsidRDefault="00B97777">
      <w:pPr>
        <w:rPr>
          <w:rFonts w:ascii="Times New Roman" w:hAnsi="Times New Roman"/>
          <w:szCs w:val="21"/>
        </w:rPr>
      </w:pPr>
      <w:r>
        <w:rPr>
          <w:rFonts w:ascii="Times New Roman" w:hAnsi="Times New Roman"/>
          <w:szCs w:val="21"/>
        </w:rPr>
        <w:t>The 300 participants then took a standard psychological exam that measures the “big five” personality traits: openness to experience, conscientiousness, extroversion, agreeableness and neuroticism.</w:t>
      </w:r>
    </w:p>
    <w:p w:rsidR="00B97777" w:rsidRDefault="00B97777" w:rsidP="00A33E3F">
      <w:pPr>
        <w:ind w:firstLineChars="200" w:firstLine="31680"/>
        <w:rPr>
          <w:rFonts w:ascii="Times New Roman" w:hAnsi="Times New Roman"/>
          <w:szCs w:val="21"/>
        </w:rPr>
      </w:pPr>
      <w:r>
        <w:rPr>
          <w:rFonts w:ascii="Times New Roman" w:hAnsi="Times New Roman"/>
          <w:szCs w:val="21"/>
        </w:rPr>
        <w:t>People who tested as extroverts on the personality test tended to have more Facebook friends, but there networks were more sparse than those of neurotics .meaning that their friends were less likely to know one another than were the friends of their Facebook users. People who tested as neurotic had more “dense” networks of people who know one another and share similar interests.</w:t>
      </w:r>
    </w:p>
    <w:p w:rsidR="00B97777" w:rsidRDefault="00B97777" w:rsidP="00A33E3F">
      <w:pPr>
        <w:ind w:firstLineChars="200" w:firstLine="31680"/>
        <w:rPr>
          <w:rFonts w:ascii="Times New Roman" w:hAnsi="Times New Roman"/>
          <w:szCs w:val="21"/>
        </w:rPr>
      </w:pPr>
      <w:r>
        <w:rPr>
          <w:rFonts w:ascii="Times New Roman" w:hAnsi="Times New Roman"/>
          <w:szCs w:val="21"/>
        </w:rPr>
        <w:t>The researchers also found that people with long last names tended to have more neurotic traits, perhaps because a lifetime of having one’s long last name misspelled may lead to a person expressing more anxiety and quickness to anger, according to the study .People who tested high on the neurotic scale also tended to use a lot of anxiety associated words, such as “fearful” and “nervous” on their Facebook posts. they also use words describing ingestion :pizza, dish eat.</w:t>
      </w:r>
    </w:p>
    <w:p w:rsidR="00B97777" w:rsidRDefault="00B97777" w:rsidP="00A33E3F">
      <w:pPr>
        <w:ind w:firstLineChars="250" w:firstLine="31680"/>
        <w:rPr>
          <w:rFonts w:ascii="Times New Roman" w:hAnsi="Times New Roman"/>
          <w:szCs w:val="21"/>
        </w:rPr>
      </w:pPr>
      <w:r>
        <w:rPr>
          <w:rFonts w:ascii="Times New Roman" w:hAnsi="Times New Roman"/>
          <w:szCs w:val="21"/>
        </w:rPr>
        <w:t>Golbeck says she can’t explain that she can’t explain that last correlation .you’d have t get a psychologist on that one .she said . it could be that people that are neurotic talk more about what they are eating .it could be a deep correlation that we can’t understand on the surface .</w:t>
      </w:r>
    </w:p>
    <w:p w:rsidR="00B97777" w:rsidRDefault="00B97777" w:rsidP="00A33E3F">
      <w:pPr>
        <w:ind w:firstLineChars="50" w:firstLine="31680"/>
        <w:rPr>
          <w:rFonts w:ascii="Times New Roman" w:hAnsi="Times New Roman"/>
          <w:szCs w:val="21"/>
        </w:rPr>
      </w:pPr>
      <w:r>
        <w:rPr>
          <w:rFonts w:ascii="Times New Roman" w:hAnsi="Times New Roman"/>
          <w:szCs w:val="21"/>
        </w:rPr>
        <w:t>86. According to the passage, Facebook profile may…</w:t>
      </w:r>
    </w:p>
    <w:p w:rsidR="00B97777" w:rsidRDefault="00B97777" w:rsidP="00A33E3F">
      <w:pPr>
        <w:ind w:firstLineChars="50" w:firstLine="31680"/>
        <w:rPr>
          <w:rFonts w:ascii="Times New Roman" w:hAnsi="Times New Roman"/>
          <w:szCs w:val="21"/>
        </w:rPr>
      </w:pPr>
      <w:r>
        <w:rPr>
          <w:rFonts w:ascii="Times New Roman" w:hAnsi="Times New Roman"/>
          <w:szCs w:val="21"/>
        </w:rPr>
        <w:t>A. provide the researchers with figures about personality traits.</w:t>
      </w:r>
    </w:p>
    <w:p w:rsidR="00B97777" w:rsidRDefault="00B97777" w:rsidP="00A33E3F">
      <w:pPr>
        <w:ind w:firstLineChars="50" w:firstLine="31680"/>
        <w:rPr>
          <w:rFonts w:ascii="Times New Roman" w:hAnsi="Times New Roman"/>
          <w:szCs w:val="21"/>
        </w:rPr>
      </w:pPr>
      <w:r>
        <w:rPr>
          <w:rFonts w:ascii="Times New Roman" w:hAnsi="Times New Roman"/>
          <w:szCs w:val="21"/>
        </w:rPr>
        <w:t>B. give more hints about the disposition of the employees.</w:t>
      </w:r>
    </w:p>
    <w:p w:rsidR="00B97777" w:rsidRDefault="00B97777" w:rsidP="00A33E3F">
      <w:pPr>
        <w:ind w:firstLineChars="50" w:firstLine="31680"/>
        <w:rPr>
          <w:rFonts w:ascii="Times New Roman" w:hAnsi="Times New Roman"/>
          <w:szCs w:val="21"/>
        </w:rPr>
      </w:pPr>
      <w:r>
        <w:rPr>
          <w:rFonts w:ascii="Times New Roman" w:hAnsi="Times New Roman"/>
          <w:szCs w:val="21"/>
        </w:rPr>
        <w:t xml:space="preserve">C. help pentagon make decision on and off the battlefield </w:t>
      </w:r>
    </w:p>
    <w:p w:rsidR="00B97777" w:rsidRDefault="00B97777" w:rsidP="00A33E3F">
      <w:pPr>
        <w:ind w:firstLineChars="50" w:firstLine="31680"/>
        <w:rPr>
          <w:rFonts w:ascii="Times New Roman" w:hAnsi="Times New Roman"/>
          <w:szCs w:val="21"/>
        </w:rPr>
      </w:pPr>
      <w:r>
        <w:rPr>
          <w:rFonts w:ascii="Times New Roman" w:hAnsi="Times New Roman"/>
          <w:szCs w:val="21"/>
        </w:rPr>
        <w:t>D. take the place of the personality assessments.</w:t>
      </w:r>
    </w:p>
    <w:p w:rsidR="00B97777" w:rsidRDefault="00B97777" w:rsidP="00A33E3F">
      <w:pPr>
        <w:ind w:firstLineChars="50" w:firstLine="31680"/>
        <w:rPr>
          <w:rFonts w:ascii="Times New Roman" w:hAnsi="Times New Roman"/>
          <w:szCs w:val="21"/>
        </w:rPr>
      </w:pPr>
      <w:r>
        <w:rPr>
          <w:rFonts w:ascii="Times New Roman" w:hAnsi="Times New Roman"/>
          <w:szCs w:val="21"/>
        </w:rPr>
        <w:t>87.Golbeck and her colleagues used the following research methods except…</w:t>
      </w:r>
    </w:p>
    <w:p w:rsidR="00B97777" w:rsidRDefault="00B97777" w:rsidP="00A33E3F">
      <w:pPr>
        <w:ind w:firstLineChars="50" w:firstLine="31680"/>
        <w:rPr>
          <w:rFonts w:ascii="Times New Roman" w:hAnsi="Times New Roman"/>
          <w:szCs w:val="21"/>
        </w:rPr>
      </w:pPr>
      <w:r>
        <w:rPr>
          <w:rFonts w:ascii="Times New Roman" w:hAnsi="Times New Roman"/>
          <w:szCs w:val="21"/>
        </w:rPr>
        <w:t>A. investigating the candidates membership in political organizations</w:t>
      </w:r>
    </w:p>
    <w:p w:rsidR="00B97777" w:rsidRDefault="00B97777" w:rsidP="00A33E3F">
      <w:pPr>
        <w:ind w:firstLineChars="50" w:firstLine="31680"/>
        <w:rPr>
          <w:rFonts w:ascii="Times New Roman" w:hAnsi="Times New Roman"/>
          <w:szCs w:val="21"/>
        </w:rPr>
      </w:pPr>
      <w:r>
        <w:rPr>
          <w:rFonts w:ascii="Times New Roman" w:hAnsi="Times New Roman"/>
          <w:szCs w:val="21"/>
        </w:rPr>
        <w:t xml:space="preserve">B. probing into candidates description of their hobbits  </w:t>
      </w:r>
    </w:p>
    <w:p w:rsidR="00B97777" w:rsidRDefault="00B97777" w:rsidP="00A33E3F">
      <w:pPr>
        <w:ind w:firstLineChars="50" w:firstLine="31680"/>
        <w:rPr>
          <w:rFonts w:ascii="Times New Roman" w:hAnsi="Times New Roman"/>
          <w:szCs w:val="21"/>
        </w:rPr>
      </w:pPr>
      <w:r>
        <w:rPr>
          <w:rFonts w:ascii="Times New Roman" w:hAnsi="Times New Roman"/>
          <w:szCs w:val="21"/>
        </w:rPr>
        <w:t>C. studying some contents posted on Facebooks public sections</w:t>
      </w:r>
    </w:p>
    <w:p w:rsidR="00B97777" w:rsidRDefault="00B97777" w:rsidP="00A33E3F">
      <w:pPr>
        <w:ind w:firstLineChars="50" w:firstLine="31680"/>
        <w:rPr>
          <w:rFonts w:ascii="Times New Roman" w:hAnsi="Times New Roman"/>
          <w:szCs w:val="21"/>
        </w:rPr>
      </w:pPr>
      <w:r>
        <w:rPr>
          <w:rFonts w:ascii="Times New Roman" w:hAnsi="Times New Roman"/>
          <w:szCs w:val="21"/>
        </w:rPr>
        <w:t>D. examining the cadidates on their psychological characteristics</w:t>
      </w:r>
    </w:p>
    <w:p w:rsidR="00B97777" w:rsidRDefault="00B97777" w:rsidP="00A33E3F">
      <w:pPr>
        <w:ind w:firstLineChars="50" w:firstLine="31680"/>
        <w:rPr>
          <w:rFonts w:ascii="Times New Roman" w:hAnsi="Times New Roman"/>
          <w:szCs w:val="21"/>
        </w:rPr>
      </w:pPr>
      <w:r>
        <w:rPr>
          <w:rFonts w:ascii="Times New Roman" w:hAnsi="Times New Roman"/>
          <w:szCs w:val="21"/>
        </w:rPr>
        <w:t>88. it is implied that Facebook users with long last names tend to …</w:t>
      </w:r>
    </w:p>
    <w:p w:rsidR="00B97777" w:rsidRDefault="00B97777" w:rsidP="00A33E3F">
      <w:pPr>
        <w:ind w:firstLineChars="50" w:firstLine="31680"/>
        <w:rPr>
          <w:rFonts w:ascii="Times New Roman" w:hAnsi="Times New Roman"/>
          <w:szCs w:val="21"/>
        </w:rPr>
      </w:pPr>
      <w:r>
        <w:rPr>
          <w:rFonts w:ascii="Times New Roman" w:hAnsi="Times New Roman"/>
          <w:szCs w:val="21"/>
        </w:rPr>
        <w:t>A. have a wide circle of acquaintances</w:t>
      </w:r>
    </w:p>
    <w:p w:rsidR="00B97777" w:rsidRDefault="00B97777" w:rsidP="00A33E3F">
      <w:pPr>
        <w:ind w:firstLineChars="50" w:firstLine="31680"/>
        <w:rPr>
          <w:rFonts w:ascii="Times New Roman" w:hAnsi="Times New Roman"/>
          <w:szCs w:val="21"/>
        </w:rPr>
      </w:pPr>
      <w:r>
        <w:rPr>
          <w:rFonts w:ascii="Times New Roman" w:hAnsi="Times New Roman"/>
          <w:szCs w:val="21"/>
        </w:rPr>
        <w:t>B. have net friends with similar interests</w:t>
      </w:r>
    </w:p>
    <w:p w:rsidR="00B97777" w:rsidRDefault="00B97777" w:rsidP="00A33E3F">
      <w:pPr>
        <w:ind w:firstLineChars="50" w:firstLine="31680"/>
        <w:rPr>
          <w:rFonts w:ascii="Times New Roman" w:hAnsi="Times New Roman"/>
          <w:szCs w:val="21"/>
        </w:rPr>
      </w:pPr>
      <w:r>
        <w:rPr>
          <w:rFonts w:ascii="Times New Roman" w:hAnsi="Times New Roman"/>
          <w:szCs w:val="21"/>
        </w:rPr>
        <w:t xml:space="preserve">C. have some problems with ingestion </w:t>
      </w:r>
    </w:p>
    <w:p w:rsidR="00B97777" w:rsidRDefault="00B97777" w:rsidP="00A33E3F">
      <w:pPr>
        <w:ind w:firstLineChars="50" w:firstLine="31680"/>
        <w:rPr>
          <w:rFonts w:ascii="Times New Roman" w:hAnsi="Times New Roman"/>
          <w:szCs w:val="21"/>
        </w:rPr>
      </w:pPr>
      <w:r>
        <w:rPr>
          <w:rFonts w:ascii="Times New Roman" w:hAnsi="Times New Roman"/>
          <w:szCs w:val="21"/>
        </w:rPr>
        <w:t xml:space="preserve">D. have more things to worry about </w:t>
      </w:r>
    </w:p>
    <w:p w:rsidR="00B97777" w:rsidRDefault="00B97777" w:rsidP="00A33E3F">
      <w:pPr>
        <w:ind w:firstLineChars="50" w:firstLine="31680"/>
        <w:rPr>
          <w:rFonts w:ascii="Times New Roman" w:hAnsi="Times New Roman"/>
          <w:szCs w:val="21"/>
        </w:rPr>
      </w:pPr>
      <w:r>
        <w:rPr>
          <w:rFonts w:ascii="Times New Roman" w:hAnsi="Times New Roman"/>
          <w:szCs w:val="21"/>
        </w:rPr>
        <w:t>89. which of the following best summarizes the main idea of the passage?</w:t>
      </w:r>
    </w:p>
    <w:p w:rsidR="00B97777" w:rsidRDefault="00B97777" w:rsidP="00A33E3F">
      <w:pPr>
        <w:ind w:firstLineChars="50" w:firstLine="31680"/>
        <w:rPr>
          <w:rFonts w:ascii="Times New Roman" w:hAnsi="Times New Roman"/>
          <w:szCs w:val="21"/>
        </w:rPr>
      </w:pPr>
      <w:r>
        <w:rPr>
          <w:rFonts w:ascii="Times New Roman" w:hAnsi="Times New Roman"/>
          <w:szCs w:val="21"/>
        </w:rPr>
        <w:t>A. Facebook profile serve as a new approach of personality assessment</w:t>
      </w:r>
    </w:p>
    <w:p w:rsidR="00B97777" w:rsidRDefault="00B97777" w:rsidP="00A33E3F">
      <w:pPr>
        <w:ind w:firstLineChars="50" w:firstLine="31680"/>
        <w:rPr>
          <w:rFonts w:ascii="Times New Roman" w:hAnsi="Times New Roman"/>
          <w:szCs w:val="21"/>
        </w:rPr>
      </w:pPr>
      <w:r>
        <w:rPr>
          <w:rFonts w:ascii="Times New Roman" w:hAnsi="Times New Roman"/>
          <w:szCs w:val="21"/>
        </w:rPr>
        <w:t>B. two kinds of temperament can be discovered through lexical analysis</w:t>
      </w:r>
    </w:p>
    <w:p w:rsidR="00B97777" w:rsidRDefault="00B97777" w:rsidP="00A33E3F">
      <w:pPr>
        <w:ind w:firstLineChars="50" w:firstLine="31680"/>
        <w:rPr>
          <w:rFonts w:ascii="Times New Roman" w:hAnsi="Times New Roman"/>
          <w:szCs w:val="21"/>
        </w:rPr>
      </w:pPr>
      <w:r>
        <w:rPr>
          <w:rFonts w:ascii="Times New Roman" w:hAnsi="Times New Roman"/>
          <w:szCs w:val="21"/>
        </w:rPr>
        <w:t xml:space="preserve">C. network can be provide more materials foe psychological research </w:t>
      </w:r>
    </w:p>
    <w:p w:rsidR="00B97777" w:rsidRDefault="00B97777" w:rsidP="00A33E3F">
      <w:pPr>
        <w:ind w:firstLineChars="50" w:firstLine="31680"/>
        <w:rPr>
          <w:rFonts w:ascii="Times New Roman" w:hAnsi="Times New Roman"/>
          <w:szCs w:val="21"/>
        </w:rPr>
      </w:pPr>
      <w:r>
        <w:rPr>
          <w:rFonts w:ascii="Times New Roman" w:hAnsi="Times New Roman"/>
          <w:szCs w:val="21"/>
        </w:rPr>
        <w:t>D. Facebook profiles reveal personality traits to researchers</w:t>
      </w:r>
    </w:p>
    <w:p w:rsidR="00B97777" w:rsidRDefault="00B97777" w:rsidP="00A33E3F">
      <w:pPr>
        <w:ind w:firstLineChars="50" w:firstLine="31680"/>
        <w:rPr>
          <w:rFonts w:ascii="Times New Roman" w:hAnsi="Times New Roman"/>
          <w:szCs w:val="21"/>
        </w:rPr>
      </w:pPr>
      <w:r>
        <w:rPr>
          <w:rFonts w:ascii="Times New Roman" w:hAnsi="Times New Roman"/>
          <w:szCs w:val="21"/>
        </w:rPr>
        <w:t>90. what is the author’s attitude towards the research on Facebook</w:t>
      </w:r>
    </w:p>
    <w:p w:rsidR="00B97777" w:rsidRDefault="00B97777" w:rsidP="00A33E3F">
      <w:pPr>
        <w:ind w:firstLineChars="50" w:firstLine="31680"/>
        <w:rPr>
          <w:rFonts w:ascii="Times New Roman" w:hAnsi="Times New Roman"/>
          <w:szCs w:val="21"/>
        </w:rPr>
      </w:pPr>
      <w:r>
        <w:rPr>
          <w:rFonts w:ascii="Times New Roman" w:hAnsi="Times New Roman"/>
          <w:szCs w:val="21"/>
        </w:rPr>
        <w:t>A. skeptical</w:t>
      </w:r>
    </w:p>
    <w:p w:rsidR="00B97777" w:rsidRDefault="00B97777" w:rsidP="00A33E3F">
      <w:pPr>
        <w:ind w:firstLineChars="50" w:firstLine="31680"/>
        <w:rPr>
          <w:rFonts w:ascii="Times New Roman" w:hAnsi="Times New Roman"/>
          <w:szCs w:val="21"/>
        </w:rPr>
      </w:pPr>
      <w:r>
        <w:rPr>
          <w:rFonts w:ascii="Times New Roman" w:hAnsi="Times New Roman"/>
          <w:szCs w:val="21"/>
        </w:rPr>
        <w:t>B. indifferent</w:t>
      </w:r>
    </w:p>
    <w:p w:rsidR="00B97777" w:rsidRDefault="00B97777" w:rsidP="00A33E3F">
      <w:pPr>
        <w:ind w:firstLineChars="50" w:firstLine="31680"/>
        <w:rPr>
          <w:rFonts w:ascii="Times New Roman" w:hAnsi="Times New Roman"/>
          <w:szCs w:val="21"/>
        </w:rPr>
      </w:pPr>
      <w:r>
        <w:rPr>
          <w:rFonts w:ascii="Times New Roman" w:hAnsi="Times New Roman"/>
          <w:szCs w:val="21"/>
        </w:rPr>
        <w:t xml:space="preserve">C. positive </w:t>
      </w:r>
    </w:p>
    <w:p w:rsidR="00B97777" w:rsidRDefault="00B97777" w:rsidP="00A33E3F">
      <w:pPr>
        <w:ind w:firstLineChars="50" w:firstLine="31680"/>
        <w:rPr>
          <w:rFonts w:ascii="Times New Roman" w:hAnsi="Times New Roman"/>
          <w:szCs w:val="21"/>
        </w:rPr>
      </w:pPr>
      <w:r>
        <w:rPr>
          <w:rFonts w:ascii="Times New Roman" w:hAnsi="Times New Roman"/>
          <w:szCs w:val="21"/>
        </w:rPr>
        <w:t>D. enthusiastic</w:t>
      </w:r>
    </w:p>
    <w:p w:rsidR="00B97777" w:rsidRDefault="00B97777" w:rsidP="00A33E3F">
      <w:pPr>
        <w:ind w:firstLineChars="50" w:firstLine="31680"/>
        <w:rPr>
          <w:rFonts w:ascii="Times New Roman" w:hAnsi="Times New Roman"/>
          <w:color w:val="FF0000"/>
          <w:szCs w:val="21"/>
        </w:rPr>
      </w:pPr>
      <w:r>
        <w:rPr>
          <w:rFonts w:ascii="Times New Roman" w:hAnsi="Times New Roman"/>
          <w:color w:val="FF0000"/>
          <w:szCs w:val="21"/>
        </w:rPr>
        <w:t>Answer BABDC</w:t>
      </w:r>
    </w:p>
    <w:p w:rsidR="00B97777" w:rsidRDefault="00B97777" w:rsidP="00A33E3F">
      <w:pPr>
        <w:ind w:firstLineChars="50" w:firstLine="31680"/>
        <w:rPr>
          <w:rFonts w:ascii="Times New Roman" w:hAnsi="Times New Roman"/>
          <w:color w:val="FF0000"/>
          <w:szCs w:val="21"/>
        </w:rPr>
      </w:pPr>
      <w:r>
        <w:rPr>
          <w:rFonts w:ascii="Times New Roman" w:hAnsi="Times New Roman"/>
          <w:szCs w:val="21"/>
        </w:rPr>
        <w:t>TEXT C</w:t>
      </w:r>
    </w:p>
    <w:p w:rsidR="00B97777" w:rsidRDefault="00B97777" w:rsidP="00A33E3F">
      <w:pPr>
        <w:ind w:firstLineChars="100" w:firstLine="31680"/>
        <w:rPr>
          <w:rFonts w:ascii="Times New Roman" w:hAnsi="Times New Roman"/>
          <w:szCs w:val="21"/>
        </w:rPr>
      </w:pPr>
      <w:r>
        <w:rPr>
          <w:rFonts w:ascii="Times New Roman" w:hAnsi="Times New Roman"/>
          <w:szCs w:val="21"/>
        </w:rPr>
        <w:t>The following question was posed by Puget sound community school’s Steve Miranda in late August : should resumes replace school transcripts? It’s a good question, but ultimately the wrong one. We should ask: what yet to seen innovation will replace both transcripts and traditional resumes? In a word where jobs and school experiences are becoming less uniform, it makes more sense to find alternative ways to showcase your talents and achievements.</w:t>
      </w:r>
    </w:p>
    <w:p w:rsidR="00B97777" w:rsidRDefault="00B97777" w:rsidP="00A33E3F">
      <w:pPr>
        <w:ind w:firstLineChars="200" w:firstLine="31680"/>
        <w:rPr>
          <w:rFonts w:ascii="Times New Roman" w:hAnsi="Times New Roman"/>
          <w:szCs w:val="21"/>
        </w:rPr>
      </w:pPr>
      <w:r>
        <w:rPr>
          <w:rFonts w:ascii="Times New Roman" w:hAnsi="Times New Roman"/>
          <w:szCs w:val="21"/>
        </w:rPr>
        <w:t>The internet has changed how we do this .we are no longer limited to telling our stories on sheet of paper-- we can use digital portfolios to display our work , which are already starting to replace resumes in the creative and technical professions.</w:t>
      </w:r>
    </w:p>
    <w:p w:rsidR="00B97777" w:rsidRDefault="00B97777" w:rsidP="00A33E3F">
      <w:pPr>
        <w:ind w:firstLineChars="200" w:firstLine="31680"/>
        <w:rPr>
          <w:rFonts w:ascii="Times New Roman" w:hAnsi="Times New Roman"/>
          <w:szCs w:val="21"/>
        </w:rPr>
      </w:pPr>
      <w:r>
        <w:rPr>
          <w:rFonts w:ascii="Times New Roman" w:hAnsi="Times New Roman"/>
          <w:szCs w:val="21"/>
        </w:rPr>
        <w:t>But the problem with such site is that they serve a niche markets of people who can make do without these resources. If you are both technical and creative, why have a profile on someone else’s site if you can further showcase your talents by creating an independent portfolio of your own?</w:t>
      </w:r>
    </w:p>
    <w:p w:rsidR="00B97777" w:rsidRDefault="00B97777" w:rsidP="00A33E3F">
      <w:pPr>
        <w:ind w:firstLineChars="200" w:firstLine="31680"/>
        <w:rPr>
          <w:rFonts w:ascii="Times New Roman" w:hAnsi="Times New Roman"/>
          <w:szCs w:val="21"/>
        </w:rPr>
      </w:pPr>
      <w:r>
        <w:rPr>
          <w:rFonts w:ascii="Times New Roman" w:hAnsi="Times New Roman"/>
          <w:szCs w:val="21"/>
        </w:rPr>
        <w:t>The most creative and technical among us buy their own domain names and design personal websites that function as portfolios. However, not everyone has the time ,money or expertise to do that.</w:t>
      </w:r>
    </w:p>
    <w:p w:rsidR="00B97777" w:rsidRDefault="00B97777" w:rsidP="00A33E3F">
      <w:pPr>
        <w:ind w:firstLineChars="200" w:firstLine="31680"/>
        <w:rPr>
          <w:rFonts w:ascii="Times New Roman" w:hAnsi="Times New Roman"/>
          <w:szCs w:val="21"/>
        </w:rPr>
      </w:pPr>
      <w:r>
        <w:rPr>
          <w:rFonts w:ascii="Times New Roman" w:hAnsi="Times New Roman"/>
          <w:szCs w:val="21"/>
        </w:rPr>
        <w:t>Zerply allows anyone to create portfolios designed using resources by world class designers .Proven.com takes a skills based approach to revolutionizing resumes, providing skill verification .From chef to lawyer, proven .com takes a skills before passing your resumes to employers. .this is great from the perspective of the employer , but it still puts you , the employee , on a very narrow track , although linkedin passed 100 million users this year , had a successful initial public offering , and  has terabytes upon terabytes of data about users ‘work experience , innovation at the company is stagnant ,turning your data into a traditional resume .companies that have terabytes of user data but have not incorporated resume and portfolio building into their platform could easily enter the online resume market .</w:t>
      </w:r>
    </w:p>
    <w:p w:rsidR="00B97777" w:rsidRDefault="00B97777" w:rsidP="00A33E3F">
      <w:pPr>
        <w:ind w:firstLineChars="200" w:firstLine="31680"/>
        <w:rPr>
          <w:rFonts w:ascii="Times New Roman" w:hAnsi="Times New Roman"/>
          <w:szCs w:val="21"/>
        </w:rPr>
      </w:pPr>
      <w:r>
        <w:rPr>
          <w:rFonts w:ascii="Times New Roman" w:hAnsi="Times New Roman"/>
          <w:szCs w:val="21"/>
        </w:rPr>
        <w:t>With that in mind, perhaps your personal brand ,as cultivated on Facebook and Twitter ,makes up a larger piece of the solution than we imagine. What if Facebook enabled your social graph to find you jobs and provide professional social networking? Top prospect, an app built in Facebook, does the former, and branch out does the latter. Although neither has gained significant traction, the market opportunity, given the level of Facebook user’s engagement ,seems huge .</w:t>
      </w:r>
    </w:p>
    <w:p w:rsidR="00B97777" w:rsidRDefault="00B97777" w:rsidP="00A33E3F">
      <w:pPr>
        <w:ind w:firstLineChars="200" w:firstLine="31680"/>
        <w:rPr>
          <w:rFonts w:ascii="Times New Roman" w:hAnsi="Times New Roman"/>
          <w:szCs w:val="21"/>
        </w:rPr>
      </w:pPr>
      <w:r>
        <w:rPr>
          <w:rFonts w:ascii="Times New Roman" w:hAnsi="Times New Roman"/>
          <w:szCs w:val="21"/>
        </w:rPr>
        <w:t>Your school transcript, particularly if it is from an elite institution , may get your foot in the door , but simply getting a degree isn’t enough . part of the problem is rampant grade inflation .in 1960 ,15 percent of all grades were A’s; today ,43 percent are. Unfortunately, this doesn’t mean we are getting smarter. Rather, it means that, whether or not you go to college , you must go above and beyond to prove yourself once you graduate .</w:t>
      </w:r>
    </w:p>
    <w:p w:rsidR="00B97777" w:rsidRDefault="00B97777">
      <w:pPr>
        <w:rPr>
          <w:rFonts w:ascii="Times New Roman" w:hAnsi="Times New Roman"/>
          <w:szCs w:val="21"/>
        </w:rPr>
      </w:pPr>
      <w:r>
        <w:rPr>
          <w:rFonts w:ascii="Times New Roman" w:hAnsi="Times New Roman"/>
          <w:szCs w:val="21"/>
        </w:rPr>
        <w:t>91. What does the author mean by saying Steve’s question is a wrong one?</w:t>
      </w:r>
    </w:p>
    <w:p w:rsidR="00B97777" w:rsidRDefault="00B97777">
      <w:pPr>
        <w:rPr>
          <w:rFonts w:ascii="Times New Roman" w:hAnsi="Times New Roman"/>
          <w:szCs w:val="21"/>
        </w:rPr>
      </w:pPr>
      <w:r>
        <w:rPr>
          <w:rFonts w:ascii="Times New Roman" w:hAnsi="Times New Roman"/>
          <w:szCs w:val="21"/>
        </w:rPr>
        <w:t xml:space="preserve">A. Steve Miranda was really not good at asking questions </w:t>
      </w:r>
    </w:p>
    <w:p w:rsidR="00B97777" w:rsidRDefault="00B97777">
      <w:pPr>
        <w:rPr>
          <w:rFonts w:ascii="Times New Roman" w:hAnsi="Times New Roman"/>
          <w:szCs w:val="21"/>
        </w:rPr>
      </w:pPr>
      <w:r>
        <w:rPr>
          <w:rFonts w:ascii="Times New Roman" w:hAnsi="Times New Roman"/>
          <w:szCs w:val="21"/>
        </w:rPr>
        <w:t>B. resumes can not take the place of school transcripts.</w:t>
      </w:r>
    </w:p>
    <w:p w:rsidR="00B97777" w:rsidRDefault="00B97777">
      <w:pPr>
        <w:rPr>
          <w:rFonts w:ascii="Times New Roman" w:hAnsi="Times New Roman"/>
          <w:szCs w:val="21"/>
        </w:rPr>
      </w:pPr>
      <w:r>
        <w:rPr>
          <w:rFonts w:ascii="Times New Roman" w:hAnsi="Times New Roman"/>
          <w:szCs w:val="21"/>
        </w:rPr>
        <w:t xml:space="preserve">C. both of the ways he mentioned are going out of date  </w:t>
      </w:r>
    </w:p>
    <w:p w:rsidR="00B97777" w:rsidRDefault="00B97777">
      <w:pPr>
        <w:rPr>
          <w:rFonts w:ascii="Times New Roman" w:hAnsi="Times New Roman"/>
          <w:szCs w:val="21"/>
        </w:rPr>
      </w:pPr>
      <w:r>
        <w:rPr>
          <w:rFonts w:ascii="Times New Roman" w:hAnsi="Times New Roman"/>
          <w:szCs w:val="21"/>
        </w:rPr>
        <w:t xml:space="preserve">D. jobs and school experiences count more than resumes </w:t>
      </w:r>
    </w:p>
    <w:p w:rsidR="00B97777" w:rsidRDefault="00B97777">
      <w:pPr>
        <w:rPr>
          <w:rFonts w:ascii="Times New Roman" w:hAnsi="Times New Roman"/>
          <w:szCs w:val="21"/>
        </w:rPr>
      </w:pPr>
      <w:r>
        <w:rPr>
          <w:rFonts w:ascii="Times New Roman" w:hAnsi="Times New Roman"/>
          <w:szCs w:val="21"/>
        </w:rPr>
        <w:t>92. According to the author, creative elites use to display their talents….</w:t>
      </w:r>
    </w:p>
    <w:p w:rsidR="00B97777" w:rsidRDefault="00B97777">
      <w:pPr>
        <w:rPr>
          <w:rFonts w:ascii="Times New Roman" w:hAnsi="Times New Roman"/>
          <w:szCs w:val="21"/>
        </w:rPr>
      </w:pPr>
      <w:r>
        <w:rPr>
          <w:rFonts w:ascii="Times New Roman" w:hAnsi="Times New Roman"/>
          <w:szCs w:val="21"/>
        </w:rPr>
        <w:t xml:space="preserve">A. paper resumes </w:t>
      </w:r>
    </w:p>
    <w:p w:rsidR="00B97777" w:rsidRDefault="00B97777">
      <w:pPr>
        <w:rPr>
          <w:rFonts w:ascii="Times New Roman" w:hAnsi="Times New Roman"/>
          <w:szCs w:val="21"/>
        </w:rPr>
      </w:pPr>
      <w:r>
        <w:rPr>
          <w:rFonts w:ascii="Times New Roman" w:hAnsi="Times New Roman"/>
          <w:szCs w:val="21"/>
        </w:rPr>
        <w:t xml:space="preserve">B. digital resumes </w:t>
      </w:r>
    </w:p>
    <w:p w:rsidR="00B97777" w:rsidRDefault="00B97777">
      <w:pPr>
        <w:rPr>
          <w:rFonts w:ascii="Times New Roman" w:hAnsi="Times New Roman"/>
          <w:szCs w:val="21"/>
        </w:rPr>
      </w:pPr>
      <w:r>
        <w:rPr>
          <w:rFonts w:ascii="Times New Roman" w:hAnsi="Times New Roman"/>
          <w:szCs w:val="21"/>
        </w:rPr>
        <w:t xml:space="preserve">C. their own domains </w:t>
      </w:r>
    </w:p>
    <w:p w:rsidR="00B97777" w:rsidRDefault="00B97777">
      <w:pPr>
        <w:rPr>
          <w:rFonts w:ascii="Times New Roman" w:hAnsi="Times New Roman"/>
          <w:szCs w:val="21"/>
        </w:rPr>
      </w:pPr>
      <w:r>
        <w:rPr>
          <w:rFonts w:ascii="Times New Roman" w:hAnsi="Times New Roman"/>
          <w:szCs w:val="21"/>
        </w:rPr>
        <w:t xml:space="preserve">D. personal sites </w:t>
      </w:r>
    </w:p>
    <w:p w:rsidR="00B97777" w:rsidRDefault="00B97777">
      <w:pPr>
        <w:rPr>
          <w:rFonts w:ascii="Times New Roman" w:hAnsi="Times New Roman"/>
          <w:szCs w:val="21"/>
        </w:rPr>
      </w:pPr>
      <w:r>
        <w:rPr>
          <w:rFonts w:ascii="Times New Roman" w:hAnsi="Times New Roman"/>
          <w:szCs w:val="21"/>
        </w:rPr>
        <w:t>93. What does the fifth paragraph discuss about ?</w:t>
      </w:r>
    </w:p>
    <w:p w:rsidR="00B97777" w:rsidRDefault="00B97777">
      <w:pPr>
        <w:rPr>
          <w:rFonts w:ascii="Times New Roman" w:hAnsi="Times New Roman"/>
          <w:szCs w:val="21"/>
        </w:rPr>
      </w:pPr>
      <w:r>
        <w:rPr>
          <w:rFonts w:ascii="Times New Roman" w:hAnsi="Times New Roman"/>
          <w:szCs w:val="21"/>
        </w:rPr>
        <w:t xml:space="preserve">A. advantages and limitations of public resumes sites </w:t>
      </w:r>
    </w:p>
    <w:p w:rsidR="00B97777" w:rsidRDefault="00B97777">
      <w:pPr>
        <w:rPr>
          <w:rFonts w:ascii="Times New Roman" w:hAnsi="Times New Roman"/>
          <w:szCs w:val="21"/>
        </w:rPr>
      </w:pPr>
      <w:r>
        <w:rPr>
          <w:rFonts w:ascii="Times New Roman" w:hAnsi="Times New Roman"/>
          <w:szCs w:val="21"/>
        </w:rPr>
        <w:t xml:space="preserve">B. people’s different choices on sites and their reasons </w:t>
      </w:r>
    </w:p>
    <w:p w:rsidR="00B97777" w:rsidRDefault="00B97777">
      <w:pPr>
        <w:rPr>
          <w:rFonts w:ascii="Times New Roman" w:hAnsi="Times New Roman"/>
          <w:szCs w:val="21"/>
        </w:rPr>
      </w:pPr>
      <w:r>
        <w:rPr>
          <w:rFonts w:ascii="Times New Roman" w:hAnsi="Times New Roman"/>
          <w:szCs w:val="21"/>
        </w:rPr>
        <w:t xml:space="preserve">C. the great potential of the online resumes markets </w:t>
      </w:r>
    </w:p>
    <w:p w:rsidR="00B97777" w:rsidRDefault="00B97777">
      <w:pPr>
        <w:rPr>
          <w:rFonts w:ascii="Times New Roman" w:hAnsi="Times New Roman"/>
          <w:szCs w:val="21"/>
        </w:rPr>
      </w:pPr>
      <w:r>
        <w:rPr>
          <w:rFonts w:ascii="Times New Roman" w:hAnsi="Times New Roman"/>
          <w:szCs w:val="21"/>
        </w:rPr>
        <w:t xml:space="preserve">D. the operational models of digital resume platforms </w:t>
      </w:r>
    </w:p>
    <w:p w:rsidR="00B97777" w:rsidRDefault="00B97777">
      <w:pPr>
        <w:rPr>
          <w:rFonts w:ascii="Times New Roman" w:hAnsi="Times New Roman"/>
          <w:szCs w:val="21"/>
        </w:rPr>
      </w:pPr>
      <w:r>
        <w:rPr>
          <w:rFonts w:ascii="Times New Roman" w:hAnsi="Times New Roman"/>
          <w:szCs w:val="21"/>
        </w:rPr>
        <w:t>94. The last two paragraphs imply that social development requires people…</w:t>
      </w:r>
    </w:p>
    <w:p w:rsidR="00B97777" w:rsidRDefault="00B97777">
      <w:pPr>
        <w:rPr>
          <w:rFonts w:ascii="Times New Roman" w:hAnsi="Times New Roman"/>
          <w:szCs w:val="21"/>
        </w:rPr>
      </w:pPr>
      <w:r>
        <w:rPr>
          <w:rFonts w:ascii="Times New Roman" w:hAnsi="Times New Roman"/>
          <w:szCs w:val="21"/>
        </w:rPr>
        <w:t xml:space="preserve">A. to use sites like Facebook and Twitter </w:t>
      </w:r>
    </w:p>
    <w:p w:rsidR="00B97777" w:rsidRDefault="00B97777">
      <w:pPr>
        <w:rPr>
          <w:rFonts w:ascii="Times New Roman" w:hAnsi="Times New Roman"/>
          <w:szCs w:val="21"/>
        </w:rPr>
      </w:pPr>
      <w:r>
        <w:rPr>
          <w:rFonts w:ascii="Times New Roman" w:hAnsi="Times New Roman"/>
          <w:szCs w:val="21"/>
        </w:rPr>
        <w:t xml:space="preserve">B. to display themselves in various ways </w:t>
      </w:r>
    </w:p>
    <w:p w:rsidR="00B97777" w:rsidRDefault="00B97777">
      <w:pPr>
        <w:rPr>
          <w:rFonts w:ascii="Times New Roman" w:hAnsi="Times New Roman"/>
          <w:szCs w:val="21"/>
        </w:rPr>
      </w:pPr>
      <w:r>
        <w:rPr>
          <w:rFonts w:ascii="Times New Roman" w:hAnsi="Times New Roman"/>
          <w:szCs w:val="21"/>
        </w:rPr>
        <w:t xml:space="preserve">C. to set up professionals socials networks </w:t>
      </w:r>
    </w:p>
    <w:p w:rsidR="00B97777" w:rsidRDefault="00B97777">
      <w:pPr>
        <w:rPr>
          <w:rFonts w:ascii="Times New Roman" w:hAnsi="Times New Roman"/>
          <w:szCs w:val="21"/>
        </w:rPr>
      </w:pPr>
      <w:r>
        <w:rPr>
          <w:rFonts w:ascii="Times New Roman" w:hAnsi="Times New Roman"/>
          <w:szCs w:val="21"/>
        </w:rPr>
        <w:t xml:space="preserve">D. to enter top class colleges and institutions </w:t>
      </w:r>
    </w:p>
    <w:p w:rsidR="00B97777" w:rsidRDefault="00B97777">
      <w:pPr>
        <w:rPr>
          <w:rFonts w:ascii="Times New Roman" w:hAnsi="Times New Roman"/>
          <w:szCs w:val="21"/>
        </w:rPr>
      </w:pPr>
      <w:r>
        <w:rPr>
          <w:rFonts w:ascii="Times New Roman" w:hAnsi="Times New Roman"/>
          <w:szCs w:val="21"/>
        </w:rPr>
        <w:t>95. Which of the following serves as the best title of the passage?</w:t>
      </w:r>
    </w:p>
    <w:p w:rsidR="00B97777" w:rsidRDefault="00B97777">
      <w:pPr>
        <w:rPr>
          <w:rFonts w:ascii="Times New Roman" w:hAnsi="Times New Roman"/>
          <w:szCs w:val="21"/>
        </w:rPr>
      </w:pPr>
      <w:r>
        <w:rPr>
          <w:rFonts w:ascii="Times New Roman" w:hAnsi="Times New Roman"/>
          <w:szCs w:val="21"/>
        </w:rPr>
        <w:t xml:space="preserve">A. traditional resumes </w:t>
      </w:r>
    </w:p>
    <w:p w:rsidR="00B97777" w:rsidRDefault="00B97777">
      <w:pPr>
        <w:rPr>
          <w:rFonts w:ascii="Times New Roman" w:hAnsi="Times New Roman"/>
          <w:szCs w:val="21"/>
        </w:rPr>
      </w:pPr>
      <w:r>
        <w:rPr>
          <w:rFonts w:ascii="Times New Roman" w:hAnsi="Times New Roman"/>
          <w:szCs w:val="21"/>
        </w:rPr>
        <w:t xml:space="preserve">B. the large varieties of resume </w:t>
      </w:r>
    </w:p>
    <w:p w:rsidR="00B97777" w:rsidRDefault="00B97777">
      <w:pPr>
        <w:rPr>
          <w:rFonts w:ascii="Times New Roman" w:hAnsi="Times New Roman"/>
          <w:szCs w:val="21"/>
        </w:rPr>
      </w:pPr>
      <w:r>
        <w:rPr>
          <w:rFonts w:ascii="Times New Roman" w:hAnsi="Times New Roman"/>
          <w:szCs w:val="21"/>
        </w:rPr>
        <w:t xml:space="preserve">C. confronted with grade inflation </w:t>
      </w:r>
    </w:p>
    <w:p w:rsidR="00B97777" w:rsidRDefault="00B97777">
      <w:pPr>
        <w:rPr>
          <w:rFonts w:ascii="Times New Roman" w:hAnsi="Times New Roman"/>
          <w:szCs w:val="21"/>
        </w:rPr>
      </w:pPr>
      <w:r>
        <w:rPr>
          <w:rFonts w:ascii="Times New Roman" w:hAnsi="Times New Roman"/>
          <w:szCs w:val="21"/>
        </w:rPr>
        <w:t>D. learning to showcase yourself</w:t>
      </w:r>
    </w:p>
    <w:p w:rsidR="00B97777" w:rsidRDefault="00B97777">
      <w:pPr>
        <w:rPr>
          <w:rFonts w:ascii="Times New Roman" w:hAnsi="Times New Roman"/>
          <w:color w:val="FF0000"/>
          <w:szCs w:val="21"/>
        </w:rPr>
      </w:pPr>
      <w:r>
        <w:rPr>
          <w:rFonts w:ascii="Times New Roman" w:hAnsi="Times New Roman"/>
          <w:color w:val="FF0000"/>
          <w:szCs w:val="21"/>
        </w:rPr>
        <w:t>ANSWER CADCC</w:t>
      </w:r>
    </w:p>
    <w:p w:rsidR="00B97777" w:rsidRDefault="00B97777">
      <w:pPr>
        <w:rPr>
          <w:rFonts w:ascii="Times New Roman" w:hAnsi="Times New Roman"/>
          <w:szCs w:val="21"/>
        </w:rPr>
      </w:pPr>
      <w:r>
        <w:rPr>
          <w:rFonts w:ascii="Times New Roman" w:hAnsi="Times New Roman"/>
          <w:szCs w:val="21"/>
        </w:rPr>
        <w:t>TEXT D</w:t>
      </w:r>
    </w:p>
    <w:p w:rsidR="00B97777" w:rsidRDefault="00B97777">
      <w:pPr>
        <w:rPr>
          <w:rFonts w:ascii="Times New Roman" w:hAnsi="Times New Roman"/>
          <w:szCs w:val="21"/>
        </w:rPr>
      </w:pPr>
      <w:r>
        <w:rPr>
          <w:rFonts w:ascii="Times New Roman" w:hAnsi="Times New Roman"/>
          <w:szCs w:val="21"/>
        </w:rPr>
        <w:t xml:space="preserve">  Susan Greenfield’s recent comments about how modern technology and social media are changing the way our brains work have caused quite a stir in the academic community: these changes, she claims, are as important to understand as climate change. one interesting way of assessing the value of her statements is to look at the nature of the ‘reading brain’.</w:t>
      </w:r>
    </w:p>
    <w:p w:rsidR="00B97777" w:rsidRDefault="00B97777">
      <w:pPr>
        <w:rPr>
          <w:rFonts w:ascii="Times New Roman" w:hAnsi="Times New Roman"/>
          <w:szCs w:val="21"/>
        </w:rPr>
      </w:pPr>
      <w:r>
        <w:rPr>
          <w:rFonts w:ascii="Times New Roman" w:hAnsi="Times New Roman"/>
          <w:szCs w:val="21"/>
        </w:rPr>
        <w:t xml:space="preserve">  To begin with, the human brain was never meant to read. Not text, not computer screens, not tablets. There are no genes or areas in the brain devoted uniquely to reading. Rather, our ability to read represents our brain’s protean capacity to learn something outside our repertoire by creating new circuits that connect existing circuits in a different way. Indeed, every time we learn a new skill, that is what we are doing.</w:t>
      </w:r>
    </w:p>
    <w:p w:rsidR="00B97777" w:rsidRDefault="00B97777">
      <w:pPr>
        <w:rPr>
          <w:rFonts w:ascii="Times New Roman" w:hAnsi="Times New Roman"/>
          <w:szCs w:val="21"/>
        </w:rPr>
      </w:pPr>
      <w:r>
        <w:rPr>
          <w:rFonts w:ascii="Times New Roman" w:hAnsi="Times New Roman"/>
          <w:szCs w:val="21"/>
        </w:rPr>
        <w:t xml:space="preserve">  New capacities, however, change us, as the evolutionarily new reading circuit illustrates. After we become literate, we literally ‘think differently’ about language: image of brain activation between literate and non literate humans bear this out. The brain’s plasticity allows an intrinsic variety of possible circuits-there is no set genetic programme. For example, in the case of reading, this means there will be different reading brains depending on various environmental factors: the Chinese reading brain, for example, uses far more visual areas because there are more characters to learn.</w:t>
      </w:r>
    </w:p>
    <w:p w:rsidR="00B97777" w:rsidRDefault="00B97777">
      <w:pPr>
        <w:rPr>
          <w:rFonts w:ascii="Times New Roman" w:hAnsi="Times New Roman"/>
          <w:szCs w:val="21"/>
        </w:rPr>
      </w:pPr>
      <w:r>
        <w:rPr>
          <w:rFonts w:ascii="Times New Roman" w:hAnsi="Times New Roman"/>
          <w:szCs w:val="21"/>
        </w:rPr>
        <w:t xml:space="preserve">  In 1968, Marshall Mcluhan started conducting an experiment at Fordham university, in which he made students watch the same film on a cinema screen and a television, and analyzed their different reactions: the characteristics of the medium, his hypothesis went, will always influence what parts of the reading circuit are employed and to what extent. At the time, many laughed off Mcluhan’s theory, but it stands out like an apt prelude to the debate we are having today. The characteristics of a medium like the internet invite the reader to move from one stimulus to the next in rapid fashion. The characteristics of a medium like the book invite more focused attention.</w:t>
      </w:r>
    </w:p>
    <w:p w:rsidR="00B97777" w:rsidRDefault="00B97777">
      <w:pPr>
        <w:rPr>
          <w:rFonts w:ascii="Times New Roman" w:hAnsi="Times New Roman"/>
          <w:szCs w:val="21"/>
        </w:rPr>
      </w:pPr>
      <w:r>
        <w:rPr>
          <w:rFonts w:ascii="Times New Roman" w:hAnsi="Times New Roman"/>
          <w:szCs w:val="21"/>
        </w:rPr>
        <w:t xml:space="preserve">  Like professor green field, my research group and I are most concerned with how the acquisition of new capacities changes human development. In the case of reading, we know that the ‘expert reading brain’ as we know it includes a beautifully complex circuit that integrates simpler decoding skills with what I call ‘deep reading’ processes such as critical analysis, analogical thought, inference and insight.</w:t>
      </w:r>
    </w:p>
    <w:p w:rsidR="00B97777" w:rsidRDefault="00B97777">
      <w:pPr>
        <w:rPr>
          <w:rFonts w:ascii="Times New Roman" w:hAnsi="Times New Roman"/>
          <w:szCs w:val="21"/>
        </w:rPr>
      </w:pPr>
      <w:r>
        <w:rPr>
          <w:rFonts w:ascii="Times New Roman" w:hAnsi="Times New Roman"/>
          <w:szCs w:val="21"/>
        </w:rPr>
        <w:t xml:space="preserve">  The integration of the simpler and the deeper reading processes is not automatic and requires years of learning by the novice reader, as well as extra milliseconds for any expert to read a more sophisticated text. The reality is that today’s expert reading circuit was formed under very different conditions and with different mediums than those of our children’.</w:t>
      </w:r>
    </w:p>
    <w:p w:rsidR="00B97777" w:rsidRDefault="00B97777">
      <w:pPr>
        <w:rPr>
          <w:rFonts w:ascii="Times New Roman" w:hAnsi="Times New Roman"/>
          <w:szCs w:val="21"/>
        </w:rPr>
      </w:pPr>
      <w:r>
        <w:rPr>
          <w:rFonts w:ascii="Times New Roman" w:hAnsi="Times New Roman"/>
          <w:szCs w:val="21"/>
        </w:rPr>
        <w:t xml:space="preserve">  The questions that our society must ask revolve around whether the time-consuming demands of the deep-reading processes will be lost in a culture whose principal mediums advantage speed, multitasking, and processing the next and the next piece of information. Will an immersion in digitally-dominated forms of reading change the capacity of the young reader to form and to develop their deep reading processes? No one at this moment possesses the evidence to answer these questions, but our children’ s development and our species-intellectual evolution require that we confront them.</w:t>
      </w:r>
    </w:p>
    <w:p w:rsidR="00B97777" w:rsidRDefault="00B97777">
      <w:pPr>
        <w:numPr>
          <w:ilvl w:val="0"/>
          <w:numId w:val="97"/>
        </w:numPr>
        <w:rPr>
          <w:rFonts w:ascii="Times New Roman" w:hAnsi="Times New Roman"/>
          <w:szCs w:val="21"/>
        </w:rPr>
      </w:pPr>
      <w:r>
        <w:rPr>
          <w:rFonts w:ascii="Times New Roman" w:hAnsi="Times New Roman"/>
          <w:szCs w:val="21"/>
        </w:rPr>
        <w:t>the phrase ‘caused quite a stir’ in the first paragraph is closest in meaning to_____</w:t>
      </w:r>
    </w:p>
    <w:p w:rsidR="00B97777" w:rsidRDefault="00B97777">
      <w:pPr>
        <w:numPr>
          <w:ilvl w:val="0"/>
          <w:numId w:val="98"/>
        </w:numPr>
        <w:rPr>
          <w:rFonts w:ascii="Times New Roman" w:hAnsi="Times New Roman"/>
          <w:szCs w:val="21"/>
        </w:rPr>
      </w:pPr>
      <w:r>
        <w:rPr>
          <w:rFonts w:ascii="Times New Roman" w:hAnsi="Times New Roman"/>
          <w:szCs w:val="21"/>
        </w:rPr>
        <w:t>Resulted in chaos          B. Triggered a conflict</w:t>
      </w:r>
    </w:p>
    <w:p w:rsidR="00B97777" w:rsidRDefault="00B97777">
      <w:pPr>
        <w:rPr>
          <w:rFonts w:ascii="Times New Roman" w:hAnsi="Times New Roman"/>
          <w:szCs w:val="21"/>
        </w:rPr>
      </w:pPr>
      <w:r>
        <w:rPr>
          <w:rFonts w:ascii="Times New Roman" w:hAnsi="Times New Roman"/>
          <w:szCs w:val="21"/>
        </w:rPr>
        <w:t>C. Led to alteration           D. Aroused blockbuster</w:t>
      </w:r>
    </w:p>
    <w:p w:rsidR="00B97777" w:rsidRDefault="00B97777">
      <w:pPr>
        <w:numPr>
          <w:ilvl w:val="0"/>
          <w:numId w:val="97"/>
        </w:numPr>
        <w:rPr>
          <w:rFonts w:ascii="Times New Roman" w:hAnsi="Times New Roman"/>
          <w:szCs w:val="21"/>
        </w:rPr>
      </w:pPr>
      <w:r>
        <w:rPr>
          <w:rFonts w:ascii="Times New Roman" w:hAnsi="Times New Roman"/>
          <w:szCs w:val="21"/>
        </w:rPr>
        <w:t>Which of the following is INCORRECT about the reading function of the human brain?</w:t>
      </w:r>
    </w:p>
    <w:p w:rsidR="00B97777" w:rsidRDefault="00B97777">
      <w:pPr>
        <w:numPr>
          <w:ilvl w:val="0"/>
          <w:numId w:val="99"/>
        </w:numPr>
        <w:rPr>
          <w:rFonts w:ascii="Times New Roman" w:hAnsi="Times New Roman"/>
          <w:szCs w:val="21"/>
        </w:rPr>
      </w:pPr>
      <w:r>
        <w:rPr>
          <w:rFonts w:ascii="Times New Roman" w:hAnsi="Times New Roman"/>
          <w:szCs w:val="21"/>
        </w:rPr>
        <w:t xml:space="preserve">It develops by building more links.    </w:t>
      </w:r>
    </w:p>
    <w:p w:rsidR="00B97777" w:rsidRDefault="00B97777">
      <w:pPr>
        <w:numPr>
          <w:ilvl w:val="0"/>
          <w:numId w:val="99"/>
        </w:numPr>
        <w:rPr>
          <w:rFonts w:ascii="Times New Roman" w:hAnsi="Times New Roman"/>
          <w:szCs w:val="21"/>
        </w:rPr>
      </w:pPr>
      <w:r>
        <w:rPr>
          <w:rFonts w:ascii="Times New Roman" w:hAnsi="Times New Roman"/>
          <w:szCs w:val="21"/>
        </w:rPr>
        <w:t>It cannot be used to do screen-reading.</w:t>
      </w:r>
    </w:p>
    <w:p w:rsidR="00B97777" w:rsidRDefault="00B97777">
      <w:pPr>
        <w:numPr>
          <w:ilvl w:val="0"/>
          <w:numId w:val="99"/>
        </w:numPr>
        <w:rPr>
          <w:rFonts w:ascii="Times New Roman" w:hAnsi="Times New Roman"/>
          <w:szCs w:val="21"/>
        </w:rPr>
      </w:pPr>
      <w:r>
        <w:rPr>
          <w:rFonts w:ascii="Times New Roman" w:hAnsi="Times New Roman"/>
          <w:szCs w:val="21"/>
        </w:rPr>
        <w:t>It depends on various zones of the brain.</w:t>
      </w:r>
    </w:p>
    <w:p w:rsidR="00B97777" w:rsidRDefault="00B97777">
      <w:pPr>
        <w:numPr>
          <w:ilvl w:val="0"/>
          <w:numId w:val="99"/>
        </w:numPr>
        <w:rPr>
          <w:rFonts w:ascii="Times New Roman" w:hAnsi="Times New Roman"/>
          <w:szCs w:val="21"/>
        </w:rPr>
      </w:pPr>
      <w:r>
        <w:rPr>
          <w:rFonts w:ascii="Times New Roman" w:hAnsi="Times New Roman"/>
          <w:szCs w:val="21"/>
        </w:rPr>
        <w:t>It varies among different human species.</w:t>
      </w:r>
    </w:p>
    <w:p w:rsidR="00B97777" w:rsidRDefault="00B97777">
      <w:pPr>
        <w:numPr>
          <w:ilvl w:val="0"/>
          <w:numId w:val="100"/>
        </w:numPr>
        <w:rPr>
          <w:rFonts w:ascii="Times New Roman" w:hAnsi="Times New Roman"/>
          <w:szCs w:val="21"/>
        </w:rPr>
      </w:pPr>
      <w:r>
        <w:rPr>
          <w:rFonts w:ascii="Times New Roman" w:hAnsi="Times New Roman"/>
          <w:szCs w:val="21"/>
        </w:rPr>
        <w:t>The experiment conducted in 1968 is mentioned to show_____</w:t>
      </w:r>
    </w:p>
    <w:p w:rsidR="00B97777" w:rsidRDefault="00B97777">
      <w:pPr>
        <w:numPr>
          <w:ilvl w:val="0"/>
          <w:numId w:val="101"/>
        </w:numPr>
        <w:rPr>
          <w:rFonts w:ascii="Times New Roman" w:hAnsi="Times New Roman"/>
          <w:szCs w:val="21"/>
        </w:rPr>
      </w:pPr>
      <w:r>
        <w:rPr>
          <w:rFonts w:ascii="Times New Roman" w:hAnsi="Times New Roman"/>
          <w:szCs w:val="21"/>
        </w:rPr>
        <w:t>The effect of different media on reading models.</w:t>
      </w:r>
    </w:p>
    <w:p w:rsidR="00B97777" w:rsidRDefault="00B97777">
      <w:pPr>
        <w:numPr>
          <w:ilvl w:val="0"/>
          <w:numId w:val="101"/>
        </w:numPr>
        <w:rPr>
          <w:rFonts w:ascii="Times New Roman" w:hAnsi="Times New Roman"/>
          <w:szCs w:val="21"/>
        </w:rPr>
      </w:pPr>
      <w:r>
        <w:rPr>
          <w:rFonts w:ascii="Times New Roman" w:hAnsi="Times New Roman"/>
          <w:szCs w:val="21"/>
        </w:rPr>
        <w:t>People’s different reactions to screen-reading.</w:t>
      </w:r>
    </w:p>
    <w:p w:rsidR="00B97777" w:rsidRDefault="00B97777">
      <w:pPr>
        <w:numPr>
          <w:ilvl w:val="0"/>
          <w:numId w:val="101"/>
        </w:numPr>
        <w:rPr>
          <w:rFonts w:ascii="Times New Roman" w:hAnsi="Times New Roman"/>
          <w:szCs w:val="21"/>
        </w:rPr>
      </w:pPr>
      <w:r>
        <w:rPr>
          <w:rFonts w:ascii="Times New Roman" w:hAnsi="Times New Roman"/>
          <w:szCs w:val="21"/>
        </w:rPr>
        <w:t>New capacities people may develop with the internet.</w:t>
      </w:r>
    </w:p>
    <w:p w:rsidR="00B97777" w:rsidRDefault="00B97777">
      <w:pPr>
        <w:numPr>
          <w:ilvl w:val="0"/>
          <w:numId w:val="101"/>
        </w:numPr>
        <w:rPr>
          <w:rFonts w:ascii="Times New Roman" w:hAnsi="Times New Roman"/>
          <w:szCs w:val="21"/>
        </w:rPr>
      </w:pPr>
      <w:r>
        <w:rPr>
          <w:rFonts w:ascii="Times New Roman" w:hAnsi="Times New Roman"/>
          <w:szCs w:val="21"/>
        </w:rPr>
        <w:t>People who watch TV a lot cannot focus attention.</w:t>
      </w:r>
    </w:p>
    <w:p w:rsidR="00B97777" w:rsidRDefault="00B97777">
      <w:pPr>
        <w:numPr>
          <w:ilvl w:val="0"/>
          <w:numId w:val="102"/>
        </w:numPr>
        <w:rPr>
          <w:rFonts w:ascii="Times New Roman" w:hAnsi="Times New Roman"/>
          <w:szCs w:val="21"/>
        </w:rPr>
      </w:pPr>
      <w:r>
        <w:rPr>
          <w:rFonts w:ascii="Times New Roman" w:hAnsi="Times New Roman"/>
          <w:szCs w:val="21"/>
        </w:rPr>
        <w:t>According to the passage, the author feels_____about the reading skills of the young.</w:t>
      </w:r>
    </w:p>
    <w:p w:rsidR="00B97777" w:rsidRDefault="00B97777">
      <w:pPr>
        <w:numPr>
          <w:ilvl w:val="0"/>
          <w:numId w:val="103"/>
        </w:numPr>
        <w:rPr>
          <w:rFonts w:ascii="Times New Roman" w:hAnsi="Times New Roman"/>
          <w:szCs w:val="21"/>
        </w:rPr>
      </w:pPr>
      <w:r>
        <w:rPr>
          <w:rFonts w:ascii="Times New Roman" w:hAnsi="Times New Roman"/>
          <w:szCs w:val="21"/>
        </w:rPr>
        <w:t>Only doubtful             B. confident</w:t>
      </w:r>
    </w:p>
    <w:p w:rsidR="00B97777" w:rsidRDefault="00B97777">
      <w:pPr>
        <w:numPr>
          <w:ilvl w:val="0"/>
          <w:numId w:val="103"/>
        </w:numPr>
        <w:rPr>
          <w:rFonts w:ascii="Times New Roman" w:hAnsi="Times New Roman"/>
          <w:szCs w:val="21"/>
        </w:rPr>
      </w:pPr>
      <w:r>
        <w:rPr>
          <w:rFonts w:ascii="Times New Roman" w:hAnsi="Times New Roman"/>
          <w:szCs w:val="21"/>
        </w:rPr>
        <w:t>worried                  D. optimistic</w:t>
      </w:r>
    </w:p>
    <w:p w:rsidR="00B97777" w:rsidRDefault="00B97777">
      <w:pPr>
        <w:numPr>
          <w:ilvl w:val="0"/>
          <w:numId w:val="104"/>
        </w:numPr>
        <w:rPr>
          <w:rFonts w:ascii="Times New Roman" w:hAnsi="Times New Roman"/>
          <w:szCs w:val="21"/>
        </w:rPr>
      </w:pPr>
      <w:r>
        <w:rPr>
          <w:rFonts w:ascii="Times New Roman" w:hAnsi="Times New Roman"/>
          <w:szCs w:val="21"/>
        </w:rPr>
        <w:t>The author has drawn a conclusion that______</w:t>
      </w:r>
    </w:p>
    <w:p w:rsidR="00B97777" w:rsidRDefault="00B97777">
      <w:pPr>
        <w:numPr>
          <w:ilvl w:val="0"/>
          <w:numId w:val="105"/>
        </w:numPr>
        <w:rPr>
          <w:rFonts w:ascii="Times New Roman" w:hAnsi="Times New Roman"/>
          <w:szCs w:val="21"/>
        </w:rPr>
      </w:pPr>
      <w:r>
        <w:rPr>
          <w:rFonts w:ascii="Times New Roman" w:hAnsi="Times New Roman"/>
          <w:szCs w:val="21"/>
        </w:rPr>
        <w:t>Today’s children cannot develop complex skills</w:t>
      </w:r>
    </w:p>
    <w:p w:rsidR="00B97777" w:rsidRDefault="00B97777">
      <w:pPr>
        <w:numPr>
          <w:ilvl w:val="0"/>
          <w:numId w:val="105"/>
        </w:numPr>
        <w:rPr>
          <w:rFonts w:ascii="Times New Roman" w:hAnsi="Times New Roman"/>
          <w:szCs w:val="21"/>
        </w:rPr>
      </w:pPr>
      <w:r>
        <w:rPr>
          <w:rFonts w:ascii="Times New Roman" w:hAnsi="Times New Roman"/>
          <w:szCs w:val="21"/>
        </w:rPr>
        <w:t xml:space="preserve">Deep-reading process will be lost in the end </w:t>
      </w:r>
    </w:p>
    <w:p w:rsidR="00B97777" w:rsidRDefault="00B97777">
      <w:pPr>
        <w:numPr>
          <w:ilvl w:val="0"/>
          <w:numId w:val="105"/>
        </w:numPr>
        <w:rPr>
          <w:rFonts w:ascii="Times New Roman" w:hAnsi="Times New Roman"/>
          <w:szCs w:val="21"/>
        </w:rPr>
      </w:pPr>
      <w:r>
        <w:rPr>
          <w:rFonts w:ascii="Times New Roman" w:hAnsi="Times New Roman"/>
          <w:szCs w:val="21"/>
        </w:rPr>
        <w:t>Our species evolution demands speed reading</w:t>
      </w:r>
    </w:p>
    <w:p w:rsidR="00B97777" w:rsidRDefault="00B97777">
      <w:pPr>
        <w:numPr>
          <w:ilvl w:val="0"/>
          <w:numId w:val="105"/>
        </w:numPr>
        <w:rPr>
          <w:rFonts w:ascii="Times New Roman" w:hAnsi="Times New Roman"/>
          <w:szCs w:val="21"/>
        </w:rPr>
      </w:pPr>
      <w:r>
        <w:rPr>
          <w:rFonts w:ascii="Times New Roman" w:hAnsi="Times New Roman"/>
          <w:szCs w:val="21"/>
        </w:rPr>
        <w:t>Online reading depletes analytic thought</w:t>
      </w:r>
    </w:p>
    <w:p w:rsidR="00B97777" w:rsidRDefault="00B97777">
      <w:pPr>
        <w:rPr>
          <w:rFonts w:ascii="Times New Roman" w:hAnsi="Times New Roman"/>
          <w:color w:val="FF0000"/>
          <w:szCs w:val="21"/>
        </w:rPr>
      </w:pPr>
      <w:r>
        <w:rPr>
          <w:rFonts w:ascii="Times New Roman" w:hAnsi="Times New Roman"/>
          <w:color w:val="FF0000"/>
          <w:szCs w:val="21"/>
        </w:rPr>
        <w:t>96-100DBACD</w:t>
      </w:r>
    </w:p>
    <w:p w:rsidR="00B97777" w:rsidRDefault="00B97777">
      <w:pPr>
        <w:rPr>
          <w:rFonts w:ascii="Times New Roman" w:hAnsi="Times New Roman"/>
          <w:color w:val="FF0000"/>
          <w:szCs w:val="21"/>
        </w:rPr>
      </w:pPr>
    </w:p>
    <w:p w:rsidR="00B97777" w:rsidRDefault="00B97777">
      <w:pPr>
        <w:rPr>
          <w:rFonts w:ascii="Times New Roman" w:hAnsi="Times New Roman"/>
          <w:color w:val="FF0000"/>
          <w:szCs w:val="21"/>
        </w:rPr>
      </w:pPr>
    </w:p>
    <w:p w:rsidR="00B97777" w:rsidRDefault="00B97777">
      <w:pPr>
        <w:rPr>
          <w:rFonts w:ascii="Times New Roman" w:hAnsi="Times New Roman"/>
          <w:color w:val="FF0000"/>
          <w:szCs w:val="21"/>
        </w:rPr>
      </w:pPr>
    </w:p>
    <w:p w:rsidR="00B97777" w:rsidRDefault="00B97777">
      <w:pPr>
        <w:rPr>
          <w:rFonts w:ascii="Times New Roman" w:hAnsi="Times New Roman"/>
          <w:szCs w:val="21"/>
        </w:rPr>
      </w:pPr>
      <w:r>
        <w:rPr>
          <w:rFonts w:ascii="Times New Roman" w:hAnsi="Times New Roman"/>
          <w:szCs w:val="21"/>
        </w:rPr>
        <w:t>SECTION A  COMPOSITION</w:t>
      </w:r>
    </w:p>
    <w:p w:rsidR="00B97777" w:rsidRDefault="00B97777" w:rsidP="00A33E3F">
      <w:pPr>
        <w:ind w:firstLineChars="200" w:firstLine="31680"/>
        <w:rPr>
          <w:rFonts w:ascii="Times New Roman" w:hAnsi="Times New Roman"/>
          <w:szCs w:val="21"/>
        </w:rPr>
      </w:pPr>
      <w:r>
        <w:rPr>
          <w:rFonts w:ascii="Times New Roman" w:hAnsi="Times New Roman"/>
          <w:szCs w:val="21"/>
        </w:rPr>
        <w:t>Internet has become an important place for people not only to get information, but also to express their own ideas on various issues. However , whether to allow netizens to remain anonymous or to require identity registry is still a question to be discussed.</w:t>
      </w:r>
    </w:p>
    <w:p w:rsidR="00B97777" w:rsidRDefault="00B97777" w:rsidP="00A33E3F">
      <w:pPr>
        <w:ind w:firstLineChars="200" w:firstLine="31680"/>
        <w:rPr>
          <w:rFonts w:ascii="Times New Roman" w:hAnsi="Times New Roman"/>
          <w:szCs w:val="21"/>
        </w:rPr>
      </w:pPr>
      <w:r>
        <w:rPr>
          <w:rFonts w:ascii="Times New Roman" w:hAnsi="Times New Roman"/>
          <w:szCs w:val="21"/>
        </w:rPr>
        <w:t>Write on ANSWER SHEET THREE a composition of about 200 words on the following topic :</w:t>
      </w:r>
    </w:p>
    <w:p w:rsidR="00B97777" w:rsidRDefault="00B97777" w:rsidP="00A33E3F">
      <w:pPr>
        <w:ind w:firstLineChars="200" w:firstLine="31680"/>
        <w:rPr>
          <w:rFonts w:ascii="Times New Roman" w:hAnsi="Times New Roman"/>
          <w:szCs w:val="21"/>
        </w:rPr>
      </w:pPr>
      <w:r>
        <w:rPr>
          <w:rFonts w:ascii="Times New Roman" w:hAnsi="Times New Roman"/>
          <w:szCs w:val="21"/>
        </w:rPr>
        <w:t xml:space="preserve">                  Pros and Cons for On-line Activities with Registered Identity </w:t>
      </w:r>
    </w:p>
    <w:p w:rsidR="00B97777" w:rsidRDefault="00B97777" w:rsidP="00A33E3F">
      <w:pPr>
        <w:ind w:firstLineChars="200" w:firstLine="31680"/>
        <w:rPr>
          <w:rFonts w:ascii="Times New Roman" w:hAnsi="Times New Roman"/>
          <w:szCs w:val="21"/>
        </w:rPr>
      </w:pPr>
      <w:r>
        <w:rPr>
          <w:rFonts w:ascii="Times New Roman" w:hAnsi="Times New Roman"/>
          <w:szCs w:val="21"/>
        </w:rPr>
        <w:t xml:space="preserve">You are to write in three parts. </w:t>
      </w:r>
    </w:p>
    <w:p w:rsidR="00B97777" w:rsidRDefault="00B97777" w:rsidP="00A33E3F">
      <w:pPr>
        <w:ind w:firstLineChars="200" w:firstLine="31680"/>
        <w:rPr>
          <w:rFonts w:ascii="Times New Roman" w:hAnsi="Times New Roman"/>
          <w:szCs w:val="21"/>
        </w:rPr>
      </w:pPr>
      <w:r>
        <w:rPr>
          <w:rFonts w:ascii="Times New Roman" w:hAnsi="Times New Roman"/>
          <w:szCs w:val="21"/>
        </w:rPr>
        <w:t>In the first part, state specifically what your opinion is.</w:t>
      </w:r>
    </w:p>
    <w:p w:rsidR="00B97777" w:rsidRDefault="00B97777" w:rsidP="00A33E3F">
      <w:pPr>
        <w:ind w:firstLineChars="200" w:firstLine="31680"/>
        <w:rPr>
          <w:rFonts w:ascii="Times New Roman" w:hAnsi="Times New Roman"/>
          <w:szCs w:val="21"/>
        </w:rPr>
      </w:pPr>
      <w:r>
        <w:rPr>
          <w:rFonts w:ascii="Times New Roman" w:hAnsi="Times New Roman"/>
          <w:szCs w:val="21"/>
        </w:rPr>
        <w:t>In the second part, provide one or two reasons to support your opinion.</w:t>
      </w:r>
    </w:p>
    <w:p w:rsidR="00B97777" w:rsidRDefault="00B97777" w:rsidP="00A33E3F">
      <w:pPr>
        <w:ind w:firstLineChars="200" w:firstLine="31680"/>
        <w:rPr>
          <w:rFonts w:ascii="Times New Roman" w:hAnsi="Times New Roman"/>
          <w:szCs w:val="21"/>
        </w:rPr>
      </w:pPr>
      <w:r>
        <w:rPr>
          <w:rFonts w:ascii="Times New Roman" w:hAnsi="Times New Roman"/>
          <w:szCs w:val="21"/>
        </w:rPr>
        <w:t>In the last part, bring what you have written to a natural conclusions or make a summary.</w:t>
      </w:r>
    </w:p>
    <w:p w:rsidR="00B97777" w:rsidRDefault="00B97777" w:rsidP="00A33E3F">
      <w:pPr>
        <w:ind w:firstLineChars="200" w:firstLine="31680"/>
        <w:rPr>
          <w:rFonts w:ascii="Times New Roman" w:hAnsi="Times New Roman"/>
          <w:szCs w:val="21"/>
        </w:rPr>
      </w:pPr>
      <w:r>
        <w:rPr>
          <w:rFonts w:ascii="Times New Roman" w:hAnsi="Times New Roman"/>
          <w:szCs w:val="21"/>
        </w:rPr>
        <w:t>Marks will be awarded for content, organization, language and appropriateness. Failure to follow the instructions may result in a loss of marks.</w:t>
      </w:r>
    </w:p>
    <w:p w:rsidR="00B97777" w:rsidRDefault="00B97777" w:rsidP="00A33E3F">
      <w:pPr>
        <w:ind w:firstLineChars="200" w:firstLine="31680"/>
        <w:rPr>
          <w:rFonts w:ascii="Times New Roman" w:hAnsi="Times New Roman"/>
          <w:szCs w:val="21"/>
        </w:rPr>
      </w:pPr>
      <w:r>
        <w:rPr>
          <w:rFonts w:ascii="Times New Roman" w:hAnsi="Times New Roman"/>
          <w:szCs w:val="21"/>
        </w:rPr>
        <w:t xml:space="preserve">                 Pros and Cons for On-line Activities with Registered Identity </w:t>
      </w:r>
    </w:p>
    <w:p w:rsidR="00B97777" w:rsidRDefault="00B97777" w:rsidP="00A33E3F">
      <w:pPr>
        <w:ind w:firstLineChars="200" w:firstLine="31680"/>
        <w:rPr>
          <w:rFonts w:ascii="Times New Roman" w:hAnsi="Times New Roman"/>
          <w:szCs w:val="21"/>
        </w:rPr>
      </w:pPr>
      <w:r>
        <w:rPr>
          <w:rFonts w:ascii="Times New Roman" w:hAnsi="Times New Roman"/>
          <w:szCs w:val="21"/>
        </w:rPr>
        <w:t>Internet is now joining in, if not replacing, the traditional media to provide news and information of all sorts. The most distinguishing feature of Internet is the heated discussion about whether registry of identity should be required.</w:t>
      </w:r>
    </w:p>
    <w:p w:rsidR="00B97777" w:rsidRDefault="00B97777" w:rsidP="00A33E3F">
      <w:pPr>
        <w:ind w:firstLineChars="200" w:firstLine="31680"/>
        <w:rPr>
          <w:rFonts w:ascii="Times New Roman" w:hAnsi="Times New Roman"/>
          <w:szCs w:val="21"/>
        </w:rPr>
      </w:pPr>
      <w:r>
        <w:rPr>
          <w:rFonts w:ascii="Times New Roman" w:hAnsi="Times New Roman"/>
          <w:szCs w:val="21"/>
        </w:rPr>
        <w:t>Those supporting such a policy would argue about the responsibility for one's own remarks and behaviors, even when it is in a world eliminating face-to-face communications. And such a sense of responsibility can not be felt if people feel that they are hiding behind the screen and get away with whatever they do on the Internet. And those against such a measurement are playing the card of privacy and people's rights to express their own ideas freely. Difficulty created by this policy for people to get engaged may stand in the way of Internet playing an increasing role in our society.</w:t>
      </w:r>
    </w:p>
    <w:p w:rsidR="00B97777" w:rsidRDefault="00B97777" w:rsidP="00A33E3F">
      <w:pPr>
        <w:ind w:firstLineChars="200" w:firstLine="31680"/>
        <w:rPr>
          <w:rFonts w:ascii="Times New Roman" w:hAnsi="Times New Roman"/>
          <w:szCs w:val="21"/>
        </w:rPr>
      </w:pPr>
      <w:r>
        <w:rPr>
          <w:rFonts w:ascii="Times New Roman" w:hAnsi="Times New Roman"/>
          <w:szCs w:val="21"/>
        </w:rPr>
        <w:t>With the above analysis, I can come to a natural conclusion that registered identity on Internet may be an unstoppable trend in certain areas, especially when netizens are no longer only recipient of information, but also creators and active communicators of news and other information, such as in blogs and so on. But all this should be done given the guarantee that personal freedom and privacy is respected.</w:t>
      </w:r>
    </w:p>
    <w:p w:rsidR="00B97777" w:rsidRDefault="00B97777">
      <w:pPr>
        <w:rPr>
          <w:rFonts w:ascii="Times New Roman" w:hAnsi="Times New Roman"/>
          <w:szCs w:val="21"/>
        </w:rPr>
      </w:pPr>
      <w:r>
        <w:rPr>
          <w:rFonts w:ascii="Times New Roman" w:hAnsi="Times New Roman"/>
          <w:szCs w:val="21"/>
        </w:rPr>
        <w:t xml:space="preserve">SECTION B  NOTE-WRITING </w:t>
      </w:r>
    </w:p>
    <w:p w:rsidR="00B97777" w:rsidRDefault="00B97777" w:rsidP="00A33E3F">
      <w:pPr>
        <w:ind w:firstLineChars="200" w:firstLine="31680"/>
        <w:rPr>
          <w:rFonts w:ascii="Times New Roman" w:hAnsi="Times New Roman"/>
          <w:szCs w:val="21"/>
        </w:rPr>
      </w:pPr>
      <w:r>
        <w:rPr>
          <w:rFonts w:ascii="Times New Roman" w:hAnsi="Times New Roman"/>
          <w:szCs w:val="21"/>
        </w:rPr>
        <w:t>Write on ANSWER SHEET THREE a note of about 50 - 60 words based on the following situation :</w:t>
      </w:r>
    </w:p>
    <w:p w:rsidR="00B97777" w:rsidRDefault="00B97777" w:rsidP="00A33E3F">
      <w:pPr>
        <w:ind w:firstLineChars="200" w:firstLine="31680"/>
        <w:rPr>
          <w:rFonts w:ascii="Times New Roman" w:hAnsi="Times New Roman"/>
          <w:szCs w:val="21"/>
        </w:rPr>
      </w:pPr>
      <w:r>
        <w:rPr>
          <w:rFonts w:ascii="Times New Roman" w:hAnsi="Times New Roman"/>
          <w:szCs w:val="21"/>
        </w:rPr>
        <w:t>Professor David who just gave you lectures for the past semester asks you to write a feedback, commenting on the course given together with some suggestions as to how to make it better. Write a letter and provide your suggestions in it.</w:t>
      </w:r>
    </w:p>
    <w:p w:rsidR="00B97777" w:rsidRDefault="00B97777" w:rsidP="00A33E3F">
      <w:pPr>
        <w:ind w:firstLineChars="200" w:firstLine="31680"/>
        <w:rPr>
          <w:rFonts w:ascii="Times New Roman" w:hAnsi="Times New Roman"/>
          <w:szCs w:val="21"/>
        </w:rPr>
      </w:pPr>
      <w:r>
        <w:rPr>
          <w:rFonts w:ascii="Times New Roman" w:hAnsi="Times New Roman"/>
          <w:szCs w:val="21"/>
        </w:rPr>
        <w:t xml:space="preserve">Marks will be awarded for content, organization, language and appropriateness. </w:t>
      </w:r>
    </w:p>
    <w:p w:rsidR="00B97777" w:rsidRDefault="00B97777" w:rsidP="00A33E3F">
      <w:pPr>
        <w:ind w:firstLineChars="200" w:firstLine="31680"/>
        <w:rPr>
          <w:rFonts w:ascii="Times New Roman" w:hAnsi="Times New Roman"/>
          <w:szCs w:val="21"/>
        </w:rPr>
      </w:pPr>
      <w:r>
        <w:rPr>
          <w:rFonts w:ascii="Times New Roman" w:hAnsi="Times New Roman"/>
          <w:szCs w:val="21"/>
        </w:rPr>
        <w:t xml:space="preserve">                                                             Apr. 19th, 2014</w:t>
      </w:r>
    </w:p>
    <w:p w:rsidR="00B97777" w:rsidRDefault="00B97777">
      <w:pPr>
        <w:rPr>
          <w:rFonts w:ascii="Times New Roman" w:hAnsi="Times New Roman"/>
          <w:szCs w:val="21"/>
        </w:rPr>
      </w:pPr>
      <w:r>
        <w:rPr>
          <w:rFonts w:ascii="Times New Roman" w:hAnsi="Times New Roman"/>
          <w:szCs w:val="21"/>
        </w:rPr>
        <w:t>Dear David,</w:t>
      </w:r>
    </w:p>
    <w:p w:rsidR="00B97777" w:rsidRDefault="00B97777" w:rsidP="00A33E3F">
      <w:pPr>
        <w:ind w:firstLineChars="200" w:firstLine="31680"/>
        <w:rPr>
          <w:rFonts w:ascii="Times New Roman" w:hAnsi="Times New Roman"/>
          <w:szCs w:val="21"/>
        </w:rPr>
      </w:pPr>
      <w:r>
        <w:rPr>
          <w:rFonts w:ascii="Times New Roman" w:hAnsi="Times New Roman"/>
          <w:szCs w:val="21"/>
        </w:rPr>
        <w:t>The time we spent with you giving us lectures on American Legal System is really rewarding and your lecture enlightens us in such a way that different perspectives are included and compared. However, sometimes we do not understand the case well and I hope you can provide us with some knowledge about American legal culture with which we can understand the case more easily. Hope you can enjoy your stay in China.</w:t>
      </w:r>
    </w:p>
    <w:p w:rsidR="00B97777" w:rsidRDefault="00B97777" w:rsidP="00A33E3F">
      <w:pPr>
        <w:ind w:firstLineChars="200" w:firstLine="31680"/>
        <w:rPr>
          <w:rFonts w:ascii="Times New Roman" w:hAnsi="Times New Roman"/>
          <w:szCs w:val="21"/>
        </w:rPr>
      </w:pPr>
      <w:r>
        <w:rPr>
          <w:rFonts w:ascii="Times New Roman" w:hAnsi="Times New Roman"/>
          <w:szCs w:val="21"/>
        </w:rPr>
        <w:t>Yours,</w:t>
      </w:r>
    </w:p>
    <w:p w:rsidR="00B97777" w:rsidRDefault="00B97777" w:rsidP="00A33E3F">
      <w:pPr>
        <w:ind w:firstLineChars="200" w:firstLine="31680"/>
        <w:rPr>
          <w:rFonts w:ascii="Times New Roman" w:hAnsi="Times New Roman"/>
          <w:szCs w:val="21"/>
        </w:rPr>
      </w:pPr>
      <w:r>
        <w:rPr>
          <w:rFonts w:ascii="Times New Roman" w:hAnsi="Times New Roman"/>
          <w:szCs w:val="21"/>
        </w:rPr>
        <w:t xml:space="preserve">                                                                      Jack</w:t>
      </w:r>
    </w:p>
    <w:p w:rsidR="00B97777" w:rsidRDefault="00B97777">
      <w:pPr>
        <w:rPr>
          <w:rFonts w:ascii="Browallia New" w:hAnsi="Browallia New" w:cs="Browallia New"/>
          <w:color w:val="FF0000"/>
          <w:sz w:val="28"/>
          <w:szCs w:val="28"/>
        </w:rPr>
      </w:pPr>
    </w:p>
    <w:p w:rsidR="00B97777" w:rsidRDefault="00B97777">
      <w:pPr>
        <w:rPr>
          <w:b/>
          <w:bCs/>
          <w:sz w:val="28"/>
          <w:szCs w:val="28"/>
        </w:rPr>
      </w:pPr>
    </w:p>
    <w:p w:rsidR="00B97777" w:rsidRDefault="00B97777">
      <w:pPr>
        <w:rPr>
          <w:b/>
          <w:bCs/>
          <w:sz w:val="28"/>
          <w:szCs w:val="28"/>
        </w:rPr>
      </w:pPr>
    </w:p>
    <w:p w:rsidR="00B97777" w:rsidRDefault="00B97777">
      <w:pPr>
        <w:rPr>
          <w:b/>
          <w:bCs/>
          <w:sz w:val="28"/>
          <w:szCs w:val="28"/>
        </w:rPr>
      </w:pPr>
    </w:p>
    <w:p w:rsidR="00B97777" w:rsidRDefault="00B97777">
      <w:pPr>
        <w:rPr>
          <w:b/>
          <w:bCs/>
          <w:sz w:val="28"/>
          <w:szCs w:val="28"/>
        </w:rPr>
      </w:pPr>
    </w:p>
    <w:p w:rsidR="00B97777" w:rsidRDefault="00B97777">
      <w:pPr>
        <w:rPr>
          <w:b/>
          <w:bCs/>
          <w:sz w:val="28"/>
          <w:szCs w:val="28"/>
        </w:rPr>
      </w:pPr>
    </w:p>
    <w:p w:rsidR="00B97777" w:rsidRDefault="00B97777">
      <w:pPr>
        <w:rPr>
          <w:b/>
          <w:bCs/>
          <w:sz w:val="28"/>
          <w:szCs w:val="28"/>
        </w:rPr>
      </w:pPr>
    </w:p>
    <w:p w:rsidR="00B97777" w:rsidRDefault="00B97777">
      <w:pPr>
        <w:rPr>
          <w:b/>
          <w:bCs/>
          <w:sz w:val="28"/>
          <w:szCs w:val="28"/>
        </w:rPr>
      </w:pPr>
    </w:p>
    <w:p w:rsidR="00B97777" w:rsidRDefault="00B97777">
      <w:pPr>
        <w:rPr>
          <w:b/>
          <w:bCs/>
          <w:sz w:val="28"/>
          <w:szCs w:val="28"/>
        </w:rPr>
      </w:pPr>
    </w:p>
    <w:p w:rsidR="00B97777" w:rsidRDefault="00B97777">
      <w:pPr>
        <w:rPr>
          <w:b/>
          <w:bCs/>
          <w:sz w:val="28"/>
          <w:szCs w:val="28"/>
        </w:rPr>
      </w:pPr>
    </w:p>
    <w:p w:rsidR="00B97777" w:rsidRDefault="00B97777">
      <w:pPr>
        <w:rPr>
          <w:b/>
          <w:bCs/>
          <w:sz w:val="28"/>
          <w:szCs w:val="28"/>
        </w:rPr>
      </w:pPr>
    </w:p>
    <w:p w:rsidR="00B97777" w:rsidRDefault="00B97777">
      <w:pPr>
        <w:rPr>
          <w:b/>
          <w:bCs/>
          <w:sz w:val="28"/>
          <w:szCs w:val="28"/>
        </w:rPr>
      </w:pPr>
      <w:r>
        <w:rPr>
          <w:b/>
          <w:bCs/>
          <w:sz w:val="28"/>
          <w:szCs w:val="28"/>
        </w:rPr>
        <w:t>Model Test Nine:</w:t>
      </w:r>
    </w:p>
    <w:p w:rsidR="00B97777" w:rsidRDefault="00B97777">
      <w:r>
        <w:t xml:space="preserve">Part </w:t>
      </w:r>
      <w:r>
        <w:rPr>
          <w:rFonts w:ascii="宋体" w:hAnsi="宋体" w:hint="eastAsia"/>
        </w:rPr>
        <w:t>Ⅲ</w:t>
      </w:r>
      <w:r>
        <w:rPr>
          <w:rFonts w:ascii="Times New Roman" w:hAnsi="Times New Roman"/>
        </w:rPr>
        <w:t xml:space="preserve"> Cloze </w:t>
      </w:r>
    </w:p>
    <w:p w:rsidR="00B97777" w:rsidRDefault="00B97777">
      <w:pPr>
        <w:rPr>
          <w:b/>
          <w:i/>
        </w:rPr>
      </w:pPr>
      <w:r>
        <w:t xml:space="preserve">  </w:t>
      </w:r>
      <w:r>
        <w:rPr>
          <w:b/>
          <w:i/>
        </w:rPr>
        <w:t>Decide which of the choices given below would best complete the passage if inserted in the corresponding blanks. Mark the best choice for each blank on Answer Sheet Two.</w:t>
      </w:r>
    </w:p>
    <w:p w:rsidR="00B97777" w:rsidRDefault="00B97777" w:rsidP="00A33E3F">
      <w:pPr>
        <w:ind w:firstLineChars="200" w:firstLine="31680"/>
        <w:rPr>
          <w:rFonts w:ascii="Times New Roman" w:hAnsi="Times New Roman"/>
          <w:szCs w:val="21"/>
        </w:rPr>
      </w:pPr>
      <w:r>
        <w:rPr>
          <w:rFonts w:ascii="Times New Roman" w:hAnsi="Times New Roman"/>
          <w:szCs w:val="21"/>
        </w:rPr>
        <w:t xml:space="preserve">Is there anything more frightening than showing up in the place where you are unknown and alone? All our warning systems are on high </w:t>
      </w:r>
      <w:r>
        <w:rPr>
          <w:rFonts w:ascii="Times New Roman" w:hAnsi="Times New Roman"/>
          <w:szCs w:val="21"/>
          <w:u w:val="thick"/>
        </w:rPr>
        <w:t xml:space="preserve">31     </w:t>
      </w:r>
      <w:r>
        <w:rPr>
          <w:rFonts w:ascii="Times New Roman" w:hAnsi="Times New Roman"/>
          <w:szCs w:val="21"/>
        </w:rPr>
        <w:t xml:space="preserve">.From an evolutionary perspective, strangers represent danger. That are not only a </w:t>
      </w:r>
      <w:r>
        <w:rPr>
          <w:rFonts w:ascii="Times New Roman" w:hAnsi="Times New Roman"/>
          <w:szCs w:val="21"/>
          <w:u w:val="thick"/>
        </w:rPr>
        <w:t xml:space="preserve">32    </w:t>
      </w:r>
      <w:r>
        <w:rPr>
          <w:rFonts w:ascii="Times New Roman" w:hAnsi="Times New Roman"/>
          <w:szCs w:val="21"/>
        </w:rPr>
        <w:t xml:space="preserve"> threat, but carry the risk of rejection and all the </w:t>
      </w:r>
      <w:r>
        <w:rPr>
          <w:rFonts w:ascii="Times New Roman" w:hAnsi="Times New Roman"/>
          <w:szCs w:val="21"/>
          <w:u w:val="thick"/>
        </w:rPr>
        <w:t xml:space="preserve">33    </w:t>
      </w:r>
      <w:r>
        <w:rPr>
          <w:rFonts w:ascii="Times New Roman" w:hAnsi="Times New Roman"/>
          <w:szCs w:val="21"/>
        </w:rPr>
        <w:t xml:space="preserve"> that comes with it. Besides, communicating with strangers </w:t>
      </w:r>
      <w:r>
        <w:rPr>
          <w:rFonts w:ascii="Times New Roman" w:hAnsi="Times New Roman"/>
          <w:szCs w:val="21"/>
          <w:u w:val="thick"/>
        </w:rPr>
        <w:t xml:space="preserve">34    </w:t>
      </w:r>
      <w:r>
        <w:rPr>
          <w:rFonts w:ascii="Times New Roman" w:hAnsi="Times New Roman"/>
          <w:szCs w:val="21"/>
        </w:rPr>
        <w:t xml:space="preserve"> relatively greater degrees of uncertainty, </w:t>
      </w:r>
      <w:r>
        <w:rPr>
          <w:rFonts w:ascii="Times New Roman" w:hAnsi="Times New Roman"/>
          <w:szCs w:val="21"/>
          <w:u w:val="thick"/>
        </w:rPr>
        <w:t xml:space="preserve">35    </w:t>
      </w:r>
      <w:r>
        <w:rPr>
          <w:rFonts w:ascii="Times New Roman" w:hAnsi="Times New Roman"/>
          <w:szCs w:val="21"/>
        </w:rPr>
        <w:t xml:space="preserve"> the difficulty in predicting a stranger’ responses.</w:t>
      </w:r>
    </w:p>
    <w:p w:rsidR="00B97777" w:rsidRDefault="00B97777">
      <w:pPr>
        <w:ind w:firstLine="660"/>
        <w:rPr>
          <w:rFonts w:ascii="Times New Roman" w:hAnsi="Times New Roman"/>
          <w:szCs w:val="21"/>
        </w:rPr>
      </w:pPr>
      <w:r>
        <w:rPr>
          <w:rFonts w:ascii="Times New Roman" w:hAnsi="Times New Roman"/>
          <w:szCs w:val="21"/>
        </w:rPr>
        <w:t xml:space="preserve"> But the opposite can be true: strangers can </w:t>
      </w:r>
      <w:r>
        <w:rPr>
          <w:rFonts w:ascii="Times New Roman" w:hAnsi="Times New Roman"/>
          <w:szCs w:val="21"/>
          <w:u w:val="thick"/>
        </w:rPr>
        <w:t xml:space="preserve">36    </w:t>
      </w:r>
      <w:r>
        <w:rPr>
          <w:rFonts w:ascii="Times New Roman" w:hAnsi="Times New Roman"/>
          <w:szCs w:val="21"/>
        </w:rPr>
        <w:t xml:space="preserve"> opportunity. The opportunity to learn, to make new connections, to build bridges will benefit everyone. This is an internal</w:t>
      </w:r>
      <w:r>
        <w:rPr>
          <w:rFonts w:ascii="Times New Roman" w:hAnsi="Times New Roman"/>
          <w:szCs w:val="21"/>
          <w:u w:val="thick"/>
        </w:rPr>
        <w:t xml:space="preserve"> 37    </w:t>
      </w:r>
      <w:r>
        <w:rPr>
          <w:rFonts w:ascii="Times New Roman" w:hAnsi="Times New Roman"/>
          <w:szCs w:val="21"/>
        </w:rPr>
        <w:t xml:space="preserve">, not something that comes from outside. When we look for rejection and reasons to hold </w:t>
      </w:r>
      <w:r>
        <w:rPr>
          <w:rFonts w:ascii="Times New Roman" w:hAnsi="Times New Roman"/>
          <w:szCs w:val="21"/>
          <w:u w:val="thick"/>
        </w:rPr>
        <w:t xml:space="preserve">38    </w:t>
      </w:r>
      <w:r>
        <w:rPr>
          <w:rFonts w:ascii="Times New Roman" w:hAnsi="Times New Roman"/>
          <w:szCs w:val="21"/>
        </w:rPr>
        <w:t xml:space="preserve">, that’s exactly what we will find .On the other hand, if we seek possibility and look for people that need us </w:t>
      </w:r>
      <w:r>
        <w:rPr>
          <w:rFonts w:ascii="Times New Roman" w:hAnsi="Times New Roman"/>
          <w:szCs w:val="21"/>
          <w:u w:val="thick"/>
        </w:rPr>
        <w:t xml:space="preserve">39    </w:t>
      </w:r>
      <w:r>
        <w:rPr>
          <w:rFonts w:ascii="Times New Roman" w:hAnsi="Times New Roman"/>
          <w:szCs w:val="21"/>
        </w:rPr>
        <w:t xml:space="preserve"> we need them, there they are.</w:t>
      </w:r>
    </w:p>
    <w:p w:rsidR="00B97777" w:rsidRDefault="00B97777">
      <w:pPr>
        <w:ind w:firstLine="660"/>
        <w:rPr>
          <w:rFonts w:ascii="Times New Roman" w:hAnsi="Times New Roman"/>
          <w:szCs w:val="21"/>
        </w:rPr>
      </w:pPr>
      <w:r>
        <w:rPr>
          <w:rFonts w:ascii="Times New Roman" w:hAnsi="Times New Roman"/>
          <w:szCs w:val="21"/>
        </w:rPr>
        <w:t xml:space="preserve"> Everyone is, at some level , shy .Everyone has the instinct to hold back , </w:t>
      </w:r>
      <w:r>
        <w:rPr>
          <w:rFonts w:ascii="Times New Roman" w:hAnsi="Times New Roman"/>
          <w:szCs w:val="21"/>
          <w:u w:val="thick"/>
        </w:rPr>
        <w:t xml:space="preserve">40    </w:t>
      </w:r>
      <w:r>
        <w:rPr>
          <w:rFonts w:ascii="Times New Roman" w:hAnsi="Times New Roman"/>
          <w:szCs w:val="21"/>
        </w:rPr>
        <w:t xml:space="preserve"> that one has been rooted in their mind .Those that overcome it aren’t born </w:t>
      </w:r>
      <w:r>
        <w:rPr>
          <w:rFonts w:ascii="Times New Roman" w:hAnsi="Times New Roman"/>
          <w:szCs w:val="21"/>
          <w:u w:val="thick"/>
        </w:rPr>
        <w:t xml:space="preserve">41    </w:t>
      </w:r>
      <w:r>
        <w:rPr>
          <w:rFonts w:ascii="Times New Roman" w:hAnsi="Times New Roman"/>
          <w:szCs w:val="21"/>
        </w:rPr>
        <w:t xml:space="preserve">, they are people who realize the self-fulfilling truth of finding what they’re looking for. The diplomat is not different from you; they’ve </w:t>
      </w:r>
      <w:r>
        <w:rPr>
          <w:rFonts w:ascii="Times New Roman" w:hAnsi="Times New Roman"/>
          <w:szCs w:val="21"/>
          <w:u w:val="thick"/>
        </w:rPr>
        <w:t xml:space="preserve">42    </w:t>
      </w:r>
      <w:r>
        <w:rPr>
          <w:rFonts w:ascii="Times New Roman" w:hAnsi="Times New Roman"/>
          <w:szCs w:val="21"/>
        </w:rPr>
        <w:t xml:space="preserve"> made a generous choice, confronting their innate fear </w:t>
      </w:r>
      <w:r>
        <w:rPr>
          <w:rFonts w:ascii="Times New Roman" w:hAnsi="Times New Roman"/>
          <w:szCs w:val="21"/>
          <w:u w:val="thick"/>
        </w:rPr>
        <w:t xml:space="preserve">43    </w:t>
      </w:r>
      <w:r>
        <w:rPr>
          <w:rFonts w:ascii="Times New Roman" w:hAnsi="Times New Roman"/>
          <w:szCs w:val="21"/>
        </w:rPr>
        <w:t xml:space="preserve"> hiding from it. The reward for overcoming this inertia </w:t>
      </w:r>
      <w:r>
        <w:rPr>
          <w:rFonts w:ascii="Times New Roman" w:hAnsi="Times New Roman"/>
          <w:szCs w:val="21"/>
          <w:u w:val="thick"/>
        </w:rPr>
        <w:t xml:space="preserve">44    </w:t>
      </w:r>
      <w:r>
        <w:rPr>
          <w:rFonts w:ascii="Times New Roman" w:hAnsi="Times New Roman"/>
          <w:szCs w:val="21"/>
        </w:rPr>
        <w:t xml:space="preserve"> the connector and to everyone she connects.</w:t>
      </w:r>
    </w:p>
    <w:p w:rsidR="00B97777" w:rsidRDefault="00B97777">
      <w:pPr>
        <w:ind w:firstLine="660"/>
        <w:rPr>
          <w:rFonts w:ascii="Times New Roman" w:hAnsi="Times New Roman"/>
          <w:szCs w:val="21"/>
        </w:rPr>
      </w:pPr>
      <w:r>
        <w:rPr>
          <w:rFonts w:ascii="Times New Roman" w:hAnsi="Times New Roman"/>
          <w:szCs w:val="21"/>
        </w:rPr>
        <w:t xml:space="preserve"> It’s easier than ever to convene, to organize, to create spaces where strangers will </w:t>
      </w:r>
      <w:r>
        <w:rPr>
          <w:rFonts w:ascii="Times New Roman" w:hAnsi="Times New Roman"/>
          <w:szCs w:val="21"/>
          <w:u w:val="thick"/>
        </w:rPr>
        <w:t xml:space="preserve">45    </w:t>
      </w:r>
      <w:r>
        <w:rPr>
          <w:rFonts w:ascii="Times New Roman" w:hAnsi="Times New Roman"/>
          <w:szCs w:val="21"/>
        </w:rPr>
        <w:t xml:space="preserve"> to be strangers and turn into friends and </w:t>
      </w:r>
      <w:r>
        <w:rPr>
          <w:rFonts w:ascii="Times New Roman" w:hAnsi="Times New Roman"/>
          <w:szCs w:val="21"/>
          <w:u w:val="thick"/>
        </w:rPr>
        <w:t xml:space="preserve">46    </w:t>
      </w:r>
      <w:r>
        <w:rPr>
          <w:rFonts w:ascii="Times New Roman" w:hAnsi="Times New Roman"/>
          <w:szCs w:val="21"/>
        </w:rPr>
        <w:t xml:space="preserve">. Those that convene overcome their </w:t>
      </w:r>
      <w:r>
        <w:rPr>
          <w:rFonts w:ascii="Times New Roman" w:hAnsi="Times New Roman"/>
          <w:szCs w:val="21"/>
          <w:u w:val="thick"/>
        </w:rPr>
        <w:t xml:space="preserve">47    </w:t>
      </w:r>
      <w:r>
        <w:rPr>
          <w:rFonts w:ascii="Times New Roman" w:hAnsi="Times New Roman"/>
          <w:szCs w:val="21"/>
        </w:rPr>
        <w:t xml:space="preserve"> just one time , and then benefit from the generosity they’ve </w:t>
      </w:r>
      <w:r>
        <w:rPr>
          <w:rFonts w:ascii="Times New Roman" w:hAnsi="Times New Roman"/>
          <w:szCs w:val="21"/>
          <w:u w:val="thick"/>
        </w:rPr>
        <w:t xml:space="preserve">48    </w:t>
      </w:r>
      <w:r>
        <w:rPr>
          <w:rFonts w:ascii="Times New Roman" w:hAnsi="Times New Roman"/>
          <w:szCs w:val="21"/>
        </w:rPr>
        <w:t xml:space="preserve"> to the group . When we develop the ability to overcome the fears , the </w:t>
      </w:r>
      <w:r>
        <w:rPr>
          <w:rFonts w:ascii="Times New Roman" w:hAnsi="Times New Roman"/>
          <w:szCs w:val="21"/>
          <w:u w:val="thick"/>
        </w:rPr>
        <w:t xml:space="preserve">49  </w:t>
      </w:r>
      <w:r>
        <w:rPr>
          <w:rFonts w:ascii="Times New Roman" w:hAnsi="Times New Roman"/>
          <w:szCs w:val="21"/>
        </w:rPr>
        <w:t xml:space="preserve">and build the confidence and the motivation to get out and talk to strangers , we will turn them into a </w:t>
      </w:r>
      <w:r>
        <w:rPr>
          <w:rFonts w:ascii="Times New Roman" w:hAnsi="Times New Roman"/>
          <w:szCs w:val="21"/>
          <w:u w:val="thick"/>
        </w:rPr>
        <w:t xml:space="preserve">50   </w:t>
      </w:r>
      <w:r>
        <w:rPr>
          <w:rFonts w:ascii="Times New Roman" w:hAnsi="Times New Roman"/>
          <w:szCs w:val="21"/>
        </w:rPr>
        <w:t xml:space="preserve"> and create real value.</w:t>
      </w:r>
    </w:p>
    <w:p w:rsidR="00B97777" w:rsidRDefault="00B97777">
      <w:pPr>
        <w:ind w:firstLine="660"/>
        <w:rPr>
          <w:rFonts w:ascii="Times New Roman" w:hAnsi="Times New Roman"/>
          <w:szCs w:val="21"/>
        </w:rPr>
      </w:pPr>
      <w:r>
        <w:rPr>
          <w:rFonts w:ascii="Times New Roman" w:hAnsi="Times New Roman"/>
          <w:szCs w:val="21"/>
        </w:rPr>
        <w:t xml:space="preserve">31.  A. allergy  B. attack   C. assault   D. alert </w:t>
      </w:r>
    </w:p>
    <w:p w:rsidR="00B97777" w:rsidRDefault="00B97777">
      <w:pPr>
        <w:ind w:firstLine="660"/>
        <w:rPr>
          <w:rFonts w:ascii="Times New Roman" w:hAnsi="Times New Roman"/>
          <w:szCs w:val="21"/>
        </w:rPr>
      </w:pPr>
      <w:r>
        <w:rPr>
          <w:rFonts w:ascii="Times New Roman" w:hAnsi="Times New Roman"/>
          <w:szCs w:val="21"/>
        </w:rPr>
        <w:t>32.  A. fatal    B. superficial   C. direct   D. perpetual</w:t>
      </w:r>
    </w:p>
    <w:p w:rsidR="00B97777" w:rsidRDefault="00B97777" w:rsidP="00A33E3F">
      <w:pPr>
        <w:ind w:leftChars="315" w:left="31680" w:hangingChars="400" w:firstLine="31680"/>
        <w:rPr>
          <w:rFonts w:ascii="Times New Roman" w:hAnsi="Times New Roman"/>
          <w:szCs w:val="21"/>
        </w:rPr>
      </w:pPr>
      <w:r>
        <w:rPr>
          <w:rFonts w:ascii="Times New Roman" w:hAnsi="Times New Roman"/>
          <w:szCs w:val="21"/>
        </w:rPr>
        <w:t xml:space="preserve">33.  A. discontent  B. insecurity  </w:t>
      </w:r>
    </w:p>
    <w:p w:rsidR="00B97777" w:rsidRDefault="00B97777" w:rsidP="00A33E3F">
      <w:pPr>
        <w:ind w:firstLineChars="500" w:firstLine="31680"/>
        <w:rPr>
          <w:rFonts w:ascii="Times New Roman" w:hAnsi="Times New Roman"/>
          <w:szCs w:val="21"/>
        </w:rPr>
      </w:pPr>
      <w:r>
        <w:rPr>
          <w:rFonts w:ascii="Times New Roman" w:hAnsi="Times New Roman"/>
          <w:szCs w:val="21"/>
        </w:rPr>
        <w:t>C. impatience  D. uncertainty</w:t>
      </w:r>
    </w:p>
    <w:p w:rsidR="00B97777" w:rsidRDefault="00B97777">
      <w:pPr>
        <w:ind w:firstLine="660"/>
        <w:rPr>
          <w:rFonts w:ascii="Times New Roman" w:hAnsi="Times New Roman"/>
          <w:szCs w:val="21"/>
        </w:rPr>
      </w:pPr>
      <w:r>
        <w:rPr>
          <w:rFonts w:ascii="Times New Roman" w:hAnsi="Times New Roman"/>
          <w:szCs w:val="21"/>
        </w:rPr>
        <w:t>34.  A. revolves  B. evolves   C. dissolves  D. involves</w:t>
      </w:r>
    </w:p>
    <w:p w:rsidR="00B97777" w:rsidRDefault="00B97777">
      <w:pPr>
        <w:ind w:firstLine="660"/>
        <w:rPr>
          <w:rFonts w:ascii="Times New Roman" w:hAnsi="Times New Roman"/>
          <w:szCs w:val="21"/>
        </w:rPr>
      </w:pPr>
      <w:r>
        <w:rPr>
          <w:rFonts w:ascii="Times New Roman" w:hAnsi="Times New Roman"/>
          <w:szCs w:val="21"/>
        </w:rPr>
        <w:t>35.  A. in spite of  B. due to  C. but for  D. with regard to</w:t>
      </w:r>
    </w:p>
    <w:p w:rsidR="00B97777" w:rsidRDefault="00B97777">
      <w:pPr>
        <w:ind w:firstLine="660"/>
        <w:rPr>
          <w:rFonts w:ascii="Times New Roman" w:hAnsi="Times New Roman"/>
          <w:szCs w:val="21"/>
        </w:rPr>
      </w:pPr>
      <w:r>
        <w:rPr>
          <w:rFonts w:ascii="Times New Roman" w:hAnsi="Times New Roman"/>
          <w:szCs w:val="21"/>
        </w:rPr>
        <w:t>36.  A. signify  B. imply  C. represent  D. denote</w:t>
      </w:r>
    </w:p>
    <w:p w:rsidR="00B97777" w:rsidRDefault="00B97777">
      <w:pPr>
        <w:ind w:firstLine="660"/>
        <w:rPr>
          <w:rFonts w:ascii="Times New Roman" w:hAnsi="Times New Roman"/>
          <w:szCs w:val="21"/>
        </w:rPr>
      </w:pPr>
      <w:r>
        <w:rPr>
          <w:rFonts w:ascii="Times New Roman" w:hAnsi="Times New Roman"/>
          <w:szCs w:val="21"/>
        </w:rPr>
        <w:t>37.  A. debate  B. strife  C. quarrel  D. conflict</w:t>
      </w:r>
    </w:p>
    <w:p w:rsidR="00B97777" w:rsidRDefault="00B97777">
      <w:pPr>
        <w:ind w:firstLine="660"/>
        <w:rPr>
          <w:rFonts w:ascii="Times New Roman" w:hAnsi="Times New Roman"/>
          <w:szCs w:val="21"/>
        </w:rPr>
      </w:pPr>
      <w:r>
        <w:rPr>
          <w:rFonts w:ascii="Times New Roman" w:hAnsi="Times New Roman"/>
          <w:szCs w:val="21"/>
        </w:rPr>
        <w:t>38.  A. out  B. off  C. up  D. back</w:t>
      </w:r>
    </w:p>
    <w:p w:rsidR="00B97777" w:rsidRDefault="00B97777">
      <w:pPr>
        <w:ind w:firstLine="660"/>
        <w:rPr>
          <w:rFonts w:ascii="Times New Roman" w:hAnsi="Times New Roman"/>
          <w:szCs w:val="21"/>
        </w:rPr>
      </w:pPr>
      <w:r>
        <w:rPr>
          <w:rFonts w:ascii="Times New Roman" w:hAnsi="Times New Roman"/>
          <w:szCs w:val="21"/>
        </w:rPr>
        <w:t>39.  A. as well as  B. as much as  C. as good as  D. as such as</w:t>
      </w:r>
    </w:p>
    <w:p w:rsidR="00B97777" w:rsidRDefault="00B97777">
      <w:pPr>
        <w:rPr>
          <w:rFonts w:ascii="Times New Roman" w:hAnsi="Times New Roman"/>
          <w:szCs w:val="21"/>
        </w:rPr>
      </w:pPr>
      <w:r>
        <w:rPr>
          <w:rFonts w:ascii="Times New Roman" w:hAnsi="Times New Roman"/>
          <w:szCs w:val="21"/>
        </w:rPr>
        <w:t xml:space="preserve">      40.  A. even  B. nevertheless  C. because  D. therefore</w:t>
      </w:r>
    </w:p>
    <w:p w:rsidR="00B97777" w:rsidRDefault="00B97777">
      <w:pPr>
        <w:rPr>
          <w:rFonts w:ascii="Times New Roman" w:hAnsi="Times New Roman"/>
          <w:szCs w:val="21"/>
        </w:rPr>
      </w:pPr>
      <w:r>
        <w:rPr>
          <w:rFonts w:ascii="Times New Roman" w:hAnsi="Times New Roman"/>
          <w:szCs w:val="21"/>
        </w:rPr>
        <w:t xml:space="preserve">      41.   A. solitary  B. extraverted  C. amiable  D. sociable</w:t>
      </w:r>
    </w:p>
    <w:p w:rsidR="00B97777" w:rsidRDefault="00B97777">
      <w:pPr>
        <w:rPr>
          <w:rFonts w:ascii="Times New Roman" w:hAnsi="Times New Roman"/>
          <w:szCs w:val="21"/>
        </w:rPr>
      </w:pPr>
      <w:r>
        <w:rPr>
          <w:rFonts w:ascii="Times New Roman" w:hAnsi="Times New Roman"/>
          <w:szCs w:val="21"/>
        </w:rPr>
        <w:t xml:space="preserve">      42.   A. scarcely  B. merely  C. hardly  D. rarely</w:t>
      </w:r>
    </w:p>
    <w:p w:rsidR="00B97777" w:rsidRDefault="00B97777">
      <w:pPr>
        <w:rPr>
          <w:rFonts w:ascii="Times New Roman" w:hAnsi="Times New Roman"/>
          <w:szCs w:val="21"/>
        </w:rPr>
      </w:pPr>
      <w:r>
        <w:rPr>
          <w:rFonts w:ascii="Times New Roman" w:hAnsi="Times New Roman"/>
          <w:szCs w:val="21"/>
        </w:rPr>
        <w:t xml:space="preserve">      43.   A. regardless of  B. instead of   C. except for  D. more than</w:t>
      </w:r>
    </w:p>
    <w:p w:rsidR="00B97777" w:rsidRDefault="00B97777">
      <w:pPr>
        <w:rPr>
          <w:rFonts w:ascii="Times New Roman" w:hAnsi="Times New Roman"/>
          <w:szCs w:val="21"/>
        </w:rPr>
      </w:pPr>
      <w:r>
        <w:rPr>
          <w:rFonts w:ascii="Times New Roman" w:hAnsi="Times New Roman"/>
          <w:szCs w:val="21"/>
        </w:rPr>
        <w:t xml:space="preserve">      44.   A. imposes on  B. attaches to  C. belongs to  D. depends on</w:t>
      </w:r>
    </w:p>
    <w:p w:rsidR="00B97777" w:rsidRDefault="00B97777">
      <w:pPr>
        <w:rPr>
          <w:rFonts w:ascii="Times New Roman" w:hAnsi="Times New Roman"/>
          <w:szCs w:val="21"/>
        </w:rPr>
      </w:pPr>
      <w:r>
        <w:rPr>
          <w:rFonts w:ascii="Times New Roman" w:hAnsi="Times New Roman"/>
          <w:szCs w:val="21"/>
        </w:rPr>
        <w:t xml:space="preserve">      45.   A. expect  B. cease  C. disguise  D. relieve</w:t>
      </w:r>
    </w:p>
    <w:p w:rsidR="00B97777" w:rsidRDefault="00B97777">
      <w:pPr>
        <w:rPr>
          <w:rFonts w:ascii="Times New Roman" w:hAnsi="Times New Roman"/>
          <w:szCs w:val="21"/>
        </w:rPr>
      </w:pPr>
      <w:r>
        <w:rPr>
          <w:rFonts w:ascii="Times New Roman" w:hAnsi="Times New Roman"/>
          <w:szCs w:val="21"/>
        </w:rPr>
        <w:t xml:space="preserve">      46.   A. aliens  B. associates  C. accomplices  D. allies</w:t>
      </w:r>
    </w:p>
    <w:p w:rsidR="00B97777" w:rsidRDefault="00B97777">
      <w:pPr>
        <w:rPr>
          <w:rFonts w:ascii="Times New Roman" w:hAnsi="Times New Roman"/>
          <w:szCs w:val="21"/>
        </w:rPr>
      </w:pPr>
      <w:r>
        <w:rPr>
          <w:rFonts w:ascii="Times New Roman" w:hAnsi="Times New Roman"/>
          <w:szCs w:val="21"/>
        </w:rPr>
        <w:t xml:space="preserve">      47.   A. resistance  B. rebellion  C. rejection  D. restriction</w:t>
      </w:r>
    </w:p>
    <w:p w:rsidR="00B97777" w:rsidRDefault="00B97777">
      <w:pPr>
        <w:rPr>
          <w:rFonts w:ascii="Times New Roman" w:hAnsi="Times New Roman"/>
          <w:szCs w:val="21"/>
        </w:rPr>
      </w:pPr>
      <w:r>
        <w:rPr>
          <w:rFonts w:ascii="Times New Roman" w:hAnsi="Times New Roman"/>
          <w:szCs w:val="21"/>
        </w:rPr>
        <w:t xml:space="preserve">      48.   A. dispatched  </w:t>
      </w:r>
      <w:r>
        <w:rPr>
          <w:rFonts w:ascii="Times New Roman" w:hAnsi="Times New Roman"/>
          <w:szCs w:val="21"/>
        </w:rPr>
        <w:tab/>
        <w:t>B. delivered   C. inherited  D. committed</w:t>
      </w:r>
    </w:p>
    <w:p w:rsidR="00B97777" w:rsidRDefault="00B97777">
      <w:pPr>
        <w:rPr>
          <w:rFonts w:ascii="Times New Roman" w:hAnsi="Times New Roman"/>
          <w:szCs w:val="21"/>
        </w:rPr>
      </w:pPr>
      <w:r>
        <w:rPr>
          <w:rFonts w:ascii="Times New Roman" w:hAnsi="Times New Roman"/>
          <w:szCs w:val="21"/>
        </w:rPr>
        <w:t xml:space="preserve">      49.   A. bluntness  B. depression    C. impulsion  D. hesitation</w:t>
      </w:r>
    </w:p>
    <w:p w:rsidR="00B97777" w:rsidRDefault="00B97777">
      <w:pPr>
        <w:rPr>
          <w:rFonts w:ascii="Times New Roman" w:hAnsi="Times New Roman"/>
          <w:szCs w:val="21"/>
        </w:rPr>
      </w:pPr>
      <w:r>
        <w:rPr>
          <w:rFonts w:ascii="Times New Roman" w:hAnsi="Times New Roman"/>
          <w:szCs w:val="21"/>
        </w:rPr>
        <w:t xml:space="preserve">      50 .   A. band   B. gang  C. swarm  D. tribe</w:t>
      </w:r>
    </w:p>
    <w:p w:rsidR="00B97777" w:rsidRDefault="00B97777">
      <w:pPr>
        <w:rPr>
          <w:rFonts w:ascii="Times New Roman" w:hAnsi="Times New Roman"/>
          <w:szCs w:val="21"/>
        </w:rPr>
      </w:pPr>
    </w:p>
    <w:p w:rsidR="00B97777" w:rsidRDefault="00B97777">
      <w:pPr>
        <w:rPr>
          <w:rFonts w:ascii="Times New Roman" w:hAnsi="Times New Roman"/>
        </w:rPr>
      </w:pPr>
      <w:r>
        <w:t xml:space="preserve">Part </w:t>
      </w:r>
      <w:r>
        <w:rPr>
          <w:rFonts w:ascii="宋体" w:hAnsi="宋体" w:hint="eastAsia"/>
        </w:rPr>
        <w:t>Ⅳ</w:t>
      </w:r>
      <w:r>
        <w:rPr>
          <w:rFonts w:ascii="Times New Roman" w:hAnsi="Times New Roman"/>
        </w:rPr>
        <w:t xml:space="preserve"> Grammar &amp; Vocabulary</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 xml:space="preserve"> There are thirty sentences in this section. Beneath each sentence there are four words, phrases or statements marked A,B,C and D. Choose one word, phrase or statement that best completes the sentence.</w:t>
      </w:r>
    </w:p>
    <w:p w:rsidR="00B97777" w:rsidRDefault="00B97777">
      <w:pPr>
        <w:rPr>
          <w:rFonts w:ascii="Times New Roman" w:hAnsi="Times New Roman"/>
          <w:b/>
          <w:i/>
        </w:rPr>
      </w:pPr>
      <w:r>
        <w:rPr>
          <w:rFonts w:ascii="Times New Roman" w:hAnsi="Times New Roman"/>
          <w:b/>
          <w:i/>
        </w:rPr>
        <w:t xml:space="preserve">   Mark your answers on Answer Sheet Two.</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51. Which of the following italicized parts serves as an appositive? </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All citizens, rich and poor, should support their governments which are now working on a further reform because it represents of the majority.</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B. All citizens, rich and poor, should support their governments which are now working on a further reform because it represents of the majority.</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C. All citizens, rich and poor, should support their governments which are now working on a further reform because it represents of the majority.</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D. All citizens, rich and poor, should support their governments which are now working on a further reform because it represents of the majority.</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52. Small as they are , cells means a lot in biology. The italicized part functions as a(n)______in the sentence.</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adverbial clause                 B. imperative sentence  </w:t>
      </w:r>
    </w:p>
    <w:p w:rsidR="00B97777" w:rsidRDefault="00B97777" w:rsidP="00A33E3F">
      <w:pPr>
        <w:ind w:leftChars="200" w:left="31680" w:hangingChars="100" w:firstLine="31680"/>
        <w:rPr>
          <w:rFonts w:ascii="Times New Roman" w:hAnsi="Times New Roman"/>
          <w:szCs w:val="21"/>
        </w:rPr>
      </w:pPr>
      <w:r>
        <w:rPr>
          <w:rFonts w:ascii="Times New Roman" w:hAnsi="Times New Roman"/>
          <w:szCs w:val="21"/>
        </w:rPr>
        <w:t>C. adverbial clause of concession     D. subjunctive mood</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53. Which of the following is not an imperative sentence?</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Let it be or you will never get rid of it.</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B. I hope that l can meet you soon.</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C. Keep moving until we reach our destination.</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D. Cut the meat into several pieces and steam them for an hour.</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54. Which of the following CANNOT be used as a verb?</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Deal   B. Demo   C. Dream  D. Harvest</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55.The following determiners(</w:t>
      </w:r>
      <w:r>
        <w:rPr>
          <w:rFonts w:ascii="Times New Roman" w:hint="eastAsia"/>
          <w:szCs w:val="21"/>
        </w:rPr>
        <w:t>限定词</w:t>
      </w:r>
      <w:r>
        <w:rPr>
          <w:rFonts w:ascii="Times New Roman" w:hAnsi="Times New Roman"/>
          <w:szCs w:val="21"/>
        </w:rPr>
        <w:t>) can be used with both countable and uncountable nouns EXCEPT________.</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more  B. a lot of   C. a great deal of  D. enough</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56. Which of the following sentences contains a passive voice?</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If you cannot change it, get used to it.</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B. l used to go to school at an early time.</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C. Powder is used to make noodles.</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D. Never waste the used or you will regret for your decision.</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57. Which of the following is not an adverbial sentence?</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l shall go rain and shine.</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B. We knew each other when we were young.</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C. The fact that the president was killed proved to be false.</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D. He passed one of the most difficult exams because he works hard.</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58. One or two reasons_______ suggested.</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was  B. were  C. has been  D. been</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59. It________all the night . There are big puddles in the garden.</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must have been raining  B. must be raining</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C. could have been rained  D. may have been raining</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60. The cadres should respect the masses , and avoid ________them.</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putting on air with  B. putting on airs with </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C. putting on air to     D. putting on airs to </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61.________he was out of sight of his daughter he wanted to see her.</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Directly  B.</w:t>
      </w:r>
      <w:r>
        <w:rPr>
          <w:rFonts w:ascii="Times New Roman" w:hAnsi="Times New Roman"/>
          <w:szCs w:val="21"/>
        </w:rPr>
        <w:tab/>
        <w:t>When  C. While  D. Once</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62. He ________be punished if he disobeys the law.</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might  B. should   C. could   D.  shall</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63. Although he offered me ________,l still didn’t accept that job.</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the double amount  B. the half amount  C. double the amount   D. the twice amount </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64.________ you in my position ,you would do the same.</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Were  B. Had been  C. Are   D. Being</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65. Which italicized part in the following sentence has different function from others?</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lt is no use going there so early .</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B. It is a waste of time your talking to him .</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C. lt doesn’t matter what you do.</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D. lt was his best suit that john wore to the dance.</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66. Those </w:t>
      </w:r>
      <w:r>
        <w:rPr>
          <w:rFonts w:ascii="Times New Roman" w:hAnsi="Times New Roman"/>
          <w:szCs w:val="21"/>
          <w:u w:val="thick"/>
        </w:rPr>
        <w:t>cut-throat</w:t>
      </w:r>
      <w:r>
        <w:rPr>
          <w:rFonts w:ascii="Times New Roman" w:hAnsi="Times New Roman"/>
          <w:szCs w:val="21"/>
        </w:rPr>
        <w:t xml:space="preserve"> competitions may do harm to the whole society . The underlined part means_________.</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killing  B. fierce  C. cooperative  D. fashion</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67.She has been put off by his _____remarks.</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offensive  B. extensive  C. dissolves  D. constrains</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68. On impulse ,muscle _______when shocked by electricity.</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shrinks  B. contracts  C. dissolves   D. constrains </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69.lf you shut your door to all errors, truth will be ________.</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shut in  B. shut up  C. shut out  D. shut down </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70. When four banks failed in one day ,there was a ______among businessmen.</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panic  B. fear  C. fright  D. dismay</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71. Their courage and perseverance will carry them _______all their difficulties.</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on  B. out  C. off  D. through</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72. You may use tapes as ______material to teach English.</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oral   B. annual   C. visual   D. aural</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73. ________,this painting costs more but is really cheaper. </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Beyond comparison  B. Without comparison  C. In comparison  D. By comparison </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74. He told me _______what had happened.</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shortly   B. briefly   C. quickly   D. smoothly</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75. The soldiers on the base are busy laying mines around the military________.</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aim   B. goal   C. target   D. object</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76. Similarly , who dare to cooperate with a government which dare not say the truth and dare not _____the error?</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admit      B. concede     C. confess  D. accept</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77. Several of his proposals about reforms in the company simply don’t </w:t>
      </w:r>
      <w:r>
        <w:rPr>
          <w:rFonts w:ascii="Times New Roman" w:hAnsi="Times New Roman"/>
          <w:szCs w:val="21"/>
          <w:u w:val="thick"/>
        </w:rPr>
        <w:t>hold water</w:t>
      </w:r>
      <w:r>
        <w:rPr>
          <w:rFonts w:ascii="Times New Roman" w:hAnsi="Times New Roman"/>
          <w:szCs w:val="21"/>
        </w:rPr>
        <w:t>. The underlined part means _______.</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stand up to test     B. get passed      C. sound realistic  D. gain support</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78.The volunteers serving in the Olympic venues are all________.</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of their accord         B. with their accord </w:t>
      </w:r>
    </w:p>
    <w:p w:rsidR="00B97777" w:rsidRDefault="00B97777" w:rsidP="00A33E3F">
      <w:pPr>
        <w:ind w:leftChars="150" w:left="31680" w:hangingChars="150" w:firstLine="31680"/>
        <w:rPr>
          <w:rFonts w:ascii="Times New Roman" w:hAnsi="Times New Roman"/>
          <w:szCs w:val="21"/>
        </w:rPr>
      </w:pPr>
      <w:r>
        <w:rPr>
          <w:rFonts w:ascii="Times New Roman" w:hAnsi="Times New Roman"/>
          <w:szCs w:val="21"/>
        </w:rPr>
        <w:t xml:space="preserve"> C. to their accord         D. by their accord</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79. They decided to </w:t>
      </w:r>
      <w:r>
        <w:rPr>
          <w:rFonts w:ascii="Times New Roman" w:hAnsi="Times New Roman"/>
          <w:szCs w:val="21"/>
          <w:u w:val="thick"/>
        </w:rPr>
        <w:t>have done with</w:t>
      </w:r>
      <w:r>
        <w:rPr>
          <w:rFonts w:ascii="Times New Roman" w:hAnsi="Times New Roman"/>
          <w:szCs w:val="21"/>
        </w:rPr>
        <w:t xml:space="preserve"> this futile argument half an hour ago . The underlined part means _______.</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end  B. continue  C. resume  D. review </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80. Some people believe that the spirit is ________.</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    A. immortal   B. amoral   C. immoral    D. eternal</w:t>
      </w:r>
    </w:p>
    <w:p w:rsidR="00B97777" w:rsidRDefault="00B97777" w:rsidP="00A33E3F">
      <w:pPr>
        <w:ind w:left="31680" w:hangingChars="300" w:firstLine="31680"/>
        <w:rPr>
          <w:rFonts w:ascii="Times New Roman" w:hAnsi="Times New Roman"/>
          <w:szCs w:val="21"/>
        </w:rPr>
      </w:pPr>
    </w:p>
    <w:p w:rsidR="00B97777" w:rsidRDefault="00B97777">
      <w:pPr>
        <w:rPr>
          <w:rFonts w:ascii="Times New Roman" w:hAnsi="Times New Roman"/>
        </w:rPr>
      </w:pPr>
      <w:r>
        <w:rPr>
          <w:rFonts w:ascii="Times New Roman" w:hAnsi="Times New Roman"/>
        </w:rPr>
        <w:t xml:space="preserve">Part </w:t>
      </w:r>
      <w:r>
        <w:rPr>
          <w:rFonts w:ascii="宋体" w:hAnsi="宋体" w:hint="eastAsia"/>
        </w:rPr>
        <w:t>Ⅴ</w:t>
      </w:r>
      <w:r>
        <w:rPr>
          <w:rFonts w:ascii="Times New Roman" w:hAnsi="Times New Roman"/>
        </w:rPr>
        <w:t xml:space="preserve"> Reading Comprehension</w:t>
      </w:r>
    </w:p>
    <w:p w:rsidR="00B97777" w:rsidRDefault="00B97777">
      <w:pPr>
        <w:rPr>
          <w:rFonts w:ascii="Times New Roman" w:hAnsi="Times New Roman"/>
          <w:b/>
          <w:i/>
        </w:rPr>
      </w:pPr>
      <w:r>
        <w:rPr>
          <w:rFonts w:ascii="Times New Roman" w:hAnsi="Times New Roman"/>
        </w:rPr>
        <w:t xml:space="preserve">  </w:t>
      </w:r>
      <w:r>
        <w:rPr>
          <w:rFonts w:ascii="Times New Roman" w:hAnsi="Times New Roman"/>
          <w:b/>
          <w:i/>
        </w:rPr>
        <w:t xml:space="preserve"> In this section there four passages followed by questions or unfinished statements, each with four suggested answers marked A, B, C and D. Choose the one that you think is the best answer.</w:t>
      </w:r>
    </w:p>
    <w:p w:rsidR="00B97777" w:rsidRDefault="00B97777">
      <w:pPr>
        <w:rPr>
          <w:rFonts w:ascii="Times New Roman" w:hAnsi="Times New Roman"/>
          <w:b/>
          <w:i/>
        </w:rPr>
      </w:pPr>
      <w:r>
        <w:rPr>
          <w:rFonts w:ascii="Times New Roman" w:hAnsi="Times New Roman"/>
          <w:b/>
          <w:i/>
        </w:rPr>
        <w:t xml:space="preserve">   Mark your answers on Answer Sheet Two.</w:t>
      </w:r>
    </w:p>
    <w:p w:rsidR="00B97777" w:rsidRDefault="00B97777" w:rsidP="00A33E3F">
      <w:pPr>
        <w:ind w:left="31680" w:hangingChars="300" w:firstLine="31680"/>
        <w:rPr>
          <w:rFonts w:ascii="Times New Roman" w:hAnsi="Times New Roman"/>
          <w:szCs w:val="21"/>
        </w:rPr>
      </w:pPr>
      <w:r>
        <w:rPr>
          <w:rFonts w:ascii="Times New Roman" w:hAnsi="Times New Roman"/>
          <w:szCs w:val="21"/>
        </w:rPr>
        <w:t>TEXT A</w:t>
      </w:r>
    </w:p>
    <w:p w:rsidR="00B97777" w:rsidRDefault="00B97777" w:rsidP="00A33E3F">
      <w:pPr>
        <w:ind w:firstLineChars="100" w:firstLine="31680"/>
        <w:rPr>
          <w:rFonts w:ascii="Times New Roman" w:hAnsi="Times New Roman"/>
          <w:szCs w:val="21"/>
        </w:rPr>
      </w:pPr>
      <w:r>
        <w:rPr>
          <w:rFonts w:ascii="Times New Roman" w:hAnsi="Times New Roman"/>
          <w:szCs w:val="21"/>
        </w:rPr>
        <w:t>Breathing in large amounts of traffic fumes can trigger a heart attack up to six hours after</w:t>
      </w:r>
    </w:p>
    <w:p w:rsidR="00B97777" w:rsidRDefault="00B97777" w:rsidP="00A33E3F">
      <w:pPr>
        <w:ind w:left="31680" w:hangingChars="300" w:firstLine="31680"/>
        <w:rPr>
          <w:rFonts w:ascii="Times New Roman" w:hAnsi="Times New Roman"/>
          <w:szCs w:val="21"/>
        </w:rPr>
      </w:pPr>
      <w:r>
        <w:rPr>
          <w:rFonts w:ascii="Times New Roman" w:hAnsi="Times New Roman"/>
          <w:szCs w:val="21"/>
        </w:rPr>
        <w:t>exposure , according to research which reaffirms the health risks associated with pollution.</w:t>
      </w:r>
    </w:p>
    <w:p w:rsidR="00B97777" w:rsidRDefault="00B97777" w:rsidP="00A33E3F">
      <w:pPr>
        <w:ind w:leftChars="150" w:left="31680" w:hangingChars="150" w:firstLine="31680"/>
        <w:rPr>
          <w:rFonts w:ascii="Times New Roman" w:hAnsi="Times New Roman"/>
          <w:szCs w:val="21"/>
        </w:rPr>
      </w:pPr>
      <w:r>
        <w:rPr>
          <w:rFonts w:ascii="Times New Roman" w:hAnsi="Times New Roman"/>
          <w:szCs w:val="21"/>
        </w:rPr>
        <w:t>The study, in the British Medical Journal, found that high levels of pollution can increase the</w:t>
      </w:r>
    </w:p>
    <w:p w:rsidR="00B97777" w:rsidRDefault="00B97777">
      <w:pPr>
        <w:rPr>
          <w:rFonts w:ascii="Times New Roman" w:hAnsi="Times New Roman"/>
          <w:szCs w:val="21"/>
        </w:rPr>
      </w:pPr>
      <w:r>
        <w:rPr>
          <w:rFonts w:ascii="Times New Roman" w:hAnsi="Times New Roman"/>
          <w:szCs w:val="21"/>
        </w:rPr>
        <w:t>risk of suffering a heart attack. It identifies exposure to pollutant particles and nitrogen dioxide expelled by cars, which are both markers of contaminated urban atmospheres, as the main culprits.</w:t>
      </w:r>
    </w:p>
    <w:p w:rsidR="00B97777" w:rsidRDefault="00B97777" w:rsidP="00A33E3F">
      <w:pPr>
        <w:ind w:leftChars="100" w:left="31680" w:hangingChars="200" w:firstLine="31680"/>
        <w:rPr>
          <w:rFonts w:ascii="Times New Roman" w:hAnsi="Times New Roman"/>
          <w:szCs w:val="21"/>
        </w:rPr>
      </w:pPr>
      <w:r>
        <w:rPr>
          <w:rFonts w:ascii="Times New Roman" w:hAnsi="Times New Roman"/>
          <w:szCs w:val="21"/>
        </w:rPr>
        <w:t xml:space="preserve">The authors quantify the risk as small---up to 1.3% higher risk of a heart attack up to six hours </w:t>
      </w:r>
    </w:p>
    <w:p w:rsidR="00B97777" w:rsidRDefault="00B97777" w:rsidP="00A33E3F">
      <w:pPr>
        <w:ind w:left="31680" w:hangingChars="300" w:firstLine="31680"/>
        <w:rPr>
          <w:rFonts w:ascii="Times New Roman" w:hAnsi="Times New Roman"/>
          <w:szCs w:val="21"/>
        </w:rPr>
      </w:pPr>
      <w:r>
        <w:rPr>
          <w:rFonts w:ascii="Times New Roman" w:hAnsi="Times New Roman"/>
          <w:szCs w:val="21"/>
        </w:rPr>
        <w:t>substances into the lungs can bring forward by a few hours a heart attack that wound have</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happened anyway. This is called </w:t>
      </w:r>
      <w:r>
        <w:rPr>
          <w:rFonts w:ascii="Times New Roman" w:hAnsi="Times New Roman"/>
          <w:b/>
          <w:szCs w:val="21"/>
        </w:rPr>
        <w:t xml:space="preserve">short-term displacement </w:t>
      </w:r>
      <w:r>
        <w:rPr>
          <w:rFonts w:ascii="Times New Roman" w:hAnsi="Times New Roman"/>
          <w:szCs w:val="21"/>
        </w:rPr>
        <w:t>or the “harvesting” effect of pollution.</w:t>
      </w:r>
    </w:p>
    <w:p w:rsidR="00B97777" w:rsidRDefault="00B97777" w:rsidP="00A33E3F">
      <w:pPr>
        <w:ind w:leftChars="150" w:left="31680" w:hangingChars="150" w:firstLine="31680"/>
        <w:rPr>
          <w:rFonts w:ascii="Times New Roman" w:hAnsi="Times New Roman"/>
          <w:szCs w:val="21"/>
        </w:rPr>
      </w:pPr>
      <w:r>
        <w:rPr>
          <w:rFonts w:ascii="Times New Roman" w:hAnsi="Times New Roman"/>
          <w:szCs w:val="21"/>
        </w:rPr>
        <w:t>Krishnan Bhaskaran and six colleagues at the London School of Hygiene and Tropical</w:t>
      </w:r>
    </w:p>
    <w:p w:rsidR="00B97777" w:rsidRDefault="00B97777">
      <w:pPr>
        <w:rPr>
          <w:rFonts w:ascii="Times New Roman" w:hAnsi="Times New Roman"/>
          <w:szCs w:val="21"/>
        </w:rPr>
      </w:pPr>
      <w:r>
        <w:rPr>
          <w:rFonts w:ascii="Times New Roman" w:hAnsi="Times New Roman"/>
          <w:szCs w:val="21"/>
        </w:rPr>
        <w:t>Medicine examined 79,288 heart attacks that occurred in 15 urban areas of England and Wales in 2003-2006, from the Myocardial Ischaemia National Audit Project. They then examined how much pollution occurred in those areas at the time those patients suffered their heart attack , using data from UK National Air Quality Archive.</w:t>
      </w:r>
    </w:p>
    <w:p w:rsidR="00B97777" w:rsidRDefault="00B97777" w:rsidP="00A33E3F">
      <w:pPr>
        <w:ind w:leftChars="150" w:left="31680" w:hangingChars="150" w:firstLine="31680"/>
        <w:rPr>
          <w:rFonts w:ascii="Times New Roman" w:hAnsi="Times New Roman"/>
          <w:szCs w:val="21"/>
        </w:rPr>
      </w:pPr>
      <w:r>
        <w:rPr>
          <w:rFonts w:ascii="Times New Roman" w:hAnsi="Times New Roman"/>
          <w:szCs w:val="21"/>
        </w:rPr>
        <w:t>The study emerges as the government is facing legal action from the environment group Clien</w:t>
      </w:r>
    </w:p>
    <w:p w:rsidR="00B97777" w:rsidRDefault="00B97777">
      <w:pPr>
        <w:rPr>
          <w:rFonts w:ascii="Times New Roman" w:hAnsi="Times New Roman"/>
          <w:szCs w:val="21"/>
        </w:rPr>
      </w:pPr>
      <w:r>
        <w:rPr>
          <w:rFonts w:ascii="Times New Roman" w:hAnsi="Times New Roman"/>
          <w:szCs w:val="21"/>
        </w:rPr>
        <w:t>Earth for not protecting the health of people in towns and cities from pollution’ damaging effects. Caroline Spelman, the environment secretary, is likely to face a judicial review before Christmas. Pollution is estimated to cause 29,000 premature death a year in the UK, including 4,200 in London alone, said Jenny Bates, an air pollution campaigner at Friends of the Earth.” This study adds to the urgent need for bold action to cut air pollution in order to compel with EU limits.”She said.</w:t>
      </w:r>
    </w:p>
    <w:p w:rsidR="00B97777" w:rsidRDefault="00B97777" w:rsidP="00A33E3F">
      <w:pPr>
        <w:ind w:leftChars="150" w:left="31680" w:hangingChars="150" w:firstLine="31680"/>
        <w:rPr>
          <w:rFonts w:ascii="Times New Roman" w:hAnsi="Times New Roman"/>
          <w:szCs w:val="21"/>
        </w:rPr>
      </w:pPr>
      <w:r>
        <w:rPr>
          <w:rFonts w:ascii="Times New Roman" w:hAnsi="Times New Roman"/>
          <w:szCs w:val="21"/>
        </w:rPr>
        <w:t>A Department for Environment, Food and Rural Affairs spokesman said, “We want to keep</w:t>
      </w:r>
    </w:p>
    <w:p w:rsidR="00B97777" w:rsidRDefault="00B97777" w:rsidP="00A33E3F">
      <w:pPr>
        <w:ind w:left="31680" w:hangingChars="300" w:firstLine="31680"/>
        <w:rPr>
          <w:rFonts w:ascii="Times New Roman" w:hAnsi="Times New Roman"/>
          <w:szCs w:val="21"/>
        </w:rPr>
      </w:pPr>
      <w:r>
        <w:rPr>
          <w:rFonts w:ascii="Times New Roman" w:hAnsi="Times New Roman"/>
          <w:szCs w:val="21"/>
        </w:rPr>
        <w:t>improving air quantity and reduce the impact it can have on human health and the environment.</w:t>
      </w:r>
    </w:p>
    <w:p w:rsidR="00B97777" w:rsidRDefault="00B97777" w:rsidP="00A33E3F">
      <w:pPr>
        <w:ind w:left="31680" w:hangingChars="300" w:firstLine="31680"/>
        <w:rPr>
          <w:rFonts w:ascii="Times New Roman" w:hAnsi="Times New Roman"/>
          <w:szCs w:val="21"/>
        </w:rPr>
      </w:pPr>
      <w:r>
        <w:rPr>
          <w:rFonts w:ascii="Times New Roman" w:hAnsi="Times New Roman"/>
          <w:szCs w:val="21"/>
        </w:rPr>
        <w:t>Our air quantity has improved significantly in recent decades and almost all of the UK meets EU</w:t>
      </w:r>
    </w:p>
    <w:p w:rsidR="00B97777" w:rsidRDefault="00B97777" w:rsidP="00A33E3F">
      <w:pPr>
        <w:ind w:left="31680" w:hangingChars="300" w:firstLine="31680"/>
        <w:rPr>
          <w:rFonts w:ascii="Times New Roman" w:hAnsi="Times New Roman"/>
          <w:szCs w:val="21"/>
        </w:rPr>
      </w:pPr>
      <w:r>
        <w:rPr>
          <w:rFonts w:ascii="Times New Roman" w:hAnsi="Times New Roman"/>
          <w:szCs w:val="21"/>
        </w:rPr>
        <w:t>air quality limits for all pollutants.”</w:t>
      </w:r>
    </w:p>
    <w:p w:rsidR="00B97777" w:rsidRDefault="00B97777" w:rsidP="00A33E3F">
      <w:pPr>
        <w:ind w:leftChars="100" w:left="31680" w:hangingChars="200" w:firstLine="31680"/>
        <w:rPr>
          <w:rFonts w:ascii="Times New Roman" w:hAnsi="Times New Roman"/>
          <w:szCs w:val="21"/>
        </w:rPr>
      </w:pPr>
      <w:r>
        <w:rPr>
          <w:rFonts w:ascii="Times New Roman" w:hAnsi="Times New Roman"/>
          <w:szCs w:val="21"/>
        </w:rPr>
        <w:t>“There are some limited areas where air pollution remains an issue but that’s being dealt with</w:t>
      </w:r>
    </w:p>
    <w:p w:rsidR="00B97777" w:rsidRDefault="00B97777" w:rsidP="00A33E3F">
      <w:pPr>
        <w:ind w:leftChars="100" w:left="31680" w:hangingChars="200" w:firstLine="31680"/>
        <w:rPr>
          <w:rFonts w:ascii="Times New Roman" w:hAnsi="Times New Roman"/>
          <w:szCs w:val="21"/>
        </w:rPr>
      </w:pPr>
      <w:r>
        <w:rPr>
          <w:rFonts w:ascii="Times New Roman" w:hAnsi="Times New Roman"/>
          <w:szCs w:val="21"/>
        </w:rPr>
        <w:t>by the air quality plans, which set out all the pollution work being done at national, regional and local levels to make EU limits as soon as we can.</w:t>
      </w:r>
    </w:p>
    <w:p w:rsidR="00B97777" w:rsidRDefault="00B97777" w:rsidP="00A33E3F">
      <w:pPr>
        <w:ind w:left="31680" w:hangingChars="300" w:firstLine="31680"/>
        <w:rPr>
          <w:rFonts w:ascii="Times New Roman" w:hAnsi="Times New Roman"/>
          <w:szCs w:val="21"/>
        </w:rPr>
      </w:pPr>
      <w:r>
        <w:rPr>
          <w:rFonts w:ascii="Times New Roman" w:hAnsi="Times New Roman"/>
          <w:szCs w:val="21"/>
        </w:rPr>
        <w:t>81. It can be learned from the first two paragraphs that___.</w:t>
      </w:r>
    </w:p>
    <w:p w:rsidR="00B97777" w:rsidRDefault="00B97777" w:rsidP="00A33E3F">
      <w:pPr>
        <w:ind w:left="31680" w:hangingChars="300" w:firstLine="31680"/>
        <w:rPr>
          <w:rFonts w:ascii="Times New Roman" w:hAnsi="Times New Roman"/>
          <w:szCs w:val="21"/>
        </w:rPr>
      </w:pPr>
      <w:r>
        <w:rPr>
          <w:rFonts w:ascii="Times New Roman" w:hAnsi="Times New Roman"/>
          <w:szCs w:val="21"/>
        </w:rPr>
        <w:t>A. breathing traffic fumes for six hours may cause heart attack</w:t>
      </w:r>
    </w:p>
    <w:p w:rsidR="00B97777" w:rsidRDefault="00B97777" w:rsidP="00A33E3F">
      <w:pPr>
        <w:ind w:left="31680" w:hangingChars="300" w:firstLine="31680"/>
        <w:rPr>
          <w:rFonts w:ascii="Times New Roman" w:hAnsi="Times New Roman"/>
          <w:szCs w:val="21"/>
        </w:rPr>
      </w:pPr>
      <w:r>
        <w:rPr>
          <w:rFonts w:ascii="Times New Roman" w:hAnsi="Times New Roman"/>
          <w:szCs w:val="21"/>
        </w:rPr>
        <w:t>B. serious pollution increases the risk of heart attack</w:t>
      </w:r>
    </w:p>
    <w:p w:rsidR="00B97777" w:rsidRDefault="00B97777" w:rsidP="00A33E3F">
      <w:pPr>
        <w:ind w:left="31680" w:hangingChars="300" w:firstLine="31680"/>
        <w:rPr>
          <w:rFonts w:ascii="Times New Roman" w:hAnsi="Times New Roman"/>
          <w:szCs w:val="21"/>
        </w:rPr>
      </w:pPr>
      <w:r>
        <w:rPr>
          <w:rFonts w:ascii="Times New Roman" w:hAnsi="Times New Roman"/>
          <w:szCs w:val="21"/>
        </w:rPr>
        <w:t>C. traffic fumes is the major incentive to heart attack</w:t>
      </w:r>
    </w:p>
    <w:p w:rsidR="00B97777" w:rsidRDefault="00B97777" w:rsidP="00A33E3F">
      <w:pPr>
        <w:ind w:left="31680" w:hangingChars="300" w:firstLine="31680"/>
        <w:rPr>
          <w:rFonts w:ascii="Times New Roman" w:hAnsi="Times New Roman"/>
          <w:szCs w:val="21"/>
        </w:rPr>
      </w:pPr>
      <w:r>
        <w:rPr>
          <w:rFonts w:ascii="Times New Roman" w:hAnsi="Times New Roman"/>
          <w:szCs w:val="21"/>
        </w:rPr>
        <w:t>D. nitrogen dioxide is the main ingredients of tail gas</w:t>
      </w:r>
    </w:p>
    <w:p w:rsidR="00B97777" w:rsidRDefault="00B97777" w:rsidP="00A33E3F">
      <w:pPr>
        <w:ind w:left="31680" w:hangingChars="300" w:firstLine="31680"/>
        <w:rPr>
          <w:rFonts w:ascii="Times New Roman" w:hAnsi="Times New Roman"/>
          <w:szCs w:val="21"/>
        </w:rPr>
      </w:pPr>
      <w:r>
        <w:rPr>
          <w:rFonts w:ascii="Times New Roman" w:hAnsi="Times New Roman"/>
          <w:szCs w:val="21"/>
        </w:rPr>
        <w:t>82. According to the passage, what is “</w:t>
      </w:r>
      <w:r>
        <w:rPr>
          <w:rFonts w:ascii="Times New Roman" w:hAnsi="Times New Roman"/>
          <w:b/>
          <w:szCs w:val="21"/>
        </w:rPr>
        <w:t>short-term displacement</w:t>
      </w:r>
      <w:r>
        <w:rPr>
          <w:rFonts w:ascii="Times New Roman" w:hAnsi="Times New Roman"/>
          <w:szCs w:val="21"/>
        </w:rPr>
        <w:t>”(paragraph Three)?</w:t>
      </w:r>
    </w:p>
    <w:p w:rsidR="00B97777" w:rsidRDefault="00B97777" w:rsidP="00A33E3F">
      <w:pPr>
        <w:ind w:left="31680" w:hangingChars="300" w:firstLine="31680"/>
        <w:rPr>
          <w:rFonts w:ascii="Times New Roman" w:hAnsi="Times New Roman"/>
          <w:szCs w:val="21"/>
        </w:rPr>
      </w:pPr>
      <w:r>
        <w:rPr>
          <w:rFonts w:ascii="Times New Roman" w:hAnsi="Times New Roman"/>
          <w:szCs w:val="21"/>
        </w:rPr>
        <w:t xml:space="preserve">A. Temporary effect of the pollution        B. sudden attack of a disease    </w:t>
      </w:r>
    </w:p>
    <w:p w:rsidR="00B97777" w:rsidRDefault="00B97777" w:rsidP="00A33E3F">
      <w:pPr>
        <w:ind w:left="31680" w:hangingChars="300" w:firstLine="31680"/>
        <w:rPr>
          <w:rFonts w:ascii="Times New Roman" w:hAnsi="Times New Roman"/>
          <w:szCs w:val="21"/>
        </w:rPr>
      </w:pPr>
      <w:r>
        <w:rPr>
          <w:rFonts w:ascii="Times New Roman" w:hAnsi="Times New Roman"/>
          <w:szCs w:val="21"/>
        </w:rPr>
        <w:t>C. Mismatch between cause and effect      D. Delayed emergence of the aftermath</w:t>
      </w:r>
    </w:p>
    <w:p w:rsidR="00B97777" w:rsidRDefault="00B97777" w:rsidP="00A33E3F">
      <w:pPr>
        <w:ind w:left="31680" w:hangingChars="300" w:firstLine="31680"/>
        <w:rPr>
          <w:rFonts w:ascii="Times New Roman" w:hAnsi="Times New Roman"/>
          <w:szCs w:val="21"/>
        </w:rPr>
      </w:pPr>
      <w:r>
        <w:rPr>
          <w:rFonts w:ascii="Times New Roman" w:hAnsi="Times New Roman"/>
          <w:szCs w:val="21"/>
        </w:rPr>
        <w:t>83. The study about health risks is used as evidence to___.</w:t>
      </w:r>
    </w:p>
    <w:p w:rsidR="00B97777" w:rsidRDefault="00B97777" w:rsidP="00A33E3F">
      <w:pPr>
        <w:ind w:left="31680" w:hangingChars="300" w:firstLine="31680"/>
        <w:rPr>
          <w:rFonts w:ascii="Times New Roman" w:hAnsi="Times New Roman"/>
          <w:szCs w:val="21"/>
        </w:rPr>
      </w:pPr>
      <w:r>
        <w:rPr>
          <w:rFonts w:ascii="Times New Roman" w:hAnsi="Times New Roman"/>
          <w:szCs w:val="21"/>
        </w:rPr>
        <w:t>A. manifest the environmentalists’ dissatisfaction</w:t>
      </w:r>
    </w:p>
    <w:p w:rsidR="00B97777" w:rsidRDefault="00B97777" w:rsidP="00A33E3F">
      <w:pPr>
        <w:ind w:left="31680" w:hangingChars="300" w:firstLine="31680"/>
        <w:rPr>
          <w:rFonts w:ascii="Times New Roman" w:hAnsi="Times New Roman"/>
          <w:szCs w:val="21"/>
        </w:rPr>
      </w:pPr>
      <w:r>
        <w:rPr>
          <w:rFonts w:ascii="Times New Roman" w:hAnsi="Times New Roman"/>
          <w:szCs w:val="21"/>
        </w:rPr>
        <w:t>B. sue the environmental secretary for misconduct</w:t>
      </w:r>
    </w:p>
    <w:p w:rsidR="00B97777" w:rsidRDefault="00B97777" w:rsidP="00A33E3F">
      <w:pPr>
        <w:ind w:left="31680" w:hangingChars="300" w:firstLine="31680"/>
        <w:rPr>
          <w:rFonts w:ascii="Times New Roman" w:hAnsi="Times New Roman"/>
          <w:szCs w:val="21"/>
        </w:rPr>
      </w:pPr>
      <w:r>
        <w:rPr>
          <w:rFonts w:ascii="Times New Roman" w:hAnsi="Times New Roman"/>
          <w:szCs w:val="21"/>
        </w:rPr>
        <w:t>C. arouse public concern on the serious pollution</w:t>
      </w:r>
    </w:p>
    <w:p w:rsidR="00B97777" w:rsidRDefault="00B97777" w:rsidP="00A33E3F">
      <w:pPr>
        <w:ind w:left="31680" w:hangingChars="300" w:firstLine="31680"/>
        <w:rPr>
          <w:rFonts w:ascii="Times New Roman" w:hAnsi="Times New Roman"/>
          <w:szCs w:val="21"/>
        </w:rPr>
      </w:pPr>
      <w:r>
        <w:rPr>
          <w:rFonts w:ascii="Times New Roman" w:hAnsi="Times New Roman"/>
          <w:szCs w:val="21"/>
        </w:rPr>
        <w:t>D. condemn the government for its omission</w:t>
      </w:r>
    </w:p>
    <w:p w:rsidR="00B97777" w:rsidRDefault="00B97777" w:rsidP="00A33E3F">
      <w:pPr>
        <w:ind w:left="31680" w:hangingChars="300" w:firstLine="31680"/>
        <w:rPr>
          <w:rFonts w:ascii="Times New Roman" w:hAnsi="Times New Roman"/>
          <w:szCs w:val="21"/>
        </w:rPr>
      </w:pPr>
      <w:r>
        <w:rPr>
          <w:rFonts w:ascii="Times New Roman" w:hAnsi="Times New Roman"/>
          <w:szCs w:val="21"/>
        </w:rPr>
        <w:t>84. Which of the following statements will the pollution campainers most probably agree?</w:t>
      </w:r>
    </w:p>
    <w:p w:rsidR="00B97777" w:rsidRDefault="00B97777" w:rsidP="00A33E3F">
      <w:pPr>
        <w:ind w:left="31680" w:hangingChars="300" w:firstLine="31680"/>
        <w:rPr>
          <w:rFonts w:ascii="Times New Roman" w:hAnsi="Times New Roman"/>
          <w:szCs w:val="21"/>
        </w:rPr>
      </w:pPr>
      <w:r>
        <w:rPr>
          <w:rFonts w:ascii="Times New Roman" w:hAnsi="Times New Roman"/>
          <w:szCs w:val="21"/>
        </w:rPr>
        <w:t>A. The government should do more to protect people’s health.</w:t>
      </w:r>
    </w:p>
    <w:p w:rsidR="00B97777" w:rsidRDefault="00B97777" w:rsidP="00A33E3F">
      <w:pPr>
        <w:ind w:left="31680" w:hangingChars="300" w:firstLine="31680"/>
        <w:rPr>
          <w:rFonts w:ascii="Times New Roman" w:hAnsi="Times New Roman"/>
          <w:szCs w:val="21"/>
        </w:rPr>
      </w:pPr>
      <w:r>
        <w:rPr>
          <w:rFonts w:ascii="Times New Roman" w:hAnsi="Times New Roman"/>
          <w:szCs w:val="21"/>
        </w:rPr>
        <w:t>B. The current pollution control complies with EU standards.</w:t>
      </w:r>
    </w:p>
    <w:p w:rsidR="00B97777" w:rsidRDefault="00B97777" w:rsidP="00A33E3F">
      <w:pPr>
        <w:ind w:left="31680" w:hangingChars="300" w:firstLine="31680"/>
        <w:rPr>
          <w:rFonts w:ascii="Times New Roman" w:hAnsi="Times New Roman"/>
          <w:szCs w:val="21"/>
        </w:rPr>
      </w:pPr>
      <w:r>
        <w:rPr>
          <w:rFonts w:ascii="Times New Roman" w:hAnsi="Times New Roman"/>
          <w:szCs w:val="21"/>
        </w:rPr>
        <w:t>C. Air pollution has been successfully limited in certain districts.</w:t>
      </w:r>
    </w:p>
    <w:p w:rsidR="00B97777" w:rsidRDefault="00B97777" w:rsidP="00A33E3F">
      <w:pPr>
        <w:ind w:left="31680" w:hangingChars="300" w:firstLine="31680"/>
        <w:rPr>
          <w:rFonts w:ascii="Times New Roman" w:hAnsi="Times New Roman"/>
          <w:szCs w:val="21"/>
        </w:rPr>
      </w:pPr>
      <w:r>
        <w:rPr>
          <w:rFonts w:ascii="Times New Roman" w:hAnsi="Times New Roman"/>
          <w:szCs w:val="21"/>
        </w:rPr>
        <w:t>D. UK may not meet EU air Quality limits in recent decades.</w:t>
      </w:r>
    </w:p>
    <w:p w:rsidR="00B97777" w:rsidRDefault="00B97777" w:rsidP="00A33E3F">
      <w:pPr>
        <w:ind w:left="31680" w:hangingChars="300" w:firstLine="31680"/>
        <w:rPr>
          <w:rFonts w:ascii="Times New Roman" w:hAnsi="Times New Roman"/>
          <w:szCs w:val="21"/>
        </w:rPr>
      </w:pPr>
      <w:r>
        <w:rPr>
          <w:rFonts w:ascii="Times New Roman" w:hAnsi="Times New Roman"/>
          <w:szCs w:val="21"/>
        </w:rPr>
        <w:t>85. How does the government feel about the result of pollution control?</w:t>
      </w:r>
    </w:p>
    <w:p w:rsidR="00B97777" w:rsidRDefault="00B97777" w:rsidP="00A33E3F">
      <w:pPr>
        <w:ind w:left="31680" w:hangingChars="300" w:firstLine="31680"/>
        <w:rPr>
          <w:rFonts w:ascii="Times New Roman" w:hAnsi="Times New Roman"/>
          <w:szCs w:val="21"/>
        </w:rPr>
      </w:pPr>
      <w:r>
        <w:rPr>
          <w:rFonts w:ascii="Times New Roman" w:hAnsi="Times New Roman"/>
          <w:szCs w:val="21"/>
        </w:rPr>
        <w:t>A. Relatively affirmative.    B. Deeply dissatisfied</w:t>
      </w:r>
    </w:p>
    <w:p w:rsidR="00B97777" w:rsidRDefault="00B97777" w:rsidP="00A33E3F">
      <w:pPr>
        <w:ind w:left="31680" w:hangingChars="300" w:firstLine="31680"/>
        <w:rPr>
          <w:rFonts w:ascii="Times New Roman" w:hAnsi="Times New Roman"/>
          <w:szCs w:val="21"/>
        </w:rPr>
      </w:pPr>
      <w:r>
        <w:rPr>
          <w:rFonts w:ascii="Times New Roman" w:hAnsi="Times New Roman"/>
          <w:szCs w:val="21"/>
        </w:rPr>
        <w:t>C. Fully contented         D. Slightly ambiguous</w:t>
      </w:r>
    </w:p>
    <w:p w:rsidR="00B97777" w:rsidRDefault="00B97777" w:rsidP="00A33E3F">
      <w:pPr>
        <w:ind w:left="31680" w:hangingChars="300" w:firstLine="31680"/>
        <w:rPr>
          <w:rFonts w:ascii="Times New Roman" w:hAnsi="Times New Roman"/>
          <w:szCs w:val="21"/>
        </w:rPr>
      </w:pPr>
      <w:r>
        <w:rPr>
          <w:rFonts w:ascii="Times New Roman" w:hAnsi="Times New Roman"/>
          <w:szCs w:val="21"/>
        </w:rPr>
        <w:t>TEXT B</w:t>
      </w:r>
    </w:p>
    <w:p w:rsidR="00B97777" w:rsidRDefault="00B97777" w:rsidP="00A33E3F">
      <w:pPr>
        <w:ind w:leftChars="200" w:left="31680" w:hangingChars="100" w:firstLine="31680"/>
        <w:rPr>
          <w:rFonts w:ascii="Times New Roman" w:hAnsi="Times New Roman"/>
          <w:szCs w:val="21"/>
        </w:rPr>
      </w:pPr>
      <w:r>
        <w:rPr>
          <w:rFonts w:ascii="Times New Roman" w:hAnsi="Times New Roman"/>
          <w:szCs w:val="21"/>
        </w:rPr>
        <w:t>There was a time in my life when beauty meant something special to me. I guess that wound</w:t>
      </w:r>
    </w:p>
    <w:p w:rsidR="00B97777" w:rsidRDefault="00B97777" w:rsidP="00A33E3F">
      <w:pPr>
        <w:ind w:leftChars="75" w:left="31680"/>
        <w:rPr>
          <w:rFonts w:ascii="Times New Roman" w:hAnsi="Times New Roman"/>
          <w:szCs w:val="21"/>
        </w:rPr>
      </w:pPr>
      <w:r>
        <w:rPr>
          <w:rFonts w:ascii="Times New Roman" w:hAnsi="Times New Roman"/>
          <w:szCs w:val="21"/>
        </w:rPr>
        <w:t>have been when have been when I was about six or seven years old, just several weeks or maybe a month before the orphanage turned me into an old man.</w:t>
      </w:r>
    </w:p>
    <w:p w:rsidR="00B97777" w:rsidRDefault="00B97777" w:rsidP="00A33E3F">
      <w:pPr>
        <w:ind w:leftChars="250" w:left="31680" w:hangingChars="50" w:firstLine="31680"/>
        <w:rPr>
          <w:rFonts w:ascii="Times New Roman" w:hAnsi="Times New Roman"/>
          <w:szCs w:val="21"/>
        </w:rPr>
      </w:pPr>
      <w:r>
        <w:rPr>
          <w:rFonts w:ascii="Times New Roman" w:hAnsi="Times New Roman"/>
          <w:szCs w:val="21"/>
        </w:rPr>
        <w:t>After breakfast one Saturday morning I turned to the dormitory and saw the house parent</w:t>
      </w:r>
    </w:p>
    <w:p w:rsidR="00B97777" w:rsidRDefault="00B97777" w:rsidP="00A33E3F">
      <w:pPr>
        <w:ind w:leftChars="100" w:left="31680" w:hangingChars="200" w:firstLine="31680"/>
        <w:rPr>
          <w:rFonts w:ascii="Times New Roman" w:hAnsi="Times New Roman"/>
          <w:szCs w:val="21"/>
        </w:rPr>
      </w:pPr>
      <w:r>
        <w:rPr>
          <w:rFonts w:ascii="Times New Roman" w:hAnsi="Times New Roman"/>
          <w:szCs w:val="21"/>
        </w:rPr>
        <w:t>chasing the beautiful monarch butterflies. I carefully watched as he caught these beautiful</w:t>
      </w:r>
    </w:p>
    <w:p w:rsidR="00B97777" w:rsidRDefault="00B97777" w:rsidP="00A33E3F">
      <w:pPr>
        <w:ind w:leftChars="100" w:left="31680" w:hangingChars="200" w:firstLine="31680"/>
        <w:rPr>
          <w:rFonts w:ascii="Times New Roman" w:hAnsi="Times New Roman"/>
          <w:szCs w:val="21"/>
        </w:rPr>
      </w:pPr>
      <w:r>
        <w:rPr>
          <w:rFonts w:ascii="Times New Roman" w:hAnsi="Times New Roman"/>
          <w:szCs w:val="21"/>
        </w:rPr>
        <w:t>creatures, one after the other, and then took them from the net and then stuck straight pins</w:t>
      </w:r>
    </w:p>
    <w:p w:rsidR="00B97777" w:rsidRDefault="00B97777" w:rsidP="00A33E3F">
      <w:pPr>
        <w:ind w:leftChars="100" w:left="31680" w:hangingChars="200" w:firstLine="31680"/>
        <w:rPr>
          <w:rFonts w:ascii="Times New Roman" w:hAnsi="Times New Roman"/>
          <w:szCs w:val="21"/>
        </w:rPr>
      </w:pPr>
      <w:r>
        <w:rPr>
          <w:rFonts w:ascii="Times New Roman" w:hAnsi="Times New Roman"/>
          <w:szCs w:val="21"/>
        </w:rPr>
        <w:t>through their head and wings, pinning them onto heavy cardboard sheet. It reminded me of the</w:t>
      </w:r>
    </w:p>
    <w:p w:rsidR="00B97777" w:rsidRDefault="00B97777" w:rsidP="00A33E3F">
      <w:pPr>
        <w:ind w:leftChars="100" w:left="31680" w:hangingChars="200" w:firstLine="31680"/>
        <w:rPr>
          <w:rFonts w:ascii="Times New Roman" w:hAnsi="Times New Roman"/>
          <w:szCs w:val="21"/>
        </w:rPr>
      </w:pPr>
      <w:r>
        <w:rPr>
          <w:rFonts w:ascii="Times New Roman" w:hAnsi="Times New Roman"/>
          <w:szCs w:val="21"/>
        </w:rPr>
        <w:t>moment when I had walked out into the bushes, all by myself, just so the butterflies could land</w:t>
      </w:r>
    </w:p>
    <w:p w:rsidR="00B97777" w:rsidRDefault="00B97777" w:rsidP="00A33E3F">
      <w:pPr>
        <w:ind w:leftChars="100" w:left="31680" w:hangingChars="200" w:firstLine="31680"/>
        <w:rPr>
          <w:rFonts w:ascii="Times New Roman" w:hAnsi="Times New Roman"/>
          <w:szCs w:val="21"/>
        </w:rPr>
      </w:pPr>
      <w:r>
        <w:rPr>
          <w:rFonts w:ascii="Times New Roman" w:hAnsi="Times New Roman"/>
          <w:szCs w:val="21"/>
        </w:rPr>
        <w:t>on my head, face and hands so I could at them up close.</w:t>
      </w:r>
    </w:p>
    <w:p w:rsidR="00B97777" w:rsidRDefault="00B97777" w:rsidP="00A33E3F">
      <w:pPr>
        <w:ind w:left="31680" w:hangingChars="300" w:firstLine="31680"/>
        <w:rPr>
          <w:rFonts w:ascii="Times New Roman" w:hAnsi="Times New Roman"/>
          <w:szCs w:val="21"/>
        </w:rPr>
      </w:pPr>
      <w:r>
        <w:rPr>
          <w:rFonts w:ascii="Times New Roman" w:hAnsi="Times New Roman"/>
          <w:szCs w:val="21"/>
        </w:rPr>
        <w:t>When the telephone rang, the house parent laid the large cardboard paper down on the back</w:t>
      </w:r>
    </w:p>
    <w:p w:rsidR="00B97777" w:rsidRDefault="00B97777" w:rsidP="00A33E3F">
      <w:pPr>
        <w:ind w:left="31680" w:hangingChars="300" w:firstLine="31680"/>
        <w:rPr>
          <w:rFonts w:ascii="Times New Roman" w:hAnsi="Times New Roman"/>
          <w:szCs w:val="21"/>
        </w:rPr>
      </w:pPr>
      <w:r>
        <w:rPr>
          <w:rFonts w:ascii="Times New Roman" w:hAnsi="Times New Roman"/>
          <w:szCs w:val="21"/>
        </w:rPr>
        <w:t>cement step and went inside to answer the phone. I walked up to the cardboard and looked at the</w:t>
      </w:r>
    </w:p>
    <w:p w:rsidR="00B97777" w:rsidRDefault="00B97777" w:rsidP="00A33E3F">
      <w:pPr>
        <w:ind w:left="31680" w:hangingChars="300" w:firstLine="31680"/>
        <w:rPr>
          <w:rFonts w:ascii="Times New Roman" w:hAnsi="Times New Roman"/>
          <w:szCs w:val="21"/>
        </w:rPr>
      </w:pPr>
      <w:r>
        <w:rPr>
          <w:rFonts w:ascii="Times New Roman" w:hAnsi="Times New Roman"/>
          <w:szCs w:val="21"/>
        </w:rPr>
        <w:t>one butterfly who he had just pinned to the large paper. It was still moving about so I reached</w:t>
      </w:r>
    </w:p>
    <w:p w:rsidR="00B97777" w:rsidRDefault="00B97777" w:rsidP="00A33E3F">
      <w:pPr>
        <w:ind w:left="31680" w:hangingChars="300" w:firstLine="31680"/>
        <w:rPr>
          <w:rFonts w:ascii="Times New Roman" w:hAnsi="Times New Roman"/>
          <w:szCs w:val="21"/>
        </w:rPr>
      </w:pPr>
      <w:r>
        <w:rPr>
          <w:rFonts w:ascii="Times New Roman" w:hAnsi="Times New Roman"/>
          <w:szCs w:val="21"/>
        </w:rPr>
        <w:t>down and touched it on the wing causing one of the pins to fall out. It started flying around trying</w:t>
      </w:r>
    </w:p>
    <w:p w:rsidR="00B97777" w:rsidRDefault="00B97777" w:rsidP="00A33E3F">
      <w:pPr>
        <w:ind w:left="31680" w:hangingChars="300" w:firstLine="31680"/>
        <w:rPr>
          <w:rFonts w:ascii="Times New Roman" w:hAnsi="Times New Roman"/>
          <w:szCs w:val="21"/>
        </w:rPr>
      </w:pPr>
      <w:r>
        <w:rPr>
          <w:rFonts w:ascii="Times New Roman" w:hAnsi="Times New Roman"/>
          <w:szCs w:val="21"/>
        </w:rPr>
        <w:t>to get away but it still pinned byte one wing with the other straight pin. Finally its wing broke off</w:t>
      </w:r>
    </w:p>
    <w:p w:rsidR="00B97777" w:rsidRDefault="00B97777" w:rsidP="00A33E3F">
      <w:pPr>
        <w:ind w:left="31680" w:hangingChars="300" w:firstLine="31680"/>
        <w:rPr>
          <w:rFonts w:ascii="Times New Roman" w:hAnsi="Times New Roman"/>
          <w:szCs w:val="21"/>
        </w:rPr>
      </w:pPr>
      <w:r>
        <w:rPr>
          <w:rFonts w:ascii="Times New Roman" w:hAnsi="Times New Roman"/>
          <w:szCs w:val="21"/>
        </w:rPr>
        <w:t>and the butterfly fell to the ground and just quivered.</w:t>
      </w:r>
    </w:p>
    <w:p w:rsidR="00B97777" w:rsidRDefault="00B97777" w:rsidP="00A33E3F">
      <w:pPr>
        <w:ind w:leftChars="100" w:left="31680" w:hangingChars="200" w:firstLine="31680"/>
        <w:rPr>
          <w:rFonts w:ascii="Times New Roman" w:hAnsi="Times New Roman"/>
          <w:szCs w:val="21"/>
        </w:rPr>
      </w:pPr>
      <w:r>
        <w:rPr>
          <w:rFonts w:ascii="Times New Roman" w:hAnsi="Times New Roman"/>
          <w:szCs w:val="21"/>
        </w:rPr>
        <w:t>I picked up the torn wing and the butterfly and I spat on its wing and tried to get it to stick back</w:t>
      </w:r>
    </w:p>
    <w:p w:rsidR="00B97777" w:rsidRDefault="00B97777" w:rsidP="00A33E3F">
      <w:pPr>
        <w:ind w:leftChars="100" w:left="31680" w:hangingChars="200" w:firstLine="31680"/>
        <w:rPr>
          <w:rFonts w:ascii="Times New Roman" w:hAnsi="Times New Roman"/>
          <w:szCs w:val="21"/>
        </w:rPr>
      </w:pPr>
      <w:r>
        <w:rPr>
          <w:rFonts w:ascii="Times New Roman" w:hAnsi="Times New Roman"/>
          <w:szCs w:val="21"/>
        </w:rPr>
        <w:t>On so it could fly away and be free before the house parent came back.</w:t>
      </w:r>
    </w:p>
    <w:p w:rsidR="00B97777" w:rsidRDefault="00B97777" w:rsidP="00A33E3F">
      <w:pPr>
        <w:ind w:leftChars="143" w:left="31680" w:hangingChars="200" w:firstLine="31680"/>
        <w:rPr>
          <w:rFonts w:ascii="Times New Roman" w:hAnsi="Times New Roman"/>
          <w:szCs w:val="21"/>
        </w:rPr>
      </w:pPr>
      <w:r>
        <w:rPr>
          <w:rFonts w:ascii="Times New Roman" w:hAnsi="Times New Roman"/>
          <w:szCs w:val="21"/>
        </w:rPr>
        <w:t>The next thing I Knew the house parent came walking back out of the back door by the</w:t>
      </w:r>
    </w:p>
    <w:p w:rsidR="00B97777" w:rsidRDefault="00B97777">
      <w:pPr>
        <w:rPr>
          <w:rFonts w:ascii="Times New Roman" w:hAnsi="Times New Roman"/>
          <w:szCs w:val="21"/>
        </w:rPr>
      </w:pPr>
      <w:r>
        <w:rPr>
          <w:rFonts w:ascii="Times New Roman" w:hAnsi="Times New Roman"/>
          <w:szCs w:val="21"/>
        </w:rPr>
        <w:t>garbage room and started yelling at me. He picked up the cardboard down on the ground and</w:t>
      </w:r>
    </w:p>
    <w:p w:rsidR="00B97777" w:rsidRDefault="00B97777" w:rsidP="00A33E3F">
      <w:pPr>
        <w:ind w:leftChars="143" w:left="31680" w:hangingChars="200" w:firstLine="31680"/>
        <w:rPr>
          <w:rFonts w:ascii="Times New Roman" w:hAnsi="Times New Roman"/>
          <w:szCs w:val="21"/>
        </w:rPr>
      </w:pPr>
      <w:r>
        <w:rPr>
          <w:rFonts w:ascii="Times New Roman" w:hAnsi="Times New Roman"/>
          <w:szCs w:val="21"/>
        </w:rPr>
        <w:t>told me to pick it up and put it in the garbage can.</w:t>
      </w:r>
    </w:p>
    <w:p w:rsidR="00B97777" w:rsidRDefault="00B97777" w:rsidP="00A33E3F">
      <w:pPr>
        <w:ind w:left="31680" w:hangingChars="300" w:firstLine="31680"/>
        <w:rPr>
          <w:rFonts w:ascii="Times New Roman" w:hAnsi="Times New Roman"/>
          <w:szCs w:val="21"/>
        </w:rPr>
      </w:pPr>
      <w:r>
        <w:rPr>
          <w:rFonts w:ascii="Times New Roman" w:hAnsi="Times New Roman"/>
          <w:szCs w:val="21"/>
        </w:rPr>
        <w:t>I sat there in the dirt, by that big old tree, for the longest time trying to fit all the butterfly pieces back together so I could buried them near the blackberry buses.</w:t>
      </w:r>
    </w:p>
    <w:p w:rsidR="00B97777" w:rsidRDefault="00B97777" w:rsidP="00A33E3F">
      <w:pPr>
        <w:ind w:left="31680" w:hangingChars="300" w:firstLine="31680"/>
        <w:rPr>
          <w:rFonts w:ascii="Times New Roman" w:hAnsi="Times New Roman"/>
          <w:szCs w:val="21"/>
        </w:rPr>
      </w:pPr>
      <w:r>
        <w:rPr>
          <w:rFonts w:ascii="Times New Roman" w:hAnsi="Times New Roman"/>
          <w:szCs w:val="21"/>
        </w:rPr>
        <w:t>Every year when the butterflies would return to the orphanage and land on me I would try and shoo them away because they did not know that the orphanage was a bad place to live and a very bad place to die.</w:t>
      </w:r>
    </w:p>
    <w:p w:rsidR="00B97777" w:rsidRDefault="00B97777" w:rsidP="00A33E3F">
      <w:pPr>
        <w:ind w:left="31680" w:hangingChars="300" w:firstLine="31680"/>
        <w:rPr>
          <w:rFonts w:ascii="Times New Roman" w:hAnsi="Times New Roman"/>
          <w:szCs w:val="21"/>
        </w:rPr>
      </w:pPr>
      <w:r>
        <w:rPr>
          <w:rFonts w:ascii="Times New Roman" w:hAnsi="Times New Roman"/>
          <w:szCs w:val="21"/>
        </w:rPr>
        <w:t>86. Why does the author say the orphanage turned him into an old man?</w:t>
      </w:r>
    </w:p>
    <w:p w:rsidR="00B97777" w:rsidRDefault="00B97777" w:rsidP="00A33E3F">
      <w:pPr>
        <w:ind w:left="31680" w:hangingChars="300" w:firstLine="31680"/>
        <w:rPr>
          <w:rFonts w:ascii="Times New Roman" w:hAnsi="Times New Roman"/>
          <w:szCs w:val="21"/>
        </w:rPr>
      </w:pPr>
      <w:r>
        <w:rPr>
          <w:rFonts w:ascii="Times New Roman" w:hAnsi="Times New Roman"/>
          <w:szCs w:val="21"/>
        </w:rPr>
        <w:t>A .Because the orphanage deprived his nature of child.</w:t>
      </w:r>
    </w:p>
    <w:p w:rsidR="00B97777" w:rsidRDefault="00B97777" w:rsidP="00A33E3F">
      <w:pPr>
        <w:ind w:left="31680" w:hangingChars="300" w:firstLine="31680"/>
        <w:rPr>
          <w:rFonts w:ascii="Times New Roman" w:hAnsi="Times New Roman"/>
          <w:szCs w:val="21"/>
        </w:rPr>
      </w:pPr>
      <w:r>
        <w:rPr>
          <w:rFonts w:ascii="Times New Roman" w:hAnsi="Times New Roman"/>
          <w:szCs w:val="21"/>
        </w:rPr>
        <w:t>B. Because the life in orphanage destroyed his health.</w:t>
      </w:r>
    </w:p>
    <w:p w:rsidR="00B97777" w:rsidRDefault="00B97777" w:rsidP="00A33E3F">
      <w:pPr>
        <w:ind w:left="31680" w:hangingChars="300" w:firstLine="31680"/>
        <w:rPr>
          <w:rFonts w:ascii="Times New Roman" w:hAnsi="Times New Roman"/>
          <w:szCs w:val="21"/>
        </w:rPr>
      </w:pPr>
      <w:r>
        <w:rPr>
          <w:rFonts w:ascii="Times New Roman" w:hAnsi="Times New Roman"/>
          <w:szCs w:val="21"/>
        </w:rPr>
        <w:t>C. Because the author was maltreated in the orphanage.</w:t>
      </w:r>
    </w:p>
    <w:p w:rsidR="00B97777" w:rsidRDefault="00B97777" w:rsidP="00A33E3F">
      <w:pPr>
        <w:ind w:left="31680" w:hangingChars="300" w:firstLine="31680"/>
        <w:rPr>
          <w:rFonts w:ascii="Times New Roman" w:hAnsi="Times New Roman"/>
          <w:szCs w:val="21"/>
        </w:rPr>
      </w:pPr>
      <w:r>
        <w:rPr>
          <w:rFonts w:ascii="Times New Roman" w:hAnsi="Times New Roman"/>
          <w:szCs w:val="21"/>
        </w:rPr>
        <w:t>D. Because the orphanage wore away his curiosity towards nature.</w:t>
      </w:r>
    </w:p>
    <w:p w:rsidR="00B97777" w:rsidRDefault="00B97777" w:rsidP="00A33E3F">
      <w:pPr>
        <w:ind w:left="31680" w:hangingChars="300" w:firstLine="31680"/>
        <w:rPr>
          <w:rFonts w:ascii="Times New Roman" w:hAnsi="Times New Roman"/>
          <w:szCs w:val="21"/>
        </w:rPr>
      </w:pPr>
      <w:r>
        <w:rPr>
          <w:rFonts w:ascii="Times New Roman" w:hAnsi="Times New Roman"/>
          <w:szCs w:val="21"/>
        </w:rPr>
        <w:t>87. How wound the author describe the behavior of the house parent?</w:t>
      </w:r>
    </w:p>
    <w:p w:rsidR="00B97777" w:rsidRDefault="00B97777" w:rsidP="00A33E3F">
      <w:pPr>
        <w:ind w:left="31680" w:hangingChars="300" w:firstLine="31680"/>
        <w:rPr>
          <w:rFonts w:ascii="Times New Roman" w:hAnsi="Times New Roman"/>
          <w:szCs w:val="21"/>
        </w:rPr>
      </w:pPr>
      <w:r>
        <w:rPr>
          <w:rFonts w:ascii="Times New Roman" w:hAnsi="Times New Roman"/>
          <w:szCs w:val="21"/>
        </w:rPr>
        <w:t>A. Amusing   B. Cruel   C. Exploratory   D. Weird</w:t>
      </w:r>
    </w:p>
    <w:p w:rsidR="00B97777" w:rsidRDefault="00B97777" w:rsidP="00A33E3F">
      <w:pPr>
        <w:ind w:left="31680" w:hangingChars="300" w:firstLine="31680"/>
        <w:rPr>
          <w:rFonts w:ascii="Times New Roman" w:hAnsi="Times New Roman"/>
          <w:szCs w:val="21"/>
        </w:rPr>
      </w:pPr>
      <w:r>
        <w:rPr>
          <w:rFonts w:ascii="Times New Roman" w:hAnsi="Times New Roman"/>
          <w:szCs w:val="21"/>
        </w:rPr>
        <w:t>88. When the house parent left, the author approached the cardboard out of____.</w:t>
      </w:r>
    </w:p>
    <w:p w:rsidR="00B97777" w:rsidRDefault="00B97777" w:rsidP="00A33E3F">
      <w:pPr>
        <w:ind w:left="31680" w:hangingChars="300" w:firstLine="31680"/>
        <w:rPr>
          <w:rFonts w:ascii="Times New Roman" w:hAnsi="Times New Roman"/>
          <w:szCs w:val="21"/>
        </w:rPr>
      </w:pPr>
      <w:r>
        <w:rPr>
          <w:rFonts w:ascii="Times New Roman" w:hAnsi="Times New Roman"/>
          <w:szCs w:val="21"/>
        </w:rPr>
        <w:t>A. intention to set the butterflies free</w:t>
      </w:r>
    </w:p>
    <w:p w:rsidR="00B97777" w:rsidRDefault="00B97777" w:rsidP="00A33E3F">
      <w:pPr>
        <w:ind w:left="31680" w:hangingChars="300" w:firstLine="31680"/>
        <w:rPr>
          <w:rFonts w:ascii="Times New Roman" w:hAnsi="Times New Roman"/>
          <w:szCs w:val="21"/>
        </w:rPr>
      </w:pPr>
      <w:r>
        <w:rPr>
          <w:rFonts w:ascii="Times New Roman" w:hAnsi="Times New Roman"/>
          <w:szCs w:val="21"/>
        </w:rPr>
        <w:t>B. Curiosity about things on the cardboard</w:t>
      </w:r>
    </w:p>
    <w:p w:rsidR="00B97777" w:rsidRDefault="00B97777" w:rsidP="00A33E3F">
      <w:pPr>
        <w:ind w:left="31680" w:hangingChars="300" w:firstLine="31680"/>
        <w:rPr>
          <w:rFonts w:ascii="Times New Roman" w:hAnsi="Times New Roman"/>
          <w:szCs w:val="21"/>
        </w:rPr>
      </w:pPr>
      <w:r>
        <w:rPr>
          <w:rFonts w:ascii="Times New Roman" w:hAnsi="Times New Roman"/>
          <w:szCs w:val="21"/>
        </w:rPr>
        <w:t>C. children’s nature to make tricks</w:t>
      </w:r>
    </w:p>
    <w:p w:rsidR="00B97777" w:rsidRDefault="00B97777" w:rsidP="00A33E3F">
      <w:pPr>
        <w:ind w:left="31680" w:hangingChars="300" w:firstLine="31680"/>
        <w:rPr>
          <w:rFonts w:ascii="Times New Roman" w:hAnsi="Times New Roman"/>
          <w:szCs w:val="21"/>
        </w:rPr>
      </w:pPr>
      <w:r>
        <w:rPr>
          <w:rFonts w:ascii="Times New Roman" w:hAnsi="Times New Roman"/>
          <w:szCs w:val="21"/>
        </w:rPr>
        <w:t>D. his deep hatred for the house parent</w:t>
      </w:r>
    </w:p>
    <w:p w:rsidR="00B97777" w:rsidRDefault="00B97777" w:rsidP="00A33E3F">
      <w:pPr>
        <w:ind w:left="31680" w:hangingChars="300" w:firstLine="31680"/>
        <w:rPr>
          <w:rFonts w:ascii="Times New Roman" w:hAnsi="Times New Roman"/>
          <w:szCs w:val="21"/>
        </w:rPr>
      </w:pPr>
      <w:r>
        <w:rPr>
          <w:rFonts w:ascii="Times New Roman" w:hAnsi="Times New Roman"/>
          <w:szCs w:val="21"/>
        </w:rPr>
        <w:t>89. Why did the author drive the butterflies away</w:t>
      </w:r>
      <w:r>
        <w:rPr>
          <w:rFonts w:ascii="Times New Roman" w:hint="eastAsia"/>
          <w:szCs w:val="21"/>
        </w:rPr>
        <w:t>？</w:t>
      </w:r>
    </w:p>
    <w:p w:rsidR="00B97777" w:rsidRDefault="00B97777" w:rsidP="00A33E3F">
      <w:pPr>
        <w:ind w:left="31680" w:hangingChars="300" w:firstLine="31680"/>
        <w:rPr>
          <w:rFonts w:ascii="Times New Roman" w:hAnsi="Times New Roman"/>
          <w:szCs w:val="21"/>
        </w:rPr>
      </w:pPr>
      <w:r>
        <w:rPr>
          <w:rFonts w:ascii="Times New Roman" w:hAnsi="Times New Roman"/>
          <w:szCs w:val="21"/>
        </w:rPr>
        <w:t>A.Because the orphanage was not the right place to die</w:t>
      </w:r>
    </w:p>
    <w:p w:rsidR="00B97777" w:rsidRDefault="00B97777" w:rsidP="00A33E3F">
      <w:pPr>
        <w:ind w:left="31680" w:hangingChars="300" w:firstLine="31680"/>
        <w:rPr>
          <w:rFonts w:ascii="Times New Roman" w:hAnsi="Times New Roman"/>
          <w:szCs w:val="21"/>
        </w:rPr>
      </w:pPr>
      <w:r>
        <w:rPr>
          <w:rFonts w:ascii="Times New Roman" w:hAnsi="Times New Roman"/>
          <w:szCs w:val="21"/>
        </w:rPr>
        <w:t>B. Because he didn’t what to be blamed again</w:t>
      </w:r>
    </w:p>
    <w:p w:rsidR="00B97777" w:rsidRDefault="00B97777" w:rsidP="00A33E3F">
      <w:pPr>
        <w:ind w:left="31680" w:hangingChars="300" w:firstLine="31680"/>
        <w:rPr>
          <w:rFonts w:ascii="Times New Roman" w:hAnsi="Times New Roman"/>
          <w:szCs w:val="21"/>
        </w:rPr>
      </w:pPr>
      <w:r>
        <w:rPr>
          <w:rFonts w:ascii="Times New Roman" w:hAnsi="Times New Roman"/>
          <w:szCs w:val="21"/>
        </w:rPr>
        <w:t>C. Because he wished to protect them from human attack</w:t>
      </w:r>
    </w:p>
    <w:p w:rsidR="00B97777" w:rsidRDefault="00B97777" w:rsidP="00A33E3F">
      <w:pPr>
        <w:ind w:left="31680" w:hangingChars="300" w:firstLine="31680"/>
        <w:rPr>
          <w:rFonts w:ascii="Times New Roman" w:hAnsi="Times New Roman"/>
          <w:szCs w:val="21"/>
        </w:rPr>
      </w:pPr>
      <w:r>
        <w:rPr>
          <w:rFonts w:ascii="Times New Roman" w:hAnsi="Times New Roman"/>
          <w:szCs w:val="21"/>
        </w:rPr>
        <w:t>D. Because he was tired of playing with these insects</w:t>
      </w:r>
    </w:p>
    <w:p w:rsidR="00B97777" w:rsidRDefault="00B97777" w:rsidP="00A33E3F">
      <w:pPr>
        <w:ind w:left="31680" w:hangingChars="300" w:firstLine="31680"/>
        <w:rPr>
          <w:rFonts w:ascii="Times New Roman" w:hAnsi="Times New Roman"/>
          <w:szCs w:val="21"/>
        </w:rPr>
      </w:pPr>
      <w:r>
        <w:rPr>
          <w:rFonts w:ascii="Times New Roman" w:hAnsi="Times New Roman"/>
          <w:szCs w:val="21"/>
        </w:rPr>
        <w:t>90. What is the tone of the passage?</w:t>
      </w:r>
    </w:p>
    <w:p w:rsidR="00B97777" w:rsidRDefault="00B97777" w:rsidP="00A33E3F">
      <w:pPr>
        <w:ind w:left="31680" w:hangingChars="300" w:firstLine="31680"/>
        <w:rPr>
          <w:rFonts w:ascii="Times New Roman" w:hAnsi="Times New Roman"/>
          <w:szCs w:val="21"/>
        </w:rPr>
      </w:pPr>
      <w:r>
        <w:rPr>
          <w:rFonts w:ascii="Times New Roman" w:hAnsi="Times New Roman"/>
          <w:szCs w:val="21"/>
        </w:rPr>
        <w:t>A.  Critical   B. satirical  C. Distressed  D. nostalgic</w:t>
      </w:r>
    </w:p>
    <w:p w:rsidR="00B97777" w:rsidRDefault="00B97777" w:rsidP="00A33E3F">
      <w:pPr>
        <w:ind w:left="31680" w:hangingChars="300" w:firstLine="31680"/>
        <w:rPr>
          <w:rFonts w:ascii="Times New Roman" w:hAnsi="Times New Roman"/>
          <w:b/>
          <w:szCs w:val="21"/>
        </w:rPr>
      </w:pPr>
    </w:p>
    <w:p w:rsidR="00B97777" w:rsidRDefault="00B97777" w:rsidP="00A33E3F">
      <w:pPr>
        <w:ind w:left="31680" w:hangingChars="300" w:firstLine="31680"/>
        <w:rPr>
          <w:rFonts w:ascii="Times New Roman" w:hAnsi="Times New Roman"/>
          <w:szCs w:val="21"/>
        </w:rPr>
      </w:pPr>
    </w:p>
    <w:p w:rsidR="00B97777" w:rsidRDefault="00B97777" w:rsidP="00A33E3F">
      <w:pPr>
        <w:ind w:left="31680" w:hangingChars="300" w:firstLine="31680"/>
        <w:rPr>
          <w:rFonts w:ascii="Times New Roman" w:hAnsi="Times New Roman"/>
          <w:szCs w:val="21"/>
        </w:rPr>
      </w:pPr>
      <w:r>
        <w:rPr>
          <w:rFonts w:ascii="Times New Roman" w:hAnsi="Times New Roman"/>
          <w:szCs w:val="21"/>
        </w:rPr>
        <w:t>TEXT C</w:t>
      </w:r>
    </w:p>
    <w:p w:rsidR="00B97777" w:rsidRDefault="00B97777" w:rsidP="00A33E3F">
      <w:pPr>
        <w:ind w:leftChars="47" w:left="31680" w:firstLineChars="100" w:firstLine="31680"/>
        <w:rPr>
          <w:rFonts w:ascii="Times New Roman" w:hAnsi="Times New Roman"/>
          <w:szCs w:val="21"/>
        </w:rPr>
      </w:pPr>
      <w:r>
        <w:rPr>
          <w:rFonts w:ascii="Times New Roman" w:hAnsi="Times New Roman"/>
          <w:szCs w:val="21"/>
        </w:rPr>
        <w:t xml:space="preserve">When people discuss solutions to“ world hunger’’, they tend to think in terms of the far-flung third world suffering from long years of  drought. Yet, according to a new interactive map from the U.S Department of Agriculture, hundreds of “food desert” stretch across America, from the East Coast to West Coast. These “deserts” comprise 10 percent of the country. Moreover, 1 in 7 people in the U.S now subsist on food stamps, and, in 2009,nearly 15 percent of the U.S households were found to have low or very low “food security” meaning that, on a regular basis, nearly 50 million Americans ran short on food. Even for many members of the traditional middle class, American is no longer the Land of Plenty. </w:t>
      </w:r>
    </w:p>
    <w:p w:rsidR="00B97777" w:rsidRDefault="00B97777" w:rsidP="00A33E3F">
      <w:pPr>
        <w:ind w:leftChars="47" w:left="31680"/>
        <w:rPr>
          <w:rFonts w:ascii="Times New Roman" w:hAnsi="Times New Roman"/>
          <w:szCs w:val="21"/>
        </w:rPr>
      </w:pPr>
      <w:r>
        <w:rPr>
          <w:rFonts w:ascii="Times New Roman" w:hAnsi="Times New Roman"/>
          <w:szCs w:val="21"/>
        </w:rPr>
        <w:t xml:space="preserve">   A number of high-profile innovators have been attempting to address the Food Desert Problem. The governmental also stepped in with a number of initiatives to put an end to food deserts and related problems, such as childhood obesity. In 2007, the government launched a massive $400 million Health Food Financing initiative supported by Michelle Obama, with a goal of wiping out food deserts by 2017.</w:t>
      </w:r>
    </w:p>
    <w:p w:rsidR="00B97777" w:rsidRDefault="00B97777" w:rsidP="00A33E3F">
      <w:pPr>
        <w:ind w:leftChars="47" w:left="31680" w:firstLineChars="150" w:firstLine="31680"/>
        <w:rPr>
          <w:rFonts w:ascii="Times New Roman" w:hAnsi="Times New Roman"/>
          <w:szCs w:val="21"/>
        </w:rPr>
      </w:pPr>
      <w:r>
        <w:rPr>
          <w:rFonts w:ascii="Times New Roman" w:hAnsi="Times New Roman"/>
          <w:szCs w:val="21"/>
        </w:rPr>
        <w:t>The economic downturn, though, has taken much of the impact of these measures away, with more Americans than ever before now resorting to food pantries and even soup kitchens for their food needs. Even when things appear to have changed for the better, they haven’t --- a mirage in the food desert. As The Economist pointed out this summer, recent numbers showing a substantial decline in the number of Americans living in “food deserts’’ --- from 23.5 million in 2009 to 13.5 million in may --- was actually due to a little sleight-of-hand.</w:t>
      </w:r>
    </w:p>
    <w:p w:rsidR="00B97777" w:rsidRDefault="00B97777" w:rsidP="00A33E3F">
      <w:pPr>
        <w:ind w:leftChars="47" w:left="31680" w:firstLineChars="150" w:firstLine="31680"/>
        <w:rPr>
          <w:rFonts w:ascii="Times New Roman" w:hAnsi="Times New Roman"/>
          <w:szCs w:val="21"/>
        </w:rPr>
      </w:pPr>
      <w:r>
        <w:rPr>
          <w:rFonts w:ascii="Times New Roman" w:hAnsi="Times New Roman"/>
          <w:szCs w:val="21"/>
        </w:rPr>
        <w:t>Clearly, throwing more money at the problem and offering tax incentives to supermarket chains to set up shop in the desert may not be the best solution. The solution might only come from changing the system itself. Social innovators behind the collaborative consumption movement, for example, advocate that any economic system be more inclusive of sharing and swapping. Poor or middle-class Americans who can’t afford nutritious food would be able to swap economic goods or other items of value for that food.</w:t>
      </w:r>
    </w:p>
    <w:p w:rsidR="00B97777" w:rsidRDefault="00B97777" w:rsidP="00A33E3F">
      <w:pPr>
        <w:ind w:leftChars="47" w:left="31680" w:firstLineChars="150" w:firstLine="31680"/>
        <w:rPr>
          <w:rFonts w:ascii="Times New Roman" w:hAnsi="Times New Roman"/>
          <w:szCs w:val="21"/>
        </w:rPr>
      </w:pPr>
      <w:r>
        <w:rPr>
          <w:rFonts w:ascii="Times New Roman" w:hAnsi="Times New Roman"/>
          <w:szCs w:val="21"/>
        </w:rPr>
        <w:t>In an era of celebrity chefs and wall-to-wall cable TV cooking shows, how is it possible that American is unable to care and feed for its citizens? If Alexis de Tocqueville were to visit Americ tday, he would be astonished at how much things have changed for our society. Writing to his contemporaries in the 1830’s, he waamazed at the amount of food Americans consumed. It’s heartening that the U.S Department of Agriculture has a game plan to reduce the number of food deserts across the country. America’s silent food crisis is no longer limited in blighted urban zones--- it is starting to reach what we used to refer to as “suburbia” as well.</w:t>
      </w:r>
    </w:p>
    <w:p w:rsidR="00B97777" w:rsidRDefault="00B97777" w:rsidP="00A33E3F">
      <w:pPr>
        <w:ind w:leftChars="47" w:left="31680"/>
        <w:rPr>
          <w:rFonts w:ascii="Times New Roman" w:hAnsi="Times New Roman"/>
          <w:szCs w:val="21"/>
        </w:rPr>
      </w:pPr>
      <w:r>
        <w:rPr>
          <w:rFonts w:ascii="Times New Roman" w:hAnsi="Times New Roman"/>
          <w:szCs w:val="21"/>
        </w:rPr>
        <w:t>91. What can we learn from the first paragragh?</w:t>
      </w:r>
    </w:p>
    <w:p w:rsidR="00B97777" w:rsidRDefault="00B97777" w:rsidP="00A33E3F">
      <w:pPr>
        <w:ind w:leftChars="47" w:left="31680"/>
        <w:rPr>
          <w:rFonts w:ascii="Times New Roman" w:hAnsi="Times New Roman"/>
          <w:szCs w:val="21"/>
        </w:rPr>
      </w:pPr>
      <w:r>
        <w:rPr>
          <w:rFonts w:ascii="Times New Roman" w:hAnsi="Times New Roman"/>
          <w:szCs w:val="21"/>
        </w:rPr>
        <w:t xml:space="preserve">   A. The problem of world hunger is mainly caused by drought.</w:t>
      </w:r>
    </w:p>
    <w:p w:rsidR="00B97777" w:rsidRDefault="00B97777" w:rsidP="00A33E3F">
      <w:pPr>
        <w:ind w:leftChars="47" w:left="31680"/>
        <w:rPr>
          <w:rFonts w:ascii="Times New Roman" w:hAnsi="Times New Roman"/>
          <w:szCs w:val="21"/>
        </w:rPr>
      </w:pPr>
      <w:r>
        <w:rPr>
          <w:rFonts w:ascii="Times New Roman" w:hAnsi="Times New Roman"/>
          <w:szCs w:val="21"/>
        </w:rPr>
        <w:t xml:space="preserve">   B. About 10 percent of population in the U.S is short of food.</w:t>
      </w:r>
    </w:p>
    <w:p w:rsidR="00B97777" w:rsidRDefault="00B97777" w:rsidP="00A33E3F">
      <w:pPr>
        <w:ind w:leftChars="47" w:left="31680"/>
        <w:rPr>
          <w:rFonts w:ascii="Times New Roman" w:hAnsi="Times New Roman"/>
          <w:szCs w:val="21"/>
        </w:rPr>
      </w:pPr>
      <w:r>
        <w:rPr>
          <w:rFonts w:ascii="Times New Roman" w:hAnsi="Times New Roman"/>
          <w:szCs w:val="21"/>
        </w:rPr>
        <w:t xml:space="preserve">   C. Only 1 in 7 people in American can get food stamps.</w:t>
      </w:r>
    </w:p>
    <w:p w:rsidR="00B97777" w:rsidRDefault="00B97777" w:rsidP="00A33E3F">
      <w:pPr>
        <w:ind w:leftChars="47" w:left="31680"/>
        <w:rPr>
          <w:rFonts w:ascii="Times New Roman" w:hAnsi="Times New Roman"/>
          <w:szCs w:val="21"/>
        </w:rPr>
      </w:pPr>
      <w:r>
        <w:rPr>
          <w:rFonts w:ascii="Times New Roman" w:hAnsi="Times New Roman"/>
          <w:szCs w:val="21"/>
        </w:rPr>
        <w:t xml:space="preserve">   D. Traditional middle class has been affected by food shortage.</w:t>
      </w:r>
    </w:p>
    <w:p w:rsidR="00B97777" w:rsidRDefault="00B97777" w:rsidP="00A33E3F">
      <w:pPr>
        <w:ind w:leftChars="47" w:left="31680"/>
        <w:rPr>
          <w:rFonts w:ascii="Times New Roman" w:hAnsi="Times New Roman"/>
          <w:szCs w:val="21"/>
        </w:rPr>
      </w:pPr>
      <w:r>
        <w:rPr>
          <w:rFonts w:ascii="Times New Roman" w:hAnsi="Times New Roman"/>
          <w:szCs w:val="21"/>
        </w:rPr>
        <w:t>92. Which of the following statements would the author agree?</w:t>
      </w:r>
    </w:p>
    <w:p w:rsidR="00B97777" w:rsidRDefault="00B97777" w:rsidP="00A33E3F">
      <w:pPr>
        <w:ind w:leftChars="47" w:left="31680"/>
        <w:rPr>
          <w:rFonts w:ascii="Times New Roman" w:hAnsi="Times New Roman"/>
          <w:szCs w:val="21"/>
        </w:rPr>
      </w:pPr>
      <w:r>
        <w:rPr>
          <w:rFonts w:ascii="Times New Roman" w:hAnsi="Times New Roman"/>
          <w:szCs w:val="21"/>
        </w:rPr>
        <w:t xml:space="preserve">   A. Innovators are not capable of solving the food desert problem.</w:t>
      </w:r>
    </w:p>
    <w:p w:rsidR="00B97777" w:rsidRDefault="00B97777" w:rsidP="00A33E3F">
      <w:pPr>
        <w:ind w:leftChars="47" w:left="31680"/>
        <w:rPr>
          <w:rFonts w:ascii="Times New Roman" w:hAnsi="Times New Roman"/>
          <w:szCs w:val="21"/>
        </w:rPr>
      </w:pPr>
      <w:r>
        <w:rPr>
          <w:rFonts w:ascii="Times New Roman" w:hAnsi="Times New Roman"/>
          <w:szCs w:val="21"/>
        </w:rPr>
        <w:t xml:space="preserve">   B. The initiative supported by Obama was proven to be inefficient.</w:t>
      </w:r>
    </w:p>
    <w:p w:rsidR="00B97777" w:rsidRDefault="00B97777" w:rsidP="00A33E3F">
      <w:pPr>
        <w:ind w:leftChars="47" w:left="31680"/>
        <w:rPr>
          <w:rFonts w:ascii="Times New Roman" w:hAnsi="Times New Roman"/>
          <w:szCs w:val="21"/>
        </w:rPr>
      </w:pPr>
      <w:r>
        <w:rPr>
          <w:rFonts w:ascii="Times New Roman" w:hAnsi="Times New Roman"/>
          <w:szCs w:val="21"/>
        </w:rPr>
        <w:t xml:space="preserve">   C. Current measures failed to compensate for the effect of recession.</w:t>
      </w:r>
    </w:p>
    <w:p w:rsidR="00B97777" w:rsidRDefault="00B97777" w:rsidP="00A33E3F">
      <w:pPr>
        <w:ind w:leftChars="47" w:left="31680"/>
        <w:rPr>
          <w:rFonts w:ascii="Times New Roman" w:hAnsi="Times New Roman"/>
          <w:szCs w:val="21"/>
        </w:rPr>
      </w:pPr>
      <w:r>
        <w:rPr>
          <w:rFonts w:ascii="Times New Roman" w:hAnsi="Times New Roman"/>
          <w:szCs w:val="21"/>
        </w:rPr>
        <w:t xml:space="preserve">   D. The actual number of people who are short of food has gone down.</w:t>
      </w:r>
    </w:p>
    <w:p w:rsidR="00B97777" w:rsidRDefault="00B97777" w:rsidP="00A33E3F">
      <w:pPr>
        <w:ind w:leftChars="47" w:left="31680"/>
        <w:rPr>
          <w:rFonts w:ascii="Times New Roman" w:hAnsi="Times New Roman"/>
          <w:szCs w:val="21"/>
        </w:rPr>
      </w:pPr>
      <w:r>
        <w:rPr>
          <w:rFonts w:ascii="Times New Roman" w:hAnsi="Times New Roman"/>
          <w:szCs w:val="21"/>
        </w:rPr>
        <w:t>93. The author mentioned the following possible solusions EXCEPT___</w:t>
      </w:r>
    </w:p>
    <w:p w:rsidR="00B97777" w:rsidRDefault="00B97777" w:rsidP="00A33E3F">
      <w:pPr>
        <w:ind w:leftChars="47" w:left="31680"/>
        <w:rPr>
          <w:rFonts w:ascii="Times New Roman" w:hAnsi="Times New Roman"/>
          <w:szCs w:val="21"/>
        </w:rPr>
      </w:pPr>
      <w:r>
        <w:rPr>
          <w:rFonts w:ascii="Times New Roman" w:hAnsi="Times New Roman"/>
          <w:szCs w:val="21"/>
        </w:rPr>
        <w:t xml:space="preserve">   A. setting up more shops in remote area</w:t>
      </w:r>
    </w:p>
    <w:p w:rsidR="00B97777" w:rsidRDefault="00B97777" w:rsidP="00A33E3F">
      <w:pPr>
        <w:ind w:leftChars="47" w:left="31680"/>
        <w:rPr>
          <w:rFonts w:ascii="Times New Roman" w:hAnsi="Times New Roman"/>
          <w:szCs w:val="21"/>
        </w:rPr>
      </w:pPr>
      <w:r>
        <w:rPr>
          <w:rFonts w:ascii="Times New Roman" w:hAnsi="Times New Roman"/>
          <w:szCs w:val="21"/>
        </w:rPr>
        <w:t xml:space="preserve">   B. encouraging supermarkets to take action</w:t>
      </w:r>
    </w:p>
    <w:p w:rsidR="00B97777" w:rsidRDefault="00B97777" w:rsidP="00A33E3F">
      <w:pPr>
        <w:ind w:leftChars="47" w:left="31680"/>
        <w:rPr>
          <w:rFonts w:ascii="Times New Roman" w:hAnsi="Times New Roman"/>
          <w:szCs w:val="21"/>
        </w:rPr>
      </w:pPr>
      <w:r>
        <w:rPr>
          <w:rFonts w:ascii="Times New Roman" w:hAnsi="Times New Roman"/>
          <w:szCs w:val="21"/>
        </w:rPr>
        <w:t xml:space="preserve">   C. establishing an all-embracing system</w:t>
      </w:r>
    </w:p>
    <w:p w:rsidR="00B97777" w:rsidRDefault="00B97777" w:rsidP="00A33E3F">
      <w:pPr>
        <w:ind w:leftChars="47" w:left="31680"/>
        <w:rPr>
          <w:rFonts w:ascii="Times New Roman" w:hAnsi="Times New Roman"/>
          <w:szCs w:val="21"/>
        </w:rPr>
      </w:pPr>
      <w:r>
        <w:rPr>
          <w:rFonts w:ascii="Times New Roman" w:hAnsi="Times New Roman"/>
          <w:szCs w:val="21"/>
        </w:rPr>
        <w:t xml:space="preserve">   D. permitting direct exchange of goods</w:t>
      </w:r>
    </w:p>
    <w:p w:rsidR="00B97777" w:rsidRDefault="00B97777" w:rsidP="00A33E3F">
      <w:pPr>
        <w:ind w:leftChars="47" w:left="31680"/>
        <w:rPr>
          <w:rFonts w:ascii="Times New Roman" w:hAnsi="Times New Roman"/>
          <w:szCs w:val="21"/>
        </w:rPr>
      </w:pPr>
      <w:r>
        <w:rPr>
          <w:rFonts w:ascii="Times New Roman" w:hAnsi="Times New Roman"/>
          <w:szCs w:val="21"/>
        </w:rPr>
        <w:t>94. The example of Alexis de Tocqueville is mentioned to_____</w:t>
      </w:r>
    </w:p>
    <w:p w:rsidR="00B97777" w:rsidRDefault="00B97777" w:rsidP="00A33E3F">
      <w:pPr>
        <w:ind w:leftChars="47" w:left="31680"/>
        <w:rPr>
          <w:rFonts w:ascii="Times New Roman" w:hAnsi="Times New Roman"/>
          <w:szCs w:val="21"/>
        </w:rPr>
      </w:pPr>
      <w:r>
        <w:rPr>
          <w:rFonts w:ascii="Times New Roman" w:hAnsi="Times New Roman"/>
          <w:szCs w:val="21"/>
        </w:rPr>
        <w:t xml:space="preserve">   A. sneer at the ignorance of the foreigners</w:t>
      </w:r>
    </w:p>
    <w:p w:rsidR="00B97777" w:rsidRDefault="00B97777" w:rsidP="00A33E3F">
      <w:pPr>
        <w:ind w:leftChars="47" w:left="31680"/>
        <w:rPr>
          <w:rFonts w:ascii="Times New Roman" w:hAnsi="Times New Roman"/>
          <w:szCs w:val="21"/>
        </w:rPr>
      </w:pPr>
      <w:r>
        <w:rPr>
          <w:rFonts w:ascii="Times New Roman" w:hAnsi="Times New Roman"/>
          <w:szCs w:val="21"/>
        </w:rPr>
        <w:t xml:space="preserve">   B. prove the development of the society</w:t>
      </w:r>
    </w:p>
    <w:p w:rsidR="00B97777" w:rsidRDefault="00B97777" w:rsidP="00A33E3F">
      <w:pPr>
        <w:ind w:leftChars="47" w:left="31680"/>
        <w:rPr>
          <w:rFonts w:ascii="Times New Roman" w:hAnsi="Times New Roman"/>
          <w:szCs w:val="21"/>
        </w:rPr>
      </w:pPr>
      <w:r>
        <w:rPr>
          <w:rFonts w:ascii="Times New Roman" w:hAnsi="Times New Roman"/>
          <w:szCs w:val="21"/>
        </w:rPr>
        <w:t xml:space="preserve">   C. show bitterness over lower “food security”</w:t>
      </w:r>
    </w:p>
    <w:p w:rsidR="00B97777" w:rsidRDefault="00B97777" w:rsidP="00A33E3F">
      <w:pPr>
        <w:ind w:leftChars="47" w:left="31680"/>
        <w:rPr>
          <w:rFonts w:ascii="Times New Roman" w:hAnsi="Times New Roman"/>
          <w:szCs w:val="21"/>
        </w:rPr>
      </w:pPr>
      <w:r>
        <w:rPr>
          <w:rFonts w:ascii="Times New Roman" w:hAnsi="Times New Roman"/>
          <w:szCs w:val="21"/>
        </w:rPr>
        <w:t xml:space="preserve">   D. criticize those cable TV shows</w:t>
      </w:r>
    </w:p>
    <w:p w:rsidR="00B97777" w:rsidRDefault="00B97777" w:rsidP="00A33E3F">
      <w:pPr>
        <w:ind w:leftChars="47" w:left="31680"/>
        <w:rPr>
          <w:rFonts w:ascii="Times New Roman" w:hAnsi="Times New Roman"/>
          <w:szCs w:val="21"/>
        </w:rPr>
      </w:pPr>
      <w:r>
        <w:rPr>
          <w:rFonts w:ascii="Times New Roman" w:hAnsi="Times New Roman"/>
          <w:szCs w:val="21"/>
        </w:rPr>
        <w:t>95. Which of the following can serve as the title of the passage?</w:t>
      </w:r>
    </w:p>
    <w:p w:rsidR="00B97777" w:rsidRDefault="00B97777" w:rsidP="00A33E3F">
      <w:pPr>
        <w:ind w:leftChars="47" w:left="31680"/>
        <w:rPr>
          <w:rFonts w:ascii="Times New Roman" w:hAnsi="Times New Roman"/>
          <w:szCs w:val="21"/>
        </w:rPr>
      </w:pPr>
      <w:r>
        <w:rPr>
          <w:rFonts w:ascii="Times New Roman" w:hAnsi="Times New Roman"/>
          <w:szCs w:val="21"/>
        </w:rPr>
        <w:t xml:space="preserve">   A. Food Desert Spreading to Middle Class</w:t>
      </w:r>
    </w:p>
    <w:p w:rsidR="00B97777" w:rsidRDefault="00B97777" w:rsidP="00A33E3F">
      <w:pPr>
        <w:ind w:leftChars="47" w:left="31680"/>
        <w:rPr>
          <w:rFonts w:ascii="Times New Roman" w:hAnsi="Times New Roman"/>
          <w:szCs w:val="21"/>
        </w:rPr>
      </w:pPr>
      <w:r>
        <w:rPr>
          <w:rFonts w:ascii="Times New Roman" w:hAnsi="Times New Roman"/>
          <w:szCs w:val="21"/>
        </w:rPr>
        <w:t xml:space="preserve">   B. Addressing the Problem of World Hunger</w:t>
      </w:r>
    </w:p>
    <w:p w:rsidR="00B97777" w:rsidRDefault="00B97777" w:rsidP="00A33E3F">
      <w:pPr>
        <w:ind w:leftChars="47" w:left="31680"/>
        <w:rPr>
          <w:rFonts w:ascii="Times New Roman" w:hAnsi="Times New Roman"/>
          <w:szCs w:val="21"/>
        </w:rPr>
      </w:pPr>
      <w:r>
        <w:rPr>
          <w:rFonts w:ascii="Times New Roman" w:hAnsi="Times New Roman"/>
          <w:szCs w:val="21"/>
        </w:rPr>
        <w:t xml:space="preserve">   C. Suggestions for Raising Food Security</w:t>
      </w:r>
    </w:p>
    <w:p w:rsidR="00B97777" w:rsidRDefault="00B97777" w:rsidP="00A33E3F">
      <w:pPr>
        <w:ind w:leftChars="47" w:left="31680"/>
        <w:rPr>
          <w:rFonts w:ascii="Times New Roman" w:hAnsi="Times New Roman"/>
          <w:szCs w:val="21"/>
        </w:rPr>
      </w:pPr>
      <w:r>
        <w:rPr>
          <w:rFonts w:ascii="Times New Roman" w:hAnsi="Times New Roman"/>
          <w:szCs w:val="21"/>
        </w:rPr>
        <w:t xml:space="preserve">   D. Food Problem Worsened by Recession</w:t>
      </w:r>
    </w:p>
    <w:p w:rsidR="00B97777" w:rsidRDefault="00B97777" w:rsidP="00A33E3F">
      <w:pPr>
        <w:ind w:leftChars="47" w:left="31680"/>
        <w:rPr>
          <w:rFonts w:ascii="Times New Roman" w:hAnsi="Times New Roman"/>
          <w:szCs w:val="21"/>
        </w:rPr>
      </w:pPr>
    </w:p>
    <w:p w:rsidR="00B97777" w:rsidRDefault="00B97777" w:rsidP="00A33E3F">
      <w:pPr>
        <w:ind w:leftChars="47" w:left="31680"/>
        <w:rPr>
          <w:rFonts w:ascii="Times New Roman" w:hAnsi="Times New Roman"/>
          <w:szCs w:val="21"/>
        </w:rPr>
      </w:pPr>
      <w:r>
        <w:rPr>
          <w:rFonts w:ascii="Times New Roman" w:hAnsi="Times New Roman"/>
          <w:szCs w:val="21"/>
        </w:rPr>
        <w:t xml:space="preserve">                     TEXT D</w:t>
      </w:r>
    </w:p>
    <w:p w:rsidR="00B97777" w:rsidRDefault="00B97777" w:rsidP="00A33E3F">
      <w:pPr>
        <w:ind w:leftChars="47" w:left="31680" w:firstLineChars="150" w:firstLine="31680"/>
        <w:rPr>
          <w:rFonts w:ascii="Times New Roman" w:hAnsi="Times New Roman"/>
          <w:szCs w:val="21"/>
        </w:rPr>
      </w:pPr>
      <w:r>
        <w:rPr>
          <w:rFonts w:ascii="Times New Roman" w:hAnsi="Times New Roman"/>
          <w:szCs w:val="21"/>
        </w:rPr>
        <w:t>On Feb.15,1965, a high school student named Raymond Kurzweil appeared as a guest on a game show called I’ve Got a Secret. He played a short musical composition on a piano. The idea was that Kuzweil was hiding an unusual fact and the panelists--- they included a comedian and a former Miss America--- had to guess what it was. Finally the comedian got the win: the music was composed by a computer. Kurzweil then demonstrated te computer, which he built himself.      The panelist were pretty bored about it; they were more impressed by Kurzweil’s age than by anything he’d actually done.</w:t>
      </w:r>
    </w:p>
    <w:p w:rsidR="00B97777" w:rsidRDefault="00B97777" w:rsidP="00A33E3F">
      <w:pPr>
        <w:ind w:leftChars="47" w:left="31680" w:firstLineChars="250" w:firstLine="31680"/>
        <w:rPr>
          <w:rFonts w:ascii="Times New Roman" w:hAnsi="Times New Roman"/>
          <w:szCs w:val="21"/>
        </w:rPr>
      </w:pPr>
      <w:r>
        <w:rPr>
          <w:rFonts w:ascii="Times New Roman" w:hAnsi="Times New Roman"/>
          <w:szCs w:val="21"/>
        </w:rPr>
        <w:t>Kurzweil would spend much of the rest of his career working out what his demonstration meant. Ceating a work of art is one of those activities we reservrd for humans only. To see creativity, the exclusive domain of humans, usurped by a computer built by a 17-yea-old is to watch a line blur that cannot be blurred, the line between organic intelligence and artificial intelligence.</w:t>
      </w:r>
    </w:p>
    <w:p w:rsidR="00B97777" w:rsidRDefault="00B97777" w:rsidP="00A33E3F">
      <w:pPr>
        <w:ind w:leftChars="47" w:left="31680" w:firstLineChars="200" w:firstLine="31680"/>
        <w:rPr>
          <w:rFonts w:ascii="Times New Roman" w:hAnsi="Times New Roman"/>
          <w:szCs w:val="21"/>
        </w:rPr>
      </w:pPr>
      <w:r>
        <w:rPr>
          <w:rFonts w:ascii="Times New Roman" w:hAnsi="Times New Roman"/>
          <w:szCs w:val="21"/>
        </w:rPr>
        <w:t>That was Kurzweil’s real serect, and back in 1965 nobody guess it. Maybe not even him, not yet. But now, 46 years later, Kurzweil believes that we’re approaching a moment tha when computers will become intelligent, and not just intelligent but more intelligent than humans. When that happens, humanity--- our bodies, our minds, our civilizations--- will be completely and irreversibly transformed. He believes that this moment is not only inevitable but imminent. According to his calculations, the end of human civilization as we know it is about 35 years away.</w:t>
      </w:r>
    </w:p>
    <w:p w:rsidR="00B97777" w:rsidRDefault="00B97777" w:rsidP="00A33E3F">
      <w:pPr>
        <w:ind w:leftChars="47" w:left="31680" w:firstLineChars="150" w:firstLine="31680"/>
        <w:rPr>
          <w:rFonts w:ascii="Times New Roman" w:hAnsi="Times New Roman"/>
          <w:szCs w:val="21"/>
        </w:rPr>
      </w:pPr>
      <w:r>
        <w:rPr>
          <w:rFonts w:ascii="Times New Roman" w:hAnsi="Times New Roman"/>
          <w:szCs w:val="21"/>
        </w:rPr>
        <w:t>Computers are getting faster. Everybody knows that. Also, computers are getting faster and faster--- that is, the rate at which they’re getting faster is increasing. True? True.</w:t>
      </w:r>
    </w:p>
    <w:p w:rsidR="00B97777" w:rsidRDefault="00B97777" w:rsidP="00A33E3F">
      <w:pPr>
        <w:ind w:leftChars="47" w:left="31680"/>
        <w:rPr>
          <w:rFonts w:ascii="Times New Roman" w:hAnsi="Times New Roman"/>
          <w:szCs w:val="21"/>
        </w:rPr>
      </w:pPr>
      <w:r>
        <w:rPr>
          <w:rFonts w:ascii="Times New Roman" w:hAnsi="Times New Roman"/>
          <w:szCs w:val="21"/>
        </w:rPr>
        <w:t xml:space="preserve">   So if computers are getting so incredibly fast there might conceivably come a moment when they are capableof something comparable to human intelligence. Artificial intelligence. From that point on, there’s no reason to think computers would stop to getting more powerful. They would keep on developing until they were far more intelligent than we are. They would take over their own development from their slower-thinking human creators.</w:t>
      </w:r>
    </w:p>
    <w:p w:rsidR="00B97777" w:rsidRDefault="00B97777" w:rsidP="00A33E3F">
      <w:pPr>
        <w:ind w:leftChars="47" w:left="31680" w:firstLineChars="100" w:firstLine="31680"/>
        <w:rPr>
          <w:rFonts w:ascii="Times New Roman" w:hAnsi="Times New Roman"/>
          <w:szCs w:val="21"/>
        </w:rPr>
      </w:pPr>
      <w:r>
        <w:rPr>
          <w:rFonts w:ascii="Times New Roman" w:hAnsi="Times New Roman"/>
          <w:szCs w:val="21"/>
        </w:rPr>
        <w:t>Probably it’s impossible to predict the behavior of these smarter-than-human intelligences with which (with whom?) we might one day share the planet, because if you could, you’d be as smart as they would be. But there are a lot of theories about it. Maybe we’ll merge with them to become super-intelligent, using computers to extend our intellectual abilities. Maybe the computers will turn on humanity and annihilate s. the one thing all these theories have in common is the transformation of our species into something that is no longer recognizable as such to humanity around 2011. This transformation has a name: the Singularity.</w:t>
      </w:r>
    </w:p>
    <w:p w:rsidR="00B97777" w:rsidRDefault="00B97777" w:rsidP="00A33E3F">
      <w:pPr>
        <w:ind w:leftChars="47" w:left="31680"/>
        <w:rPr>
          <w:rFonts w:ascii="Times New Roman" w:hAnsi="Times New Roman"/>
          <w:szCs w:val="21"/>
        </w:rPr>
      </w:pPr>
      <w:r>
        <w:rPr>
          <w:rFonts w:ascii="Times New Roman" w:hAnsi="Times New Roman"/>
          <w:szCs w:val="21"/>
        </w:rPr>
        <w:t>This difficult thing to keep sight of is that even though it sounds like science fiction, it isn’t. it’s not a finger idea but a serious hypothesis about the future of life on earth. Appearing to be preposterous, the Singularity is an idea that rewards sober, careful evaluation.</w:t>
      </w:r>
    </w:p>
    <w:p w:rsidR="00B97777" w:rsidRDefault="00B97777" w:rsidP="00A33E3F">
      <w:pPr>
        <w:ind w:leftChars="47" w:left="31680"/>
        <w:rPr>
          <w:rFonts w:ascii="Times New Roman" w:hAnsi="Times New Roman"/>
          <w:szCs w:val="21"/>
        </w:rPr>
      </w:pPr>
      <w:r>
        <w:rPr>
          <w:rFonts w:ascii="Times New Roman" w:hAnsi="Times New Roman"/>
          <w:szCs w:val="21"/>
        </w:rPr>
        <w:t>96. The panelists’ attitude toward Kurzweil’s invention shows that____</w:t>
      </w:r>
    </w:p>
    <w:p w:rsidR="00B97777" w:rsidRDefault="00B97777" w:rsidP="00A33E3F">
      <w:pPr>
        <w:ind w:leftChars="47" w:left="31680"/>
        <w:rPr>
          <w:rFonts w:ascii="Times New Roman" w:hAnsi="Times New Roman"/>
          <w:szCs w:val="21"/>
        </w:rPr>
      </w:pPr>
      <w:r>
        <w:rPr>
          <w:rFonts w:ascii="Times New Roman" w:hAnsi="Times New Roman"/>
          <w:szCs w:val="21"/>
        </w:rPr>
        <w:t xml:space="preserve">  A. the panelists were not professional enough</w:t>
      </w:r>
    </w:p>
    <w:p w:rsidR="00B97777" w:rsidRDefault="00B97777" w:rsidP="00A33E3F">
      <w:pPr>
        <w:ind w:leftChars="47" w:left="31680"/>
        <w:rPr>
          <w:rFonts w:ascii="Times New Roman" w:hAnsi="Times New Roman"/>
          <w:szCs w:val="21"/>
        </w:rPr>
      </w:pPr>
      <w:r>
        <w:rPr>
          <w:rFonts w:ascii="Times New Roman" w:hAnsi="Times New Roman"/>
          <w:szCs w:val="21"/>
        </w:rPr>
        <w:t xml:space="preserve">  B. people were not aware of its implications</w:t>
      </w:r>
    </w:p>
    <w:p w:rsidR="00B97777" w:rsidRDefault="00B97777" w:rsidP="00A33E3F">
      <w:pPr>
        <w:ind w:leftChars="47" w:left="31680"/>
        <w:rPr>
          <w:rFonts w:ascii="Times New Roman" w:hAnsi="Times New Roman"/>
          <w:szCs w:val="21"/>
        </w:rPr>
      </w:pPr>
      <w:r>
        <w:rPr>
          <w:rFonts w:ascii="Times New Roman" w:hAnsi="Times New Roman"/>
          <w:szCs w:val="21"/>
        </w:rPr>
        <w:t xml:space="preserve">  C. the panelists were bored of the game show</w:t>
      </w:r>
    </w:p>
    <w:p w:rsidR="00B97777" w:rsidRDefault="00B97777" w:rsidP="00A33E3F">
      <w:pPr>
        <w:ind w:leftChars="47" w:left="31680"/>
        <w:rPr>
          <w:rFonts w:ascii="Times New Roman" w:hAnsi="Times New Roman"/>
          <w:szCs w:val="21"/>
        </w:rPr>
      </w:pPr>
      <w:r>
        <w:rPr>
          <w:rFonts w:ascii="Times New Roman" w:hAnsi="Times New Roman"/>
          <w:szCs w:val="21"/>
        </w:rPr>
        <w:t xml:space="preserve">  D. Kurzweil’s talent was more impressive</w:t>
      </w:r>
    </w:p>
    <w:p w:rsidR="00B97777" w:rsidRDefault="00B97777" w:rsidP="00A33E3F">
      <w:pPr>
        <w:ind w:leftChars="47" w:left="31680"/>
        <w:rPr>
          <w:rFonts w:ascii="Times New Roman" w:hAnsi="Times New Roman"/>
          <w:szCs w:val="21"/>
        </w:rPr>
      </w:pPr>
      <w:r>
        <w:rPr>
          <w:rFonts w:ascii="Times New Roman" w:hAnsi="Times New Roman"/>
          <w:szCs w:val="21"/>
        </w:rPr>
        <w:t>97. What was traditionally considered as the exclusive domain of humans?</w:t>
      </w:r>
    </w:p>
    <w:p w:rsidR="00B97777" w:rsidRDefault="00B97777" w:rsidP="00A33E3F">
      <w:pPr>
        <w:ind w:leftChars="47" w:left="31680"/>
        <w:rPr>
          <w:rFonts w:ascii="Times New Roman" w:hAnsi="Times New Roman"/>
          <w:szCs w:val="21"/>
        </w:rPr>
      </w:pPr>
      <w:r>
        <w:rPr>
          <w:rFonts w:ascii="Times New Roman" w:hAnsi="Times New Roman"/>
          <w:szCs w:val="21"/>
        </w:rPr>
        <w:t xml:space="preserve">  A. Creative work of art. </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 B. Innovative ability</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 C. Biological intelligence</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 D. Artificial intelligence</w:t>
      </w:r>
    </w:p>
    <w:p w:rsidR="00B97777" w:rsidRDefault="00B97777" w:rsidP="00A33E3F">
      <w:pPr>
        <w:ind w:firstLineChars="100" w:firstLine="31680"/>
        <w:rPr>
          <w:rFonts w:ascii="Times New Roman" w:hAnsi="Times New Roman"/>
          <w:szCs w:val="21"/>
        </w:rPr>
      </w:pPr>
      <w:r>
        <w:rPr>
          <w:rFonts w:ascii="Times New Roman" w:hAnsi="Times New Roman"/>
          <w:szCs w:val="21"/>
        </w:rPr>
        <w:t>98. The last two paragraphs suggest that___</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 A. computers will finally dominate the whole world</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 B. people should take science fictions seriously</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 C. human beings will be seriously endangered</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 D. human existence will experience significant change</w:t>
      </w:r>
    </w:p>
    <w:p w:rsidR="00B97777" w:rsidRDefault="00B97777" w:rsidP="00A33E3F">
      <w:pPr>
        <w:ind w:firstLineChars="100" w:firstLine="31680"/>
        <w:rPr>
          <w:rFonts w:ascii="Times New Roman" w:hAnsi="Times New Roman"/>
          <w:szCs w:val="21"/>
        </w:rPr>
      </w:pPr>
      <w:r>
        <w:rPr>
          <w:rFonts w:ascii="Times New Roman" w:hAnsi="Times New Roman"/>
          <w:szCs w:val="21"/>
        </w:rPr>
        <w:t>99. What’s the author’s attitude towards the topic?</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 A. Teasing.  B. Biased.  C. Skeptical.  D. Serious</w:t>
      </w:r>
    </w:p>
    <w:p w:rsidR="00B97777" w:rsidRDefault="00B97777" w:rsidP="00A33E3F">
      <w:pPr>
        <w:ind w:firstLineChars="100" w:firstLine="31680"/>
        <w:rPr>
          <w:rFonts w:ascii="Times New Roman" w:hAnsi="Times New Roman"/>
          <w:szCs w:val="21"/>
        </w:rPr>
      </w:pPr>
      <w:r>
        <w:rPr>
          <w:rFonts w:ascii="Times New Roman" w:hAnsi="Times New Roman"/>
          <w:szCs w:val="21"/>
        </w:rPr>
        <w:t>100. What does the passage mainly discuss about?</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 A. Computers’ challenging human dominance.</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 B. The line between two kinds of intelligence.</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 C. The importance of Kurzweil’s invention.</w:t>
      </w:r>
    </w:p>
    <w:p w:rsidR="00B97777" w:rsidRDefault="00B97777" w:rsidP="00A33E3F">
      <w:pPr>
        <w:ind w:firstLineChars="100" w:firstLine="31680"/>
        <w:rPr>
          <w:rFonts w:ascii="Times New Roman" w:hAnsi="Times New Roman"/>
          <w:szCs w:val="21"/>
        </w:rPr>
      </w:pPr>
      <w:r>
        <w:rPr>
          <w:rFonts w:ascii="Times New Roman" w:hAnsi="Times New Roman"/>
          <w:szCs w:val="21"/>
        </w:rPr>
        <w:t xml:space="preserve"> D. Possible future of artificial intelligence</w:t>
      </w:r>
    </w:p>
    <w:p w:rsidR="00B97777" w:rsidRDefault="00B97777" w:rsidP="00A33E3F">
      <w:pPr>
        <w:ind w:leftChars="47" w:left="31680"/>
        <w:rPr>
          <w:rFonts w:ascii="Times New Roman" w:hAnsi="Times New Roman"/>
          <w:szCs w:val="21"/>
        </w:rPr>
      </w:pPr>
    </w:p>
    <w:p w:rsidR="00B97777" w:rsidRDefault="00B97777">
      <w:pPr>
        <w:rPr>
          <w:rFonts w:ascii="Times New Roman" w:hAnsi="Times New Roman"/>
        </w:rPr>
      </w:pPr>
      <w:r>
        <w:rPr>
          <w:rFonts w:ascii="Times New Roman" w:hAnsi="Times New Roman"/>
        </w:rPr>
        <w:t>Section A  Composition</w:t>
      </w:r>
    </w:p>
    <w:p w:rsidR="00B97777" w:rsidRDefault="00B97777">
      <w:pPr>
        <w:rPr>
          <w:rFonts w:ascii="Times New Roman" w:hAnsi="Times New Roman"/>
        </w:rPr>
      </w:pPr>
      <w:r>
        <w:rPr>
          <w:rFonts w:ascii="Times New Roman" w:hAnsi="Times New Roman"/>
        </w:rPr>
        <w:t xml:space="preserve">   Write on </w:t>
      </w:r>
      <w:r>
        <w:rPr>
          <w:rFonts w:ascii="Times New Roman" w:hAnsi="Times New Roman"/>
          <w:b/>
        </w:rPr>
        <w:t>Answer Sheet Three a</w:t>
      </w:r>
      <w:r>
        <w:rPr>
          <w:rFonts w:ascii="Times New Roman" w:hAnsi="Times New Roman"/>
        </w:rPr>
        <w:t xml:space="preserve"> composition of about 200 words on the following topic:</w:t>
      </w:r>
    </w:p>
    <w:p w:rsidR="00B97777" w:rsidRDefault="00B97777">
      <w:pPr>
        <w:rPr>
          <w:rFonts w:ascii="Times New Roman" w:hAnsi="Times New Roman"/>
          <w:b/>
          <w:i/>
        </w:rPr>
      </w:pPr>
      <w:r>
        <w:rPr>
          <w:rFonts w:ascii="Times New Roman" w:hAnsi="Times New Roman"/>
        </w:rPr>
        <w:t xml:space="preserve"> </w:t>
      </w:r>
      <w:r>
        <w:rPr>
          <w:rFonts w:ascii="Times New Roman" w:hAnsi="Times New Roman"/>
          <w:i/>
        </w:rPr>
        <w:t xml:space="preserve">                 </w:t>
      </w:r>
      <w:r>
        <w:rPr>
          <w:rFonts w:ascii="Times New Roman" w:hAnsi="Times New Roman"/>
          <w:b/>
          <w:i/>
        </w:rPr>
        <w:t>University Education: More General or Career-Oriented?</w:t>
      </w:r>
    </w:p>
    <w:p w:rsidR="00B97777" w:rsidRDefault="00B97777">
      <w:pPr>
        <w:rPr>
          <w:rFonts w:ascii="Times New Roman" w:hAnsi="Times New Roman"/>
          <w:i/>
        </w:rPr>
      </w:pPr>
      <w:r>
        <w:rPr>
          <w:rFonts w:ascii="Times New Roman" w:hAnsi="Times New Roman"/>
          <w:i/>
        </w:rPr>
        <w:t xml:space="preserve">   You are to write in three parts.</w:t>
      </w:r>
    </w:p>
    <w:p w:rsidR="00B97777" w:rsidRDefault="00B97777">
      <w:pPr>
        <w:rPr>
          <w:rFonts w:ascii="Times New Roman" w:hAnsi="Times New Roman"/>
          <w:i/>
        </w:rPr>
      </w:pPr>
      <w:r>
        <w:rPr>
          <w:rFonts w:ascii="Times New Roman" w:hAnsi="Times New Roman"/>
          <w:i/>
        </w:rPr>
        <w:t xml:space="preserve">   In the first part, state specifically what your opinion is.</w:t>
      </w:r>
    </w:p>
    <w:p w:rsidR="00B97777" w:rsidRDefault="00B97777">
      <w:pPr>
        <w:rPr>
          <w:rFonts w:ascii="Times New Roman" w:hAnsi="Times New Roman"/>
          <w:i/>
        </w:rPr>
      </w:pPr>
      <w:r>
        <w:rPr>
          <w:rFonts w:ascii="Times New Roman" w:hAnsi="Times New Roman"/>
          <w:i/>
        </w:rPr>
        <w:t xml:space="preserve">   In the second part, support your opinion with appropriate details.</w:t>
      </w:r>
    </w:p>
    <w:p w:rsidR="00B97777" w:rsidRDefault="00B97777">
      <w:pPr>
        <w:rPr>
          <w:rFonts w:ascii="Times New Roman" w:hAnsi="Times New Roman"/>
          <w:i/>
        </w:rPr>
      </w:pPr>
      <w:r>
        <w:rPr>
          <w:rFonts w:ascii="Times New Roman" w:hAnsi="Times New Roman"/>
          <w:i/>
        </w:rPr>
        <w:t xml:space="preserve">   In the last part, bring what you have written to a natural conclusion or a summary.</w:t>
      </w:r>
    </w:p>
    <w:p w:rsidR="00B97777" w:rsidRDefault="00B97777">
      <w:pPr>
        <w:rPr>
          <w:rFonts w:ascii="Times New Roman" w:hAnsi="Times New Roman"/>
          <w:i/>
        </w:rPr>
      </w:pPr>
      <w:r>
        <w:rPr>
          <w:rFonts w:ascii="Times New Roman" w:hAnsi="Times New Roman"/>
          <w:i/>
        </w:rPr>
        <w:t xml:space="preserve">   Marks will be awarded for content, organization, grammar and appropriateness. Failure to follow the instructions may result in a loss of marks.</w:t>
      </w:r>
    </w:p>
    <w:p w:rsidR="00B97777" w:rsidRDefault="00B97777">
      <w:pPr>
        <w:rPr>
          <w:rFonts w:ascii="Times New Roman" w:hAnsi="Times New Roman"/>
          <w:i/>
        </w:rPr>
      </w:pPr>
    </w:p>
    <w:p w:rsidR="00B97777" w:rsidRDefault="00B97777">
      <w:pPr>
        <w:rPr>
          <w:rFonts w:ascii="Times New Roman" w:hAnsi="Times New Roman"/>
        </w:rPr>
      </w:pPr>
      <w:r>
        <w:rPr>
          <w:rFonts w:ascii="Times New Roman" w:hAnsi="Times New Roman"/>
        </w:rPr>
        <w:t>Section B   Note-writing</w:t>
      </w:r>
    </w:p>
    <w:p w:rsidR="00B97777" w:rsidRDefault="00B97777">
      <w:pPr>
        <w:ind w:firstLine="420"/>
        <w:rPr>
          <w:rFonts w:ascii="Times New Roman" w:hAnsi="Times New Roman"/>
        </w:rPr>
      </w:pPr>
      <w:r>
        <w:rPr>
          <w:rFonts w:ascii="Times New Roman" w:hAnsi="Times New Roman"/>
        </w:rPr>
        <w:t>Write on Answer Sheet Three a note of about 50-60 words based on the following situation.</w:t>
      </w:r>
    </w:p>
    <w:p w:rsidR="00B97777" w:rsidRDefault="00B97777">
      <w:pPr>
        <w:ind w:firstLine="420"/>
        <w:rPr>
          <w:rFonts w:ascii="Times New Roman" w:hAnsi="Times New Roman"/>
          <w:b/>
        </w:rPr>
      </w:pPr>
      <w:r>
        <w:rPr>
          <w:rFonts w:ascii="Times New Roman" w:hAnsi="Times New Roman"/>
          <w:b/>
        </w:rPr>
        <w:t>Your class Held a party last Friday night in one of the classrooms, and the loud music as well as your talking and laughter makes it difficult for students in nearby rooms concentrate on their studies. Write a letter to apologize for your behavior. Do not reveal your personal information, use “Students from School of Law” as signature.</w:t>
      </w:r>
    </w:p>
    <w:p w:rsidR="00B97777" w:rsidRDefault="00B97777">
      <w:pPr>
        <w:ind w:firstLine="420"/>
        <w:rPr>
          <w:rFonts w:ascii="Times New Roman" w:hAnsi="Times New Roman"/>
        </w:rPr>
      </w:pPr>
      <w:r>
        <w:rPr>
          <w:rFonts w:ascii="Times New Roman" w:hAnsi="Times New Roman"/>
        </w:rPr>
        <w:t>Marks will be awarded for content, organization, grammar and appropriateness.</w:t>
      </w:r>
    </w:p>
    <w:p w:rsidR="00B97777" w:rsidRDefault="00B97777">
      <w:pPr>
        <w:ind w:firstLine="420"/>
        <w:rPr>
          <w:rFonts w:ascii="Times New Roman" w:hAnsi="Times New Roman"/>
        </w:rPr>
      </w:pPr>
    </w:p>
    <w:p w:rsidR="00B97777" w:rsidRDefault="00B97777" w:rsidP="00A33E3F">
      <w:pPr>
        <w:ind w:leftChars="47" w:left="31680"/>
        <w:rPr>
          <w:rFonts w:ascii="Times New Roman" w:hAnsi="Times New Roman"/>
          <w:szCs w:val="21"/>
        </w:rPr>
      </w:pPr>
    </w:p>
    <w:p w:rsidR="00B97777" w:rsidRDefault="00B97777" w:rsidP="00A33E3F">
      <w:pPr>
        <w:ind w:leftChars="47" w:left="31680"/>
        <w:jc w:val="center"/>
        <w:rPr>
          <w:rFonts w:ascii="Times New Roman" w:hAnsi="Times New Roman"/>
          <w:b/>
          <w:szCs w:val="21"/>
        </w:rPr>
      </w:pPr>
      <w:r>
        <w:rPr>
          <w:rFonts w:ascii="Times New Roman" w:hAnsi="Times New Roman"/>
          <w:b/>
          <w:szCs w:val="21"/>
        </w:rPr>
        <w:t>University Education: More General or Career-Oriented?</w:t>
      </w:r>
    </w:p>
    <w:p w:rsidR="00B97777" w:rsidRDefault="00B97777" w:rsidP="00A33E3F">
      <w:pPr>
        <w:ind w:firstLineChars="200" w:firstLine="31680"/>
        <w:rPr>
          <w:rFonts w:ascii="Times New Roman" w:hAnsi="Times New Roman"/>
          <w:szCs w:val="21"/>
        </w:rPr>
      </w:pPr>
      <w:r>
        <w:rPr>
          <w:rFonts w:ascii="Times New Roman" w:hAnsi="Times New Roman"/>
          <w:szCs w:val="21"/>
        </w:rPr>
        <w:t>With college graduates encountering more difficulties in seeking jobs they desire, the discussion about what universities should focus on has become even more heart than before .And I prefer the option of general education as the focus  university .</w:t>
      </w:r>
    </w:p>
    <w:p w:rsidR="00B97777" w:rsidRDefault="00B97777" w:rsidP="00A33E3F">
      <w:pPr>
        <w:ind w:firstLineChars="200" w:firstLine="31680"/>
        <w:rPr>
          <w:rFonts w:ascii="Times New Roman" w:hAnsi="Times New Roman"/>
          <w:szCs w:val="21"/>
        </w:rPr>
      </w:pPr>
      <w:r>
        <w:rPr>
          <w:rFonts w:ascii="Times New Roman" w:hAnsi="Times New Roman"/>
          <w:szCs w:val="21"/>
        </w:rPr>
        <w:t>My first reason to make such a choice is that general education is a more lasting training about what kind of people our society needs, Career training can put the graduate into a particular position in oursociety  ,on their personal preference and society ,But general Education can equip the students to be ready for many different positions in our society, depending on their personal preference and the society requirements. And we should never forget what kind of roles universities are supposed to play in our society and nature of them. Producing good quality citizens is much  more  important than merely training qualified workers for a certain kind .And we should clearly understand the difference between university education and career training .When preserving human wisdom ,innovating technological breakthrough and maintaining the moral high ground of our society are attached to the existence of a university ,we can understand how short-sighted it would be if we simply prioritize the career prospect of a university student.</w:t>
      </w:r>
    </w:p>
    <w:p w:rsidR="00B97777" w:rsidRDefault="00B97777" w:rsidP="00A33E3F">
      <w:pPr>
        <w:ind w:firstLineChars="200" w:firstLine="31680"/>
        <w:rPr>
          <w:rFonts w:ascii="Times New Roman" w:hAnsi="Times New Roman"/>
          <w:szCs w:val="21"/>
        </w:rPr>
      </w:pPr>
      <w:r>
        <w:rPr>
          <w:rFonts w:ascii="Times New Roman" w:hAnsi="Times New Roman"/>
          <w:szCs w:val="21"/>
        </w:rPr>
        <w:t>With the above analysis, from the prospective of students as qualified citizens ,social needs and universities  role ,we can come to this natural conclusion that general education should play more important role in our universities.</w:t>
      </w:r>
    </w:p>
    <w:p w:rsidR="00B97777" w:rsidRDefault="00B97777" w:rsidP="00A33E3F">
      <w:pPr>
        <w:ind w:firstLineChars="200" w:firstLine="31680"/>
        <w:rPr>
          <w:rFonts w:ascii="Times New Roman" w:hAnsi="Times New Roman"/>
          <w:szCs w:val="21"/>
        </w:rPr>
      </w:pPr>
      <w:r>
        <w:rPr>
          <w:rFonts w:ascii="Times New Roman" w:hAnsi="Times New Roman"/>
          <w:szCs w:val="21"/>
        </w:rPr>
        <w:t>Dear friends,</w:t>
      </w:r>
    </w:p>
    <w:p w:rsidR="00B97777" w:rsidRDefault="00B97777" w:rsidP="00A33E3F">
      <w:pPr>
        <w:ind w:firstLineChars="200" w:firstLine="31680"/>
        <w:rPr>
          <w:rFonts w:ascii="Times New Roman" w:hAnsi="Times New Roman"/>
          <w:szCs w:val="21"/>
        </w:rPr>
      </w:pPr>
      <w:r>
        <w:rPr>
          <w:rFonts w:ascii="Times New Roman" w:hAnsi="Times New Roman"/>
          <w:szCs w:val="21"/>
        </w:rPr>
        <w:t xml:space="preserve">    Last Friday night we were celebrating our passing the qualification exams for lawyers, and we were too loud that we received complaints later. we held our party in the classroom because we could not find a more suitable place in such a short time ,and were too loud that we received complaints later ,We are truly sorry for the inconvenience caused ,we promise that similar mistakes will never recur.</w:t>
      </w:r>
    </w:p>
    <w:p w:rsidR="00B97777" w:rsidRDefault="00B97777">
      <w:pPr>
        <w:rPr>
          <w:rFonts w:ascii="Times New Roman" w:hAnsi="Times New Roman"/>
          <w:szCs w:val="21"/>
        </w:rPr>
      </w:pPr>
      <w:r>
        <w:rPr>
          <w:rFonts w:ascii="Times New Roman" w:hAnsi="Times New Roman"/>
          <w:szCs w:val="21"/>
        </w:rPr>
        <w:t>31-35DCBDB 36-40CADBC 41-45DBBCB 46-50DABDD</w:t>
      </w:r>
    </w:p>
    <w:p w:rsidR="00B97777" w:rsidRDefault="00B97777">
      <w:pPr>
        <w:rPr>
          <w:rFonts w:ascii="Times New Roman" w:hAnsi="Times New Roman"/>
          <w:szCs w:val="21"/>
        </w:rPr>
      </w:pPr>
      <w:r>
        <w:rPr>
          <w:rFonts w:ascii="Times New Roman" w:hAnsi="Times New Roman"/>
          <w:szCs w:val="21"/>
        </w:rPr>
        <w:t>51-55ACBBC 56-60CCBAB 61-65ADCAD 66-70BABCA</w:t>
      </w:r>
    </w:p>
    <w:p w:rsidR="00B97777" w:rsidRDefault="00B97777">
      <w:pPr>
        <w:rPr>
          <w:rFonts w:ascii="Times New Roman" w:hAnsi="Times New Roman"/>
          <w:szCs w:val="21"/>
        </w:rPr>
      </w:pPr>
      <w:r>
        <w:rPr>
          <w:rFonts w:ascii="Times New Roman" w:hAnsi="Times New Roman"/>
          <w:szCs w:val="21"/>
        </w:rPr>
        <w:t xml:space="preserve">71-75DDDBC 76-80BAAAA 81-85BDCAA 86-90ABBCC </w:t>
      </w:r>
    </w:p>
    <w:p w:rsidR="00B97777" w:rsidRDefault="00B97777">
      <w:pPr>
        <w:rPr>
          <w:rFonts w:ascii="Times New Roman" w:hAnsi="Times New Roman"/>
          <w:szCs w:val="21"/>
        </w:rPr>
      </w:pPr>
      <w:r>
        <w:rPr>
          <w:rFonts w:ascii="Times New Roman" w:hAnsi="Times New Roman"/>
          <w:szCs w:val="21"/>
        </w:rPr>
        <w:t>91-95DCACA 96-100BBDDD</w:t>
      </w:r>
    </w:p>
    <w:p w:rsidR="00B97777" w:rsidRDefault="00B97777">
      <w:pPr>
        <w:rPr>
          <w:rFonts w:ascii="Times New Roman" w:hAnsi="Times New Roman"/>
          <w:szCs w:val="21"/>
        </w:rPr>
      </w:pPr>
    </w:p>
    <w:p w:rsidR="00B97777" w:rsidRDefault="00B97777">
      <w:pPr>
        <w:rPr>
          <w:rFonts w:ascii="Times New Roman" w:hAnsi="Times New Roman"/>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p>
    <w:p w:rsidR="00B97777" w:rsidRDefault="00B97777">
      <w:pPr>
        <w:rPr>
          <w:b/>
          <w:szCs w:val="21"/>
        </w:rPr>
      </w:pPr>
      <w:r>
        <w:rPr>
          <w:b/>
          <w:szCs w:val="21"/>
        </w:rPr>
        <w:t xml:space="preserve"> </w:t>
      </w:r>
    </w:p>
    <w:p w:rsidR="00B97777" w:rsidRDefault="00B97777">
      <w:pPr>
        <w:rPr>
          <w:b/>
          <w:bCs/>
          <w:sz w:val="28"/>
          <w:szCs w:val="28"/>
        </w:rPr>
      </w:pPr>
      <w:r>
        <w:rPr>
          <w:b/>
          <w:bCs/>
          <w:sz w:val="28"/>
          <w:szCs w:val="28"/>
        </w:rPr>
        <w:t>Model Test Ten:</w:t>
      </w:r>
    </w:p>
    <w:p w:rsidR="00B97777" w:rsidRDefault="00B97777">
      <w:r>
        <w:t xml:space="preserve">Part </w:t>
      </w:r>
      <w:r>
        <w:rPr>
          <w:rFonts w:ascii="宋体" w:hAnsi="宋体" w:hint="eastAsia"/>
        </w:rPr>
        <w:t>Ⅲ</w:t>
      </w:r>
      <w:r>
        <w:t xml:space="preserve"> Cloze </w:t>
      </w:r>
    </w:p>
    <w:p w:rsidR="00B97777" w:rsidRDefault="00B97777">
      <w:pPr>
        <w:rPr>
          <w:b/>
          <w:i/>
        </w:rPr>
      </w:pPr>
      <w:r>
        <w:t xml:space="preserve">  </w:t>
      </w:r>
      <w:r>
        <w:rPr>
          <w:b/>
          <w:i/>
        </w:rPr>
        <w:t>Decide which of the choices given below would best complete the passage if inserted in the corresponding blanks. Mark the best choice for each blank on Answer Sheet Two.</w:t>
      </w:r>
    </w:p>
    <w:p w:rsidR="00B97777" w:rsidRDefault="00B97777">
      <w:pPr>
        <w:rPr>
          <w:szCs w:val="21"/>
        </w:rPr>
      </w:pPr>
      <w:r>
        <w:rPr>
          <w:szCs w:val="21"/>
        </w:rPr>
        <w:t xml:space="preserve">   There’s a new experiment to get Prince George’s Country high school students ready for higher education: sending them straight to college.</w:t>
      </w:r>
    </w:p>
    <w:p w:rsidR="00B97777" w:rsidRDefault="00B97777">
      <w:pPr>
        <w:rPr>
          <w:szCs w:val="21"/>
        </w:rPr>
      </w:pPr>
      <w:r>
        <w:rPr>
          <w:szCs w:val="21"/>
        </w:rPr>
        <w:t xml:space="preserve">    This fall ,with 100 ninth-grades will attend classes on the campus of Prince George</w:t>
      </w:r>
      <w:r>
        <w:rPr>
          <w:rFonts w:hint="eastAsia"/>
          <w:szCs w:val="21"/>
        </w:rPr>
        <w:t>’</w:t>
      </w:r>
      <w:r>
        <w:rPr>
          <w:szCs w:val="21"/>
        </w:rPr>
        <w:t xml:space="preserve">s Community College in Largo through a public school  </w:t>
      </w:r>
      <w:r>
        <w:rPr>
          <w:rFonts w:hint="eastAsia"/>
          <w:szCs w:val="21"/>
        </w:rPr>
        <w:t>（</w:t>
      </w:r>
      <w:r>
        <w:rPr>
          <w:szCs w:val="21"/>
        </w:rPr>
        <w:t>31</w:t>
      </w:r>
      <w:r>
        <w:rPr>
          <w:rFonts w:hint="eastAsia"/>
          <w:szCs w:val="21"/>
        </w:rPr>
        <w:t>）</w:t>
      </w:r>
      <w:r>
        <w:rPr>
          <w:szCs w:val="21"/>
        </w:rPr>
        <w:t>------  called the Academy of Health Science .they</w:t>
      </w:r>
      <w:r>
        <w:rPr>
          <w:rFonts w:hint="eastAsia"/>
          <w:szCs w:val="21"/>
        </w:rPr>
        <w:t>’</w:t>
      </w:r>
      <w:r>
        <w:rPr>
          <w:szCs w:val="21"/>
        </w:rPr>
        <w:t>ll start with typical classes from high school teachers in (32)----subjects as English , biology , math and Chinese .By 11th grade, administrators expect these students to be (33)----in college life . They</w:t>
      </w:r>
      <w:r>
        <w:rPr>
          <w:rFonts w:hint="eastAsia"/>
          <w:szCs w:val="21"/>
        </w:rPr>
        <w:t>’</w:t>
      </w:r>
      <w:r>
        <w:rPr>
          <w:szCs w:val="21"/>
        </w:rPr>
        <w:t>ll have meal plans .Ninety percent of their classes will be</w:t>
      </w:r>
      <w:r>
        <w:rPr>
          <w:rFonts w:hint="eastAsia"/>
          <w:szCs w:val="21"/>
        </w:rPr>
        <w:t>（</w:t>
      </w:r>
      <w:r>
        <w:rPr>
          <w:szCs w:val="21"/>
        </w:rPr>
        <w:t>34</w:t>
      </w:r>
      <w:r>
        <w:rPr>
          <w:rFonts w:hint="eastAsia"/>
          <w:szCs w:val="21"/>
        </w:rPr>
        <w:t>）</w:t>
      </w:r>
      <w:r>
        <w:rPr>
          <w:szCs w:val="21"/>
        </w:rPr>
        <w:t>----professors and college students .Many are expected to earn enough credits to receive an associate’s degree(35)---- a high school diploma .</w:t>
      </w:r>
    </w:p>
    <w:p w:rsidR="00B97777" w:rsidRDefault="00B97777" w:rsidP="00A33E3F">
      <w:pPr>
        <w:ind w:firstLineChars="150" w:firstLine="31680"/>
        <w:rPr>
          <w:szCs w:val="21"/>
        </w:rPr>
      </w:pPr>
      <w:r>
        <w:rPr>
          <w:szCs w:val="21"/>
        </w:rPr>
        <w:t>The project ,the first of its(36)----in Maryland, is starting despite the country’s recent budget troubles .It is known (37)------a “middle college ,”reflecting the idea that it (38)----high school and college. It enrolls students full time on a college campus ,which sets it apart from dual-enrollment programs (39)-----high school students take selected college courses for credit.</w:t>
      </w:r>
    </w:p>
    <w:p w:rsidR="00B97777" w:rsidRDefault="00B97777">
      <w:pPr>
        <w:rPr>
          <w:szCs w:val="21"/>
        </w:rPr>
      </w:pPr>
      <w:r>
        <w:rPr>
          <w:szCs w:val="21"/>
        </w:rPr>
        <w:t xml:space="preserve">   In the District, the school Without Walls Senior High School is a selective pubic school (40)----on Geroge Washington University’s campus. In some Virginia community colleges, students over 18 can enroll in programs that (41)----them to receive an associate’s degree and (42)---a GED diploma .In Prince George’s the middle college (43)-----disadvantaged students .Half of those students accepted into the program are (44)---for free or reduced price meals ,or (45)---be the first in their families to go to college .</w:t>
      </w:r>
    </w:p>
    <w:p w:rsidR="00B97777" w:rsidRDefault="00B97777">
      <w:pPr>
        <w:rPr>
          <w:szCs w:val="21"/>
        </w:rPr>
      </w:pPr>
      <w:r>
        <w:rPr>
          <w:szCs w:val="21"/>
        </w:rPr>
        <w:t xml:space="preserve">   Officials say the school aims to give (46)----students an extra edge, socially and (47)-----,in pursuing their college dreams. The school received 980  (48)----from eighth-grades. The 100 students admitted were chosen based on such (49)----as family income, an assessment test and grade-point (50)------.</w:t>
      </w:r>
    </w:p>
    <w:p w:rsidR="00B97777" w:rsidRDefault="00B97777">
      <w:pPr>
        <w:rPr>
          <w:szCs w:val="21"/>
        </w:rPr>
      </w:pPr>
    </w:p>
    <w:p w:rsidR="00B97777" w:rsidRDefault="00B97777">
      <w:pPr>
        <w:rPr>
          <w:szCs w:val="21"/>
        </w:rPr>
      </w:pPr>
      <w:r>
        <w:rPr>
          <w:szCs w:val="21"/>
        </w:rPr>
        <w:t>31.A. representative      B. objective       C .perspective         D. initiative</w:t>
      </w:r>
    </w:p>
    <w:p w:rsidR="00B97777" w:rsidRDefault="00B97777">
      <w:pPr>
        <w:rPr>
          <w:szCs w:val="21"/>
        </w:rPr>
      </w:pPr>
      <w:r>
        <w:rPr>
          <w:szCs w:val="21"/>
        </w:rPr>
        <w:t>32. A. some            B. such           C. several            D. enough</w:t>
      </w:r>
    </w:p>
    <w:p w:rsidR="00B97777" w:rsidRDefault="00B97777">
      <w:pPr>
        <w:rPr>
          <w:szCs w:val="21"/>
        </w:rPr>
      </w:pPr>
      <w:r>
        <w:rPr>
          <w:szCs w:val="21"/>
        </w:rPr>
        <w:t>33.A. immersed         B .adapt           C. specialized         D. involved</w:t>
      </w:r>
    </w:p>
    <w:p w:rsidR="00B97777" w:rsidRDefault="00B97777">
      <w:pPr>
        <w:rPr>
          <w:szCs w:val="21"/>
        </w:rPr>
      </w:pPr>
      <w:r>
        <w:rPr>
          <w:szCs w:val="21"/>
        </w:rPr>
        <w:t>34.A. with            B. about             C. from            D. through</w:t>
      </w:r>
    </w:p>
    <w:p w:rsidR="00B97777" w:rsidRDefault="00B97777">
      <w:pPr>
        <w:rPr>
          <w:szCs w:val="21"/>
        </w:rPr>
      </w:pPr>
      <w:r>
        <w:rPr>
          <w:szCs w:val="21"/>
        </w:rPr>
        <w:t>35.A. if only          B. rather than          C. along with       D. exept for</w:t>
      </w:r>
    </w:p>
    <w:p w:rsidR="00B97777" w:rsidRDefault="00B97777">
      <w:pPr>
        <w:rPr>
          <w:szCs w:val="21"/>
        </w:rPr>
      </w:pPr>
      <w:r>
        <w:rPr>
          <w:szCs w:val="21"/>
        </w:rPr>
        <w:t>36.A. course          B. kind                C. college          D. student</w:t>
      </w:r>
    </w:p>
    <w:p w:rsidR="00B97777" w:rsidRDefault="00B97777">
      <w:pPr>
        <w:rPr>
          <w:szCs w:val="21"/>
        </w:rPr>
      </w:pPr>
      <w:r>
        <w:rPr>
          <w:szCs w:val="21"/>
        </w:rPr>
        <w:t>37.A.for             B. as                   C. in               D .about</w:t>
      </w:r>
    </w:p>
    <w:p w:rsidR="00B97777" w:rsidRDefault="00B97777">
      <w:pPr>
        <w:rPr>
          <w:szCs w:val="21"/>
        </w:rPr>
      </w:pPr>
      <w:r>
        <w:rPr>
          <w:szCs w:val="21"/>
        </w:rPr>
        <w:t>38.A.improves        B. consolidates          C .blends          D. connects</w:t>
      </w:r>
    </w:p>
    <w:p w:rsidR="00B97777" w:rsidRDefault="00B97777">
      <w:pPr>
        <w:rPr>
          <w:szCs w:val="21"/>
        </w:rPr>
      </w:pPr>
      <w:r>
        <w:rPr>
          <w:szCs w:val="21"/>
        </w:rPr>
        <w:t>39.A.in which         B. what                C. when           D. by which</w:t>
      </w:r>
    </w:p>
    <w:p w:rsidR="00B97777" w:rsidRDefault="00B97777">
      <w:pPr>
        <w:rPr>
          <w:szCs w:val="21"/>
        </w:rPr>
      </w:pPr>
      <w:r>
        <w:rPr>
          <w:szCs w:val="21"/>
        </w:rPr>
        <w:t>40.A.oprated          B. erected              C. designed        D. based</w:t>
      </w:r>
    </w:p>
    <w:p w:rsidR="00B97777" w:rsidRDefault="00B97777">
      <w:pPr>
        <w:rPr>
          <w:szCs w:val="21"/>
        </w:rPr>
      </w:pPr>
      <w:r>
        <w:rPr>
          <w:szCs w:val="21"/>
        </w:rPr>
        <w:t>41.A.promise         B. encouraged           C. recommend       D. allow</w:t>
      </w:r>
    </w:p>
    <w:p w:rsidR="00B97777" w:rsidRDefault="00B97777">
      <w:pPr>
        <w:rPr>
          <w:szCs w:val="21"/>
        </w:rPr>
      </w:pPr>
      <w:r>
        <w:rPr>
          <w:szCs w:val="21"/>
        </w:rPr>
        <w:t>42.A.seize            B .gain                C. obtain            D. achieve</w:t>
      </w:r>
    </w:p>
    <w:p w:rsidR="00B97777" w:rsidRDefault="00B97777">
      <w:pPr>
        <w:rPr>
          <w:szCs w:val="21"/>
        </w:rPr>
      </w:pPr>
      <w:r>
        <w:rPr>
          <w:szCs w:val="21"/>
        </w:rPr>
        <w:t>43.A.targets           B. prohibits            C. deprives          D. facilitates</w:t>
      </w:r>
    </w:p>
    <w:p w:rsidR="00B97777" w:rsidRDefault="00B97777">
      <w:pPr>
        <w:rPr>
          <w:szCs w:val="21"/>
        </w:rPr>
      </w:pPr>
      <w:r>
        <w:rPr>
          <w:szCs w:val="21"/>
        </w:rPr>
        <w:t>44.A.eligible           B. desirous             C. renewable          D. appealed</w:t>
      </w:r>
    </w:p>
    <w:p w:rsidR="00B97777" w:rsidRDefault="00B97777">
      <w:pPr>
        <w:rPr>
          <w:szCs w:val="21"/>
        </w:rPr>
      </w:pPr>
      <w:r>
        <w:rPr>
          <w:szCs w:val="21"/>
        </w:rPr>
        <w:t>45.A.should           B. would                C. can               D. may</w:t>
      </w:r>
    </w:p>
    <w:p w:rsidR="00B97777" w:rsidRDefault="00B97777">
      <w:pPr>
        <w:rPr>
          <w:szCs w:val="21"/>
        </w:rPr>
      </w:pPr>
      <w:r>
        <w:rPr>
          <w:szCs w:val="21"/>
        </w:rPr>
        <w:t>46.A.depressed         B .enrolled              C. motivated          D. averaged</w:t>
      </w:r>
    </w:p>
    <w:p w:rsidR="00B97777" w:rsidRDefault="00B97777">
      <w:pPr>
        <w:rPr>
          <w:szCs w:val="21"/>
        </w:rPr>
      </w:pPr>
      <w:r>
        <w:rPr>
          <w:szCs w:val="21"/>
        </w:rPr>
        <w:t>47.A.respectively       B. culturally             C. economically       D. personally</w:t>
      </w:r>
    </w:p>
    <w:p w:rsidR="00B97777" w:rsidRDefault="00B97777">
      <w:pPr>
        <w:rPr>
          <w:szCs w:val="21"/>
        </w:rPr>
      </w:pPr>
      <w:r>
        <w:rPr>
          <w:szCs w:val="21"/>
        </w:rPr>
        <w:t>48.A.messages         B. students              C. resumes           D. applications</w:t>
      </w:r>
    </w:p>
    <w:p w:rsidR="00B97777" w:rsidRDefault="00B97777">
      <w:pPr>
        <w:rPr>
          <w:szCs w:val="21"/>
        </w:rPr>
      </w:pPr>
      <w:r>
        <w:rPr>
          <w:szCs w:val="21"/>
        </w:rPr>
        <w:t>49.A.data             B. factors               C. standards           D. profiles</w:t>
      </w:r>
    </w:p>
    <w:p w:rsidR="00B97777" w:rsidRDefault="00B97777">
      <w:pPr>
        <w:rPr>
          <w:szCs w:val="21"/>
        </w:rPr>
      </w:pPr>
      <w:r>
        <w:rPr>
          <w:szCs w:val="21"/>
        </w:rPr>
        <w:t>50.A.expectations         B. analyses           C. documents          D. averages</w:t>
      </w:r>
    </w:p>
    <w:p w:rsidR="00B97777" w:rsidRDefault="00B97777">
      <w:pPr>
        <w:rPr>
          <w:szCs w:val="21"/>
        </w:rPr>
      </w:pPr>
    </w:p>
    <w:p w:rsidR="00B97777" w:rsidRDefault="00B97777">
      <w:r>
        <w:t xml:space="preserve">Part </w:t>
      </w:r>
      <w:r>
        <w:rPr>
          <w:rFonts w:ascii="宋体" w:hAnsi="宋体" w:hint="eastAsia"/>
        </w:rPr>
        <w:t>Ⅳ</w:t>
      </w:r>
      <w:r>
        <w:t xml:space="preserve"> Grammar &amp; Vocabulary</w:t>
      </w:r>
    </w:p>
    <w:p w:rsidR="00B97777" w:rsidRDefault="00B97777">
      <w:pPr>
        <w:rPr>
          <w:b/>
          <w:i/>
        </w:rPr>
      </w:pPr>
      <w:r>
        <w:t xml:space="preserve">  </w:t>
      </w:r>
      <w:r>
        <w:rPr>
          <w:b/>
          <w:i/>
        </w:rPr>
        <w:t xml:space="preserve"> There are thirty sentences in this section. Beneath each sentence there are four words, phrases or statements marked A,B,C and D. Choose one word, phrase or statement that best completes the sentence.</w:t>
      </w:r>
    </w:p>
    <w:p w:rsidR="00B97777" w:rsidRDefault="00B97777">
      <w:pPr>
        <w:rPr>
          <w:b/>
          <w:i/>
        </w:rPr>
      </w:pPr>
      <w:r>
        <w:rPr>
          <w:b/>
          <w:i/>
        </w:rPr>
        <w:t xml:space="preserve">   Mark your answers on Answer Sheet Two.</w:t>
      </w:r>
    </w:p>
    <w:p w:rsidR="00B97777" w:rsidRDefault="00B97777">
      <w:pPr>
        <w:rPr>
          <w:szCs w:val="21"/>
        </w:rPr>
      </w:pPr>
      <w:r>
        <w:rPr>
          <w:szCs w:val="21"/>
        </w:rPr>
        <w:t>51. Farmers began to harvest crops ,working from day to night .The italicized part functions as a(n) --------- in the sentence .</w:t>
      </w:r>
    </w:p>
    <w:p w:rsidR="00B97777" w:rsidRDefault="00B97777">
      <w:pPr>
        <w:rPr>
          <w:szCs w:val="21"/>
        </w:rPr>
      </w:pPr>
      <w:r>
        <w:rPr>
          <w:szCs w:val="21"/>
        </w:rPr>
        <w:t xml:space="preserve"> A. appositive    B. attributive    C. adverbial    D. complement</w:t>
      </w:r>
    </w:p>
    <w:p w:rsidR="00B97777" w:rsidRDefault="00B97777">
      <w:pPr>
        <w:rPr>
          <w:szCs w:val="21"/>
        </w:rPr>
      </w:pPr>
      <w:r>
        <w:rPr>
          <w:szCs w:val="21"/>
        </w:rPr>
        <w:t>52. Which of the italicized part indicates CONSTRAST?</w:t>
      </w:r>
    </w:p>
    <w:p w:rsidR="00B97777" w:rsidRDefault="00B97777">
      <w:pPr>
        <w:rPr>
          <w:szCs w:val="21"/>
        </w:rPr>
      </w:pPr>
      <w:r>
        <w:rPr>
          <w:szCs w:val="21"/>
        </w:rPr>
        <w:t>A.I was cooking while the police arrived</w:t>
      </w:r>
    </w:p>
    <w:p w:rsidR="00B97777" w:rsidRDefault="00B97777">
      <w:pPr>
        <w:rPr>
          <w:szCs w:val="21"/>
        </w:rPr>
      </w:pPr>
      <w:r>
        <w:rPr>
          <w:szCs w:val="21"/>
        </w:rPr>
        <w:t>B. I ran away while I found that I had lost my mind.</w:t>
      </w:r>
    </w:p>
    <w:p w:rsidR="00B97777" w:rsidRDefault="00B97777">
      <w:pPr>
        <w:rPr>
          <w:szCs w:val="21"/>
        </w:rPr>
      </w:pPr>
      <w:r>
        <w:rPr>
          <w:szCs w:val="21"/>
        </w:rPr>
        <w:t>C.I loved playing football while my father was a baseball coach</w:t>
      </w:r>
    </w:p>
    <w:p w:rsidR="00B97777" w:rsidRDefault="00B97777">
      <w:pPr>
        <w:rPr>
          <w:szCs w:val="21"/>
        </w:rPr>
      </w:pPr>
      <w:r>
        <w:rPr>
          <w:szCs w:val="21"/>
        </w:rPr>
        <w:t>D. I enjoyed the days when he was reading while I was watching him</w:t>
      </w:r>
    </w:p>
    <w:p w:rsidR="00B97777" w:rsidRDefault="00B97777">
      <w:pPr>
        <w:rPr>
          <w:szCs w:val="21"/>
        </w:rPr>
      </w:pPr>
      <w:r>
        <w:rPr>
          <w:szCs w:val="21"/>
        </w:rPr>
        <w:t>53. All the following sentences definitely indicate the subjunctive mood EXCEPT</w:t>
      </w:r>
    </w:p>
    <w:p w:rsidR="00B97777" w:rsidRDefault="00B97777">
      <w:pPr>
        <w:rPr>
          <w:szCs w:val="21"/>
        </w:rPr>
      </w:pPr>
      <w:r>
        <w:rPr>
          <w:szCs w:val="21"/>
        </w:rPr>
        <w:t>A. I wish I were you so that I would not live in such a hard way</w:t>
      </w:r>
    </w:p>
    <w:p w:rsidR="00B97777" w:rsidRDefault="00B97777">
      <w:pPr>
        <w:rPr>
          <w:szCs w:val="21"/>
        </w:rPr>
      </w:pPr>
      <w:r>
        <w:rPr>
          <w:szCs w:val="21"/>
        </w:rPr>
        <w:t>B. if you leave now, you will miss it</w:t>
      </w:r>
    </w:p>
    <w:p w:rsidR="00B97777" w:rsidRDefault="00B97777">
      <w:pPr>
        <w:rPr>
          <w:szCs w:val="21"/>
        </w:rPr>
      </w:pPr>
      <w:r>
        <w:rPr>
          <w:szCs w:val="21"/>
        </w:rPr>
        <w:t>C. If she had worked harder, she would be successful</w:t>
      </w:r>
    </w:p>
    <w:p w:rsidR="00B97777" w:rsidRDefault="00B97777">
      <w:pPr>
        <w:rPr>
          <w:szCs w:val="21"/>
        </w:rPr>
      </w:pPr>
      <w:r>
        <w:rPr>
          <w:szCs w:val="21"/>
        </w:rPr>
        <w:t>D.I look forward to meeting you again</w:t>
      </w:r>
    </w:p>
    <w:p w:rsidR="00B97777" w:rsidRDefault="00B97777">
      <w:pPr>
        <w:rPr>
          <w:szCs w:val="21"/>
        </w:rPr>
      </w:pPr>
      <w:r>
        <w:rPr>
          <w:szCs w:val="21"/>
        </w:rPr>
        <w:t>54. Which of the following is not a derivation?</w:t>
      </w:r>
    </w:p>
    <w:p w:rsidR="00B97777" w:rsidRDefault="00B97777">
      <w:pPr>
        <w:rPr>
          <w:szCs w:val="21"/>
        </w:rPr>
      </w:pPr>
      <w:r>
        <w:rPr>
          <w:szCs w:val="21"/>
        </w:rPr>
        <w:t>A .possibility   B. development    C. dreamland    D. burning</w:t>
      </w:r>
    </w:p>
    <w:p w:rsidR="00B97777" w:rsidRDefault="00B97777">
      <w:pPr>
        <w:rPr>
          <w:szCs w:val="21"/>
        </w:rPr>
      </w:pPr>
      <w:r>
        <w:rPr>
          <w:szCs w:val="21"/>
        </w:rPr>
        <w:t>55. Which of the following sentences is grammatically INCORRECT?</w:t>
      </w:r>
    </w:p>
    <w:p w:rsidR="00B97777" w:rsidRDefault="00B97777">
      <w:pPr>
        <w:rPr>
          <w:szCs w:val="21"/>
        </w:rPr>
      </w:pPr>
      <w:r>
        <w:rPr>
          <w:szCs w:val="21"/>
        </w:rPr>
        <w:t xml:space="preserve"> A. When she returned back by aboard, she told us everything she experienced.</w:t>
      </w:r>
    </w:p>
    <w:p w:rsidR="00B97777" w:rsidRDefault="00B97777">
      <w:pPr>
        <w:rPr>
          <w:szCs w:val="21"/>
        </w:rPr>
      </w:pPr>
      <w:r>
        <w:rPr>
          <w:szCs w:val="21"/>
        </w:rPr>
        <w:t xml:space="preserve"> B. All language, whether civilized or not, have their own futures.</w:t>
      </w:r>
    </w:p>
    <w:p w:rsidR="00B97777" w:rsidRDefault="00B97777">
      <w:pPr>
        <w:rPr>
          <w:szCs w:val="21"/>
        </w:rPr>
      </w:pPr>
      <w:r>
        <w:rPr>
          <w:szCs w:val="21"/>
        </w:rPr>
        <w:t xml:space="preserve"> C. As society becomes more highly developed, the overall status of older people diminishes.</w:t>
      </w:r>
    </w:p>
    <w:p w:rsidR="00B97777" w:rsidRDefault="00B97777" w:rsidP="00A33E3F">
      <w:pPr>
        <w:ind w:firstLineChars="50" w:firstLine="31680"/>
        <w:rPr>
          <w:szCs w:val="21"/>
        </w:rPr>
      </w:pPr>
      <w:r>
        <w:rPr>
          <w:szCs w:val="21"/>
        </w:rPr>
        <w:t>D. Retired people do not simply depend on their fixed income.</w:t>
      </w:r>
    </w:p>
    <w:p w:rsidR="00B97777" w:rsidRDefault="00B97777">
      <w:pPr>
        <w:rPr>
          <w:szCs w:val="21"/>
        </w:rPr>
      </w:pPr>
      <w:r>
        <w:rPr>
          <w:szCs w:val="21"/>
        </w:rPr>
        <w:t>56. Which of the following is NOT in a passive voice?</w:t>
      </w:r>
    </w:p>
    <w:p w:rsidR="00B97777" w:rsidRDefault="00B97777">
      <w:pPr>
        <w:rPr>
          <w:szCs w:val="21"/>
        </w:rPr>
      </w:pPr>
      <w:r>
        <w:rPr>
          <w:szCs w:val="21"/>
        </w:rPr>
        <w:t xml:space="preserve">   A. The villagers were armed to protect their homeland.</w:t>
      </w:r>
    </w:p>
    <w:p w:rsidR="00B97777" w:rsidRDefault="00B97777">
      <w:pPr>
        <w:rPr>
          <w:szCs w:val="21"/>
        </w:rPr>
      </w:pPr>
      <w:r>
        <w:rPr>
          <w:szCs w:val="21"/>
        </w:rPr>
        <w:t xml:space="preserve">   B. police is needed when chaos occur.</w:t>
      </w:r>
    </w:p>
    <w:p w:rsidR="00B97777" w:rsidRDefault="00B97777">
      <w:pPr>
        <w:rPr>
          <w:szCs w:val="21"/>
        </w:rPr>
      </w:pPr>
      <w:r>
        <w:rPr>
          <w:szCs w:val="21"/>
        </w:rPr>
        <w:t xml:space="preserve">   C. He is urged to apologize for his impolite behavior.</w:t>
      </w:r>
    </w:p>
    <w:p w:rsidR="00B97777" w:rsidRDefault="00B97777">
      <w:pPr>
        <w:rPr>
          <w:szCs w:val="21"/>
        </w:rPr>
      </w:pPr>
      <w:r>
        <w:rPr>
          <w:szCs w:val="21"/>
        </w:rPr>
        <w:t xml:space="preserve">   D. I have been to this place as far as I can remember.</w:t>
      </w:r>
    </w:p>
    <w:p w:rsidR="00B97777" w:rsidRDefault="00B97777">
      <w:pPr>
        <w:rPr>
          <w:szCs w:val="21"/>
        </w:rPr>
      </w:pPr>
      <w:r>
        <w:rPr>
          <w:szCs w:val="21"/>
        </w:rPr>
        <w:t>57. Under no circumstance -----do anything that will benefit ourselves but harm others</w:t>
      </w:r>
    </w:p>
    <w:p w:rsidR="00B97777" w:rsidRDefault="00B97777">
      <w:pPr>
        <w:rPr>
          <w:szCs w:val="21"/>
        </w:rPr>
      </w:pPr>
      <w:r>
        <w:rPr>
          <w:szCs w:val="21"/>
        </w:rPr>
        <w:t xml:space="preserve">    A. should we     B. we should     C. should you     D. you should</w:t>
      </w:r>
    </w:p>
    <w:p w:rsidR="00B97777" w:rsidRDefault="00B97777">
      <w:pPr>
        <w:rPr>
          <w:szCs w:val="21"/>
        </w:rPr>
      </w:pPr>
      <w:r>
        <w:rPr>
          <w:szCs w:val="21"/>
        </w:rPr>
        <w:t>58. It is highly desirable that a new mayor -------appointed for this city.</w:t>
      </w:r>
    </w:p>
    <w:p w:rsidR="00B97777" w:rsidRDefault="00B97777" w:rsidP="00A33E3F">
      <w:pPr>
        <w:ind w:firstLineChars="150" w:firstLine="31680"/>
        <w:rPr>
          <w:szCs w:val="21"/>
        </w:rPr>
      </w:pPr>
      <w:r>
        <w:rPr>
          <w:szCs w:val="21"/>
        </w:rPr>
        <w:t xml:space="preserve"> A. might be      B. shall be        C. be           D. will be</w:t>
      </w:r>
    </w:p>
    <w:p w:rsidR="00B97777" w:rsidRDefault="00B97777">
      <w:pPr>
        <w:rPr>
          <w:szCs w:val="21"/>
        </w:rPr>
      </w:pPr>
      <w:r>
        <w:rPr>
          <w:szCs w:val="21"/>
        </w:rPr>
        <w:t>59.-------is no reason for firing him .</w:t>
      </w:r>
    </w:p>
    <w:p w:rsidR="00B97777" w:rsidRDefault="00B97777">
      <w:pPr>
        <w:rPr>
          <w:szCs w:val="21"/>
        </w:rPr>
      </w:pPr>
    </w:p>
    <w:p w:rsidR="00B97777" w:rsidRDefault="00B97777">
      <w:pPr>
        <w:numPr>
          <w:ilvl w:val="0"/>
          <w:numId w:val="106"/>
        </w:numPr>
        <w:rPr>
          <w:szCs w:val="21"/>
        </w:rPr>
      </w:pPr>
      <w:r>
        <w:rPr>
          <w:szCs w:val="21"/>
        </w:rPr>
        <w:t>Because he disagreed with him</w:t>
      </w:r>
    </w:p>
    <w:p w:rsidR="00B97777" w:rsidRDefault="00B97777">
      <w:pPr>
        <w:numPr>
          <w:ilvl w:val="0"/>
          <w:numId w:val="106"/>
        </w:numPr>
        <w:rPr>
          <w:szCs w:val="21"/>
        </w:rPr>
      </w:pPr>
      <w:r>
        <w:rPr>
          <w:szCs w:val="21"/>
        </w:rPr>
        <w:t>Owing to disagreeing with you.</w:t>
      </w:r>
    </w:p>
    <w:p w:rsidR="00B97777" w:rsidRDefault="00B97777">
      <w:pPr>
        <w:numPr>
          <w:ilvl w:val="0"/>
          <w:numId w:val="106"/>
        </w:numPr>
        <w:rPr>
          <w:szCs w:val="21"/>
        </w:rPr>
      </w:pPr>
      <w:r>
        <w:rPr>
          <w:szCs w:val="21"/>
        </w:rPr>
        <w:t>The fact that he disagreed with you.</w:t>
      </w:r>
    </w:p>
    <w:p w:rsidR="00B97777" w:rsidRDefault="00B97777">
      <w:pPr>
        <w:numPr>
          <w:ilvl w:val="0"/>
          <w:numId w:val="106"/>
        </w:numPr>
        <w:rPr>
          <w:szCs w:val="21"/>
        </w:rPr>
      </w:pPr>
      <w:r>
        <w:rPr>
          <w:szCs w:val="21"/>
        </w:rPr>
        <w:t>Disagreeing with you.</w:t>
      </w:r>
    </w:p>
    <w:p w:rsidR="00B97777" w:rsidRDefault="00B97777">
      <w:pPr>
        <w:rPr>
          <w:szCs w:val="21"/>
        </w:rPr>
      </w:pPr>
      <w:r>
        <w:rPr>
          <w:szCs w:val="21"/>
        </w:rPr>
        <w:t>60. In the sentences “it has been a great honor your coming to attend our wedding”, the italicized phrase is ------.</w:t>
      </w:r>
    </w:p>
    <w:p w:rsidR="00B97777" w:rsidRDefault="00B97777">
      <w:pPr>
        <w:rPr>
          <w:szCs w:val="21"/>
        </w:rPr>
      </w:pPr>
      <w:r>
        <w:rPr>
          <w:szCs w:val="21"/>
        </w:rPr>
        <w:t xml:space="preserve">   A. an adverbia    B. the object      C. an complement      D. the subject</w:t>
      </w:r>
    </w:p>
    <w:p w:rsidR="00B97777" w:rsidRDefault="00B97777">
      <w:pPr>
        <w:rPr>
          <w:szCs w:val="21"/>
        </w:rPr>
      </w:pPr>
      <w:r>
        <w:rPr>
          <w:szCs w:val="21"/>
        </w:rPr>
        <w:t>61. Which of the following sentence is a COMMAND?</w:t>
      </w:r>
    </w:p>
    <w:p w:rsidR="00B97777" w:rsidRDefault="00B97777">
      <w:pPr>
        <w:rPr>
          <w:szCs w:val="21"/>
        </w:rPr>
      </w:pPr>
      <w:r>
        <w:rPr>
          <w:szCs w:val="21"/>
        </w:rPr>
        <w:t xml:space="preserve">    A. enjoy yourself                 B. please produce your passport</w:t>
      </w:r>
    </w:p>
    <w:p w:rsidR="00B97777" w:rsidRDefault="00B97777">
      <w:pPr>
        <w:rPr>
          <w:szCs w:val="21"/>
        </w:rPr>
      </w:pPr>
      <w:r>
        <w:rPr>
          <w:szCs w:val="21"/>
        </w:rPr>
        <w:t xml:space="preserve">    C. may you both be happy          D. be kind to your sister</w:t>
      </w:r>
    </w:p>
    <w:p w:rsidR="00B97777" w:rsidRDefault="00B97777">
      <w:pPr>
        <w:rPr>
          <w:szCs w:val="21"/>
        </w:rPr>
      </w:pPr>
      <w:r>
        <w:rPr>
          <w:szCs w:val="21"/>
        </w:rPr>
        <w:t>62. Which of the following italicized phrases indicates MANNER?</w:t>
      </w:r>
    </w:p>
    <w:p w:rsidR="00B97777" w:rsidRDefault="00B97777" w:rsidP="00A33E3F">
      <w:pPr>
        <w:ind w:firstLineChars="100" w:firstLine="31680"/>
        <w:rPr>
          <w:szCs w:val="21"/>
        </w:rPr>
      </w:pPr>
      <w:r>
        <w:rPr>
          <w:szCs w:val="21"/>
        </w:rPr>
        <w:t xml:space="preserve">  A. I went to bed early, as I was exhausted</w:t>
      </w:r>
    </w:p>
    <w:p w:rsidR="00B97777" w:rsidRDefault="00B97777">
      <w:pPr>
        <w:rPr>
          <w:szCs w:val="21"/>
        </w:rPr>
      </w:pPr>
      <w:r>
        <w:rPr>
          <w:szCs w:val="21"/>
        </w:rPr>
        <w:t xml:space="preserve">    B. badly wounded as he was, he never cried</w:t>
      </w:r>
    </w:p>
    <w:p w:rsidR="00B97777" w:rsidRDefault="00B97777">
      <w:pPr>
        <w:rPr>
          <w:szCs w:val="21"/>
        </w:rPr>
      </w:pPr>
      <w:r>
        <w:rPr>
          <w:szCs w:val="21"/>
        </w:rPr>
        <w:t xml:space="preserve">    C. Leave the things as they are</w:t>
      </w:r>
    </w:p>
    <w:p w:rsidR="00B97777" w:rsidRDefault="00B97777">
      <w:pPr>
        <w:rPr>
          <w:szCs w:val="21"/>
        </w:rPr>
      </w:pPr>
      <w:r>
        <w:rPr>
          <w:szCs w:val="21"/>
        </w:rPr>
        <w:t xml:space="preserve">    D. Hot as it is, he insisted on regular jogging.</w:t>
      </w:r>
    </w:p>
    <w:p w:rsidR="00B97777" w:rsidRDefault="00B97777">
      <w:pPr>
        <w:rPr>
          <w:szCs w:val="21"/>
        </w:rPr>
      </w:pPr>
      <w:r>
        <w:rPr>
          <w:szCs w:val="21"/>
        </w:rPr>
        <w:t>63. Which of the following italicized parts is an appositive clause?</w:t>
      </w:r>
    </w:p>
    <w:p w:rsidR="00B97777" w:rsidRDefault="00B97777">
      <w:pPr>
        <w:rPr>
          <w:szCs w:val="21"/>
        </w:rPr>
      </w:pPr>
      <w:r>
        <w:rPr>
          <w:szCs w:val="21"/>
        </w:rPr>
        <w:t>A. Evidence came up that the specific speech sounds can be recognized by 6-month –old babies.</w:t>
      </w:r>
    </w:p>
    <w:p w:rsidR="00B97777" w:rsidRDefault="00B97777">
      <w:pPr>
        <w:rPr>
          <w:szCs w:val="21"/>
        </w:rPr>
      </w:pPr>
      <w:r>
        <w:rPr>
          <w:szCs w:val="21"/>
        </w:rPr>
        <w:t>B. The information that the assistant imparted to them has been proved to be wrong.</w:t>
      </w:r>
    </w:p>
    <w:p w:rsidR="00B97777" w:rsidRDefault="00B97777">
      <w:pPr>
        <w:rPr>
          <w:szCs w:val="21"/>
        </w:rPr>
      </w:pPr>
      <w:r>
        <w:rPr>
          <w:szCs w:val="21"/>
        </w:rPr>
        <w:t>C. I feel it a terrible thing that my mother should have to toil so endlessly.</w:t>
      </w:r>
    </w:p>
    <w:p w:rsidR="00B97777" w:rsidRDefault="00B97777">
      <w:pPr>
        <w:rPr>
          <w:szCs w:val="21"/>
        </w:rPr>
      </w:pPr>
      <w:r>
        <w:rPr>
          <w:szCs w:val="21"/>
        </w:rPr>
        <w:t>D. This is the sportsman that everyone says will win the gold medal at the Winter Olympic</w:t>
      </w:r>
    </w:p>
    <w:p w:rsidR="00B97777" w:rsidRDefault="00B97777">
      <w:pPr>
        <w:rPr>
          <w:szCs w:val="21"/>
        </w:rPr>
      </w:pPr>
      <w:r>
        <w:rPr>
          <w:szCs w:val="21"/>
        </w:rPr>
        <w:t>64. Gunpower was discovered in the twelfth century, but------.</w:t>
      </w:r>
    </w:p>
    <w:p w:rsidR="00B97777" w:rsidRDefault="00B97777">
      <w:pPr>
        <w:rPr>
          <w:szCs w:val="21"/>
        </w:rPr>
      </w:pPr>
      <w:r>
        <w:rPr>
          <w:szCs w:val="21"/>
        </w:rPr>
        <w:t>A. man did not put it to use in war two hundred years later.</w:t>
      </w:r>
    </w:p>
    <w:p w:rsidR="00B97777" w:rsidRDefault="00B97777">
      <w:pPr>
        <w:rPr>
          <w:szCs w:val="21"/>
        </w:rPr>
      </w:pPr>
      <w:r>
        <w:rPr>
          <w:szCs w:val="21"/>
        </w:rPr>
        <w:t>B. in warfare did not use it two hundred years afterwards .</w:t>
      </w:r>
    </w:p>
    <w:p w:rsidR="00B97777" w:rsidRDefault="00B97777">
      <w:pPr>
        <w:rPr>
          <w:szCs w:val="21"/>
        </w:rPr>
      </w:pPr>
      <w:r>
        <w:rPr>
          <w:szCs w:val="21"/>
        </w:rPr>
        <w:t>C. not used in warfare until two hundred years later.</w:t>
      </w:r>
    </w:p>
    <w:p w:rsidR="00B97777" w:rsidRDefault="00B97777">
      <w:pPr>
        <w:rPr>
          <w:szCs w:val="21"/>
        </w:rPr>
      </w:pPr>
      <w:r>
        <w:rPr>
          <w:szCs w:val="21"/>
        </w:rPr>
        <w:t>D. until hundred years later it was used in war.</w:t>
      </w:r>
    </w:p>
    <w:p w:rsidR="00B97777" w:rsidRDefault="00B97777">
      <w:pPr>
        <w:rPr>
          <w:szCs w:val="21"/>
        </w:rPr>
      </w:pPr>
      <w:r>
        <w:rPr>
          <w:szCs w:val="21"/>
        </w:rPr>
        <w:t>65. The heroic fighter would rather die with his head high than -----with his knees bent.</w:t>
      </w:r>
    </w:p>
    <w:p w:rsidR="00B97777" w:rsidRDefault="00B97777">
      <w:pPr>
        <w:rPr>
          <w:szCs w:val="21"/>
        </w:rPr>
      </w:pPr>
      <w:r>
        <w:rPr>
          <w:szCs w:val="21"/>
        </w:rPr>
        <w:t>A. to live    B. living    C. lived    D. live</w:t>
      </w:r>
    </w:p>
    <w:p w:rsidR="00B97777" w:rsidRDefault="00B97777">
      <w:pPr>
        <w:rPr>
          <w:szCs w:val="21"/>
        </w:rPr>
      </w:pPr>
      <w:r>
        <w:rPr>
          <w:szCs w:val="21"/>
        </w:rPr>
        <w:t>66. The old woman tried to look calm at sad news, but the moment she began to speak ,she ------herself.</w:t>
      </w:r>
    </w:p>
    <w:p w:rsidR="00B97777" w:rsidRDefault="00B97777">
      <w:pPr>
        <w:rPr>
          <w:szCs w:val="21"/>
        </w:rPr>
      </w:pPr>
      <w:r>
        <w:rPr>
          <w:szCs w:val="21"/>
        </w:rPr>
        <w:t xml:space="preserve">    A. adjusted     B. abused     C. lost      D. betrayed</w:t>
      </w:r>
    </w:p>
    <w:p w:rsidR="00B97777" w:rsidRDefault="00B97777">
      <w:pPr>
        <w:rPr>
          <w:szCs w:val="21"/>
        </w:rPr>
      </w:pPr>
      <w:r>
        <w:rPr>
          <w:szCs w:val="21"/>
        </w:rPr>
        <w:t>67. Your proposal for the sales development program is good -----, expect for some details .</w:t>
      </w:r>
    </w:p>
    <w:p w:rsidR="00B97777" w:rsidRDefault="00B97777">
      <w:pPr>
        <w:rPr>
          <w:szCs w:val="21"/>
        </w:rPr>
      </w:pPr>
      <w:r>
        <w:rPr>
          <w:szCs w:val="21"/>
        </w:rPr>
        <w:t>A. in a sense   B. at all event      C. by and large   D. for one thing</w:t>
      </w:r>
    </w:p>
    <w:p w:rsidR="00B97777" w:rsidRDefault="00B97777">
      <w:pPr>
        <w:rPr>
          <w:szCs w:val="21"/>
        </w:rPr>
      </w:pPr>
      <w:r>
        <w:rPr>
          <w:szCs w:val="21"/>
        </w:rPr>
        <w:t>68. This area is comparatively peaceful except for a few ------- in the distance.</w:t>
      </w:r>
    </w:p>
    <w:p w:rsidR="00B97777" w:rsidRDefault="00B97777">
      <w:pPr>
        <w:rPr>
          <w:szCs w:val="21"/>
        </w:rPr>
      </w:pPr>
      <w:r>
        <w:rPr>
          <w:szCs w:val="21"/>
        </w:rPr>
        <w:t xml:space="preserve">    A. skirmishes    B. controversies    C. frictions    D. discords</w:t>
      </w:r>
    </w:p>
    <w:p w:rsidR="00B97777" w:rsidRDefault="00B97777">
      <w:pPr>
        <w:rPr>
          <w:szCs w:val="21"/>
        </w:rPr>
      </w:pPr>
      <w:r>
        <w:rPr>
          <w:szCs w:val="21"/>
        </w:rPr>
        <w:t>69. The future of project is up in the air the underline part means  -------</w:t>
      </w:r>
    </w:p>
    <w:p w:rsidR="00B97777" w:rsidRDefault="00B97777">
      <w:pPr>
        <w:rPr>
          <w:szCs w:val="21"/>
        </w:rPr>
      </w:pPr>
      <w:r>
        <w:rPr>
          <w:szCs w:val="21"/>
        </w:rPr>
        <w:t xml:space="preserve">    A. uncertain    B. settled    C. predictable    D. uncontrollable</w:t>
      </w:r>
    </w:p>
    <w:p w:rsidR="00B97777" w:rsidRDefault="00B97777">
      <w:pPr>
        <w:rPr>
          <w:szCs w:val="21"/>
        </w:rPr>
      </w:pPr>
      <w:r>
        <w:rPr>
          <w:szCs w:val="21"/>
        </w:rPr>
        <w:t>70. His father tells him not always to find fault with others the underline part  means</w:t>
      </w:r>
    </w:p>
    <w:p w:rsidR="00B97777" w:rsidRDefault="00B97777">
      <w:pPr>
        <w:rPr>
          <w:szCs w:val="21"/>
        </w:rPr>
      </w:pPr>
      <w:r>
        <w:rPr>
          <w:szCs w:val="21"/>
        </w:rPr>
        <w:t xml:space="preserve">    A. deceive      B. criticize   C. quarrel   D. disturb</w:t>
      </w:r>
    </w:p>
    <w:p w:rsidR="00B97777" w:rsidRDefault="00B97777">
      <w:pPr>
        <w:rPr>
          <w:szCs w:val="21"/>
        </w:rPr>
      </w:pPr>
      <w:r>
        <w:rPr>
          <w:szCs w:val="21"/>
        </w:rPr>
        <w:t>71. This flawless diamond glitters with no ------in the world</w:t>
      </w:r>
    </w:p>
    <w:p w:rsidR="00B97777" w:rsidRDefault="00B97777">
      <w:pPr>
        <w:rPr>
          <w:szCs w:val="21"/>
        </w:rPr>
      </w:pPr>
      <w:r>
        <w:rPr>
          <w:szCs w:val="21"/>
        </w:rPr>
        <w:t xml:space="preserve">    A .correlate     B. substitute     C. duplicate     D. counterpart</w:t>
      </w:r>
    </w:p>
    <w:p w:rsidR="00B97777" w:rsidRDefault="00B97777">
      <w:pPr>
        <w:rPr>
          <w:szCs w:val="21"/>
        </w:rPr>
      </w:pPr>
      <w:r>
        <w:rPr>
          <w:szCs w:val="21"/>
        </w:rPr>
        <w:t>72. The little child’s temperature has remained ------- for three days, the highest point reaching 41 degree centigrade.</w:t>
      </w:r>
    </w:p>
    <w:p w:rsidR="00B97777" w:rsidRDefault="00B97777">
      <w:pPr>
        <w:rPr>
          <w:szCs w:val="21"/>
        </w:rPr>
      </w:pPr>
      <w:r>
        <w:rPr>
          <w:szCs w:val="21"/>
        </w:rPr>
        <w:t xml:space="preserve">     A. abnormal    B. extraordinary     C. disordered     D. uncommon</w:t>
      </w:r>
    </w:p>
    <w:p w:rsidR="00B97777" w:rsidRDefault="00B97777">
      <w:pPr>
        <w:rPr>
          <w:szCs w:val="21"/>
        </w:rPr>
      </w:pPr>
    </w:p>
    <w:p w:rsidR="00B97777" w:rsidRDefault="00B97777">
      <w:pPr>
        <w:rPr>
          <w:szCs w:val="21"/>
        </w:rPr>
      </w:pPr>
      <w:r>
        <w:rPr>
          <w:szCs w:val="21"/>
        </w:rPr>
        <w:t>73. The woman ------- in the court that she had seen the prisoner run out of the bank after it had been robbed.</w:t>
      </w:r>
    </w:p>
    <w:p w:rsidR="00B97777" w:rsidRDefault="00B97777">
      <w:pPr>
        <w:rPr>
          <w:szCs w:val="21"/>
        </w:rPr>
      </w:pPr>
      <w:r>
        <w:rPr>
          <w:szCs w:val="21"/>
        </w:rPr>
        <w:t xml:space="preserve">     A. justified   B. testified    C. witnessed   D .identified</w:t>
      </w:r>
    </w:p>
    <w:p w:rsidR="00B97777" w:rsidRDefault="00B97777">
      <w:pPr>
        <w:rPr>
          <w:szCs w:val="21"/>
        </w:rPr>
      </w:pPr>
      <w:r>
        <w:rPr>
          <w:szCs w:val="21"/>
        </w:rPr>
        <w:t>74 .Her colleagues complimented her ------what she wore.</w:t>
      </w:r>
    </w:p>
    <w:p w:rsidR="00B97777" w:rsidRDefault="00B97777">
      <w:pPr>
        <w:numPr>
          <w:ilvl w:val="0"/>
          <w:numId w:val="107"/>
        </w:numPr>
        <w:rPr>
          <w:szCs w:val="21"/>
        </w:rPr>
      </w:pPr>
      <w:r>
        <w:rPr>
          <w:szCs w:val="21"/>
        </w:rPr>
        <w:t>with     B .on      C. at       D. of</w:t>
      </w:r>
    </w:p>
    <w:p w:rsidR="00B97777" w:rsidRDefault="00B97777">
      <w:pPr>
        <w:rPr>
          <w:szCs w:val="21"/>
        </w:rPr>
      </w:pPr>
      <w:r>
        <w:rPr>
          <w:szCs w:val="21"/>
        </w:rPr>
        <w:t>75 The captain of plane ----- the passengers that there was no danger.</w:t>
      </w:r>
    </w:p>
    <w:p w:rsidR="00B97777" w:rsidRDefault="00B97777">
      <w:pPr>
        <w:numPr>
          <w:ilvl w:val="0"/>
          <w:numId w:val="108"/>
        </w:numPr>
        <w:rPr>
          <w:szCs w:val="21"/>
        </w:rPr>
      </w:pPr>
      <w:r>
        <w:rPr>
          <w:szCs w:val="21"/>
        </w:rPr>
        <w:t>ensued        B. ensured       C. assured       D insured</w:t>
      </w:r>
    </w:p>
    <w:p w:rsidR="00B97777" w:rsidRDefault="00B97777">
      <w:pPr>
        <w:rPr>
          <w:szCs w:val="21"/>
        </w:rPr>
      </w:pPr>
      <w:r>
        <w:rPr>
          <w:szCs w:val="21"/>
        </w:rPr>
        <w:t>76. The travelers sought shelter------ the rain and luckily they found a cave.</w:t>
      </w:r>
    </w:p>
    <w:p w:rsidR="00B97777" w:rsidRDefault="00B97777">
      <w:pPr>
        <w:rPr>
          <w:szCs w:val="21"/>
        </w:rPr>
      </w:pPr>
      <w:r>
        <w:rPr>
          <w:szCs w:val="21"/>
        </w:rPr>
        <w:t xml:space="preserve">      A. from    B. by     C. for     D. with</w:t>
      </w:r>
    </w:p>
    <w:p w:rsidR="00B97777" w:rsidRDefault="00B97777">
      <w:pPr>
        <w:rPr>
          <w:szCs w:val="21"/>
        </w:rPr>
      </w:pPr>
      <w:r>
        <w:rPr>
          <w:szCs w:val="21"/>
        </w:rPr>
        <w:t>77. She was so ------ on reading the novel that she didn’t hear him come in</w:t>
      </w:r>
    </w:p>
    <w:p w:rsidR="00B97777" w:rsidRDefault="00B97777" w:rsidP="00A33E3F">
      <w:pPr>
        <w:ind w:firstLineChars="300" w:firstLine="31680"/>
        <w:rPr>
          <w:szCs w:val="21"/>
        </w:rPr>
      </w:pPr>
      <w:r>
        <w:rPr>
          <w:szCs w:val="21"/>
        </w:rPr>
        <w:t>A. intent    B. attentive     C. engrossed    D. involved</w:t>
      </w:r>
    </w:p>
    <w:p w:rsidR="00B97777" w:rsidRDefault="00B97777">
      <w:pPr>
        <w:rPr>
          <w:szCs w:val="21"/>
        </w:rPr>
      </w:pPr>
      <w:r>
        <w:rPr>
          <w:szCs w:val="21"/>
        </w:rPr>
        <w:t>78. San Francisco is usually cool in summer, but Los Angeles ------is.</w:t>
      </w:r>
    </w:p>
    <w:p w:rsidR="00B97777" w:rsidRDefault="00B97777">
      <w:pPr>
        <w:rPr>
          <w:szCs w:val="21"/>
        </w:rPr>
      </w:pPr>
      <w:r>
        <w:rPr>
          <w:szCs w:val="21"/>
        </w:rPr>
        <w:t xml:space="preserve">   A. barely    B. scarcely    C. hardly   D. rarely</w:t>
      </w:r>
    </w:p>
    <w:p w:rsidR="00B97777" w:rsidRDefault="00B97777">
      <w:pPr>
        <w:rPr>
          <w:szCs w:val="21"/>
        </w:rPr>
      </w:pPr>
      <w:r>
        <w:rPr>
          <w:szCs w:val="21"/>
        </w:rPr>
        <w:t>79. How do you view the current political ------of our country?</w:t>
      </w:r>
    </w:p>
    <w:p w:rsidR="00B97777" w:rsidRDefault="00B97777">
      <w:pPr>
        <w:rPr>
          <w:szCs w:val="21"/>
        </w:rPr>
      </w:pPr>
      <w:r>
        <w:rPr>
          <w:szCs w:val="21"/>
        </w:rPr>
        <w:t xml:space="preserve">   A. weather    B. climate   C. temperature     D .state</w:t>
      </w:r>
    </w:p>
    <w:p w:rsidR="00B97777" w:rsidRDefault="00B97777">
      <w:pPr>
        <w:rPr>
          <w:szCs w:val="21"/>
        </w:rPr>
      </w:pPr>
      <w:r>
        <w:rPr>
          <w:szCs w:val="21"/>
        </w:rPr>
        <w:t>80 .This piece of information is strictly ------, and I’m not allowed to tell anybody ,including my family.</w:t>
      </w:r>
    </w:p>
    <w:p w:rsidR="00B97777" w:rsidRDefault="00B97777">
      <w:pPr>
        <w:numPr>
          <w:ilvl w:val="0"/>
          <w:numId w:val="109"/>
        </w:numPr>
        <w:rPr>
          <w:szCs w:val="21"/>
        </w:rPr>
      </w:pPr>
      <w:r>
        <w:rPr>
          <w:szCs w:val="21"/>
        </w:rPr>
        <w:t xml:space="preserve">confident      B. individual    C. confidential     D. secretive           </w:t>
      </w:r>
    </w:p>
    <w:p w:rsidR="00B97777" w:rsidRDefault="00B97777">
      <w:pPr>
        <w:rPr>
          <w:szCs w:val="21"/>
        </w:rPr>
      </w:pPr>
    </w:p>
    <w:p w:rsidR="00B97777" w:rsidRDefault="00B97777">
      <w:r>
        <w:rPr>
          <w:szCs w:val="21"/>
        </w:rPr>
        <w:t xml:space="preserve"> </w:t>
      </w:r>
      <w:r>
        <w:t xml:space="preserve">Part </w:t>
      </w:r>
      <w:r>
        <w:rPr>
          <w:rFonts w:ascii="宋体" w:hAnsi="宋体" w:hint="eastAsia"/>
        </w:rPr>
        <w:t>Ⅴ</w:t>
      </w:r>
      <w:r>
        <w:t xml:space="preserve"> Reading Comprehension</w:t>
      </w:r>
    </w:p>
    <w:p w:rsidR="00B97777" w:rsidRDefault="00B97777">
      <w:pPr>
        <w:rPr>
          <w:b/>
          <w:i/>
        </w:rPr>
      </w:pPr>
      <w:r>
        <w:t xml:space="preserve">  </w:t>
      </w:r>
      <w:r>
        <w:rPr>
          <w:b/>
          <w:i/>
        </w:rPr>
        <w:t xml:space="preserve"> In this section there four passages followed by questions or unfinished statements, each with four suggested answers marked A, B, C and D. Choose the one that you think is the best answer.</w:t>
      </w:r>
    </w:p>
    <w:p w:rsidR="00B97777" w:rsidRDefault="00B97777">
      <w:pPr>
        <w:rPr>
          <w:b/>
          <w:i/>
        </w:rPr>
      </w:pPr>
      <w:r>
        <w:rPr>
          <w:b/>
          <w:i/>
        </w:rPr>
        <w:t xml:space="preserve">   Mark your answers on Answer Sheet Two.</w:t>
      </w:r>
    </w:p>
    <w:p w:rsidR="00B97777" w:rsidRDefault="00B97777">
      <w:r>
        <w:t>Text A:</w:t>
      </w:r>
    </w:p>
    <w:p w:rsidR="00B97777" w:rsidRDefault="00B97777">
      <w:pPr>
        <w:rPr>
          <w:szCs w:val="21"/>
        </w:rPr>
      </w:pPr>
      <w:r>
        <w:rPr>
          <w:szCs w:val="21"/>
        </w:rPr>
        <w:t xml:space="preserve">      It is one of the oldest debates in education. Should teachers tell pupils the way things are or encourage them to find out for themselves? Telling children “truths” about the world helps them learn those facts more quickly. Yet the efficient learning of specific facts may lead to the assumption that when the adults has finished teaching, there is nothing further to learn-because if there were, the adults would have say so. A study suggests that is true.</w:t>
      </w:r>
    </w:p>
    <w:p w:rsidR="00B97777" w:rsidRDefault="00B97777">
      <w:pPr>
        <w:ind w:firstLine="570"/>
        <w:rPr>
          <w:szCs w:val="21"/>
        </w:rPr>
      </w:pPr>
      <w:r>
        <w:rPr>
          <w:szCs w:val="21"/>
        </w:rPr>
        <w:t xml:space="preserve"> Dr. Bonawitz and Dr. Shafto arranged for 85 four-and five-olds to be presented, during a visit to a museum, with a novel toy that looked like colored pipes and was capable of doing many different things. They wanted to know whether the way the children played with the toy depended on how they were introduced by the adults who gave it to them.</w:t>
      </w:r>
    </w:p>
    <w:p w:rsidR="00B97777" w:rsidRDefault="00B97777">
      <w:pPr>
        <w:ind w:firstLine="570"/>
        <w:rPr>
          <w:szCs w:val="21"/>
        </w:rPr>
      </w:pPr>
      <w:r>
        <w:rPr>
          <w:szCs w:val="21"/>
        </w:rPr>
        <w:t>One group of children had a strict introduction. The experimenter said “Look at my toy! This is my toy. I’m going to show you how my toy works.” She then pulled a yellow tube out of a purple tube, creating a squeaking sound. Following this, she said,” Wow, see that? This is how my toy works!” and then demonstrated the effect again.</w:t>
      </w:r>
    </w:p>
    <w:p w:rsidR="00B97777" w:rsidRDefault="00B97777">
      <w:pPr>
        <w:ind w:firstLine="570"/>
        <w:rPr>
          <w:szCs w:val="21"/>
        </w:rPr>
      </w:pPr>
      <w:r>
        <w:rPr>
          <w:szCs w:val="21"/>
        </w:rPr>
        <w:t>With a second group of children , the experimenter acted differently. She interrupted herself after demonstrating the squeak by saying she had to go and write something down, that suggesting that she might not have finished the demonstration. With a third group, she activated the squeak as if by accident. To a fourth, the toy was simply presented with the comment , “Wow, see this toy? Look at this!”</w:t>
      </w:r>
    </w:p>
    <w:p w:rsidR="00B97777" w:rsidRDefault="00B97777">
      <w:pPr>
        <w:ind w:firstLine="570"/>
        <w:rPr>
          <w:szCs w:val="21"/>
        </w:rPr>
      </w:pPr>
      <w:r>
        <w:rPr>
          <w:szCs w:val="21"/>
        </w:rPr>
        <w:t>After these varied introductions, the children were left with the toy and allowed to play.  All the children were told to let the experimenter know when they had finished playing and were asked  by the instructor if they were done if they stopped playing for more than five consecutive seconds. The entire interaction was recorded on video.</w:t>
      </w:r>
    </w:p>
    <w:p w:rsidR="00B97777" w:rsidRDefault="00B97777">
      <w:pPr>
        <w:ind w:firstLine="570"/>
        <w:rPr>
          <w:szCs w:val="21"/>
        </w:rPr>
      </w:pPr>
      <w:r>
        <w:rPr>
          <w:szCs w:val="21"/>
        </w:rPr>
        <w:t>The upshot was that children in the first group spent less time playing(119seconds) than those in the second(180seconds), the third(133seconds) or the fourth (206seconds). Those in the first group also tried out four different actions, on average. The others tried 5.3, 5.9 and 6.2, respectively. A similar pattern (0.7, 1.3, 1.2 and 1.2) pertained to the number of function other than the squeak that the children found. The researchers' conclusion was that, in the context of strange toys of unknown function, prior explanation does. Indeed, inhibit exploration and discovery. Generalizing from that would be ambitious. But it suggests that further research might be quite a good idea.</w:t>
      </w:r>
    </w:p>
    <w:p w:rsidR="00B97777" w:rsidRDefault="00B97777">
      <w:pPr>
        <w:jc w:val="left"/>
        <w:rPr>
          <w:szCs w:val="21"/>
        </w:rPr>
      </w:pPr>
      <w:r>
        <w:rPr>
          <w:szCs w:val="21"/>
        </w:rPr>
        <w:t>81. It can be inferred that the efficient learning of facts may____________</w:t>
      </w:r>
    </w:p>
    <w:p w:rsidR="00B97777" w:rsidRDefault="00B97777">
      <w:pPr>
        <w:pStyle w:val="ListParagraph1"/>
        <w:numPr>
          <w:ilvl w:val="0"/>
          <w:numId w:val="110"/>
        </w:numPr>
        <w:ind w:firstLineChars="0"/>
        <w:jc w:val="left"/>
        <w:rPr>
          <w:szCs w:val="21"/>
        </w:rPr>
      </w:pPr>
      <w:r>
        <w:rPr>
          <w:szCs w:val="21"/>
        </w:rPr>
        <w:t>help students remember things quickly</w:t>
      </w:r>
    </w:p>
    <w:p w:rsidR="00B97777" w:rsidRDefault="00B97777">
      <w:pPr>
        <w:pStyle w:val="ListParagraph1"/>
        <w:numPr>
          <w:ilvl w:val="0"/>
          <w:numId w:val="110"/>
        </w:numPr>
        <w:ind w:firstLineChars="0"/>
        <w:jc w:val="left"/>
        <w:rPr>
          <w:szCs w:val="21"/>
        </w:rPr>
      </w:pPr>
      <w:r>
        <w:rPr>
          <w:szCs w:val="21"/>
        </w:rPr>
        <w:t xml:space="preserve">hinder students from probing further </w:t>
      </w:r>
    </w:p>
    <w:p w:rsidR="00B97777" w:rsidRDefault="00B97777">
      <w:pPr>
        <w:pStyle w:val="ListParagraph1"/>
        <w:numPr>
          <w:ilvl w:val="0"/>
          <w:numId w:val="110"/>
        </w:numPr>
        <w:ind w:firstLineChars="0"/>
        <w:jc w:val="left"/>
        <w:rPr>
          <w:szCs w:val="21"/>
        </w:rPr>
      </w:pPr>
      <w:r>
        <w:rPr>
          <w:szCs w:val="21"/>
        </w:rPr>
        <w:t>confine students’ thoughts in a boundary</w:t>
      </w:r>
    </w:p>
    <w:p w:rsidR="00B97777" w:rsidRDefault="00B97777">
      <w:pPr>
        <w:pStyle w:val="ListParagraph1"/>
        <w:numPr>
          <w:ilvl w:val="0"/>
          <w:numId w:val="110"/>
        </w:numPr>
        <w:ind w:firstLineChars="0"/>
        <w:jc w:val="left"/>
        <w:rPr>
          <w:szCs w:val="21"/>
        </w:rPr>
      </w:pPr>
      <w:r>
        <w:rPr>
          <w:szCs w:val="21"/>
        </w:rPr>
        <w:t>lead to the formation of bad learning habits</w:t>
      </w:r>
    </w:p>
    <w:p w:rsidR="00B97777" w:rsidRDefault="00B97777">
      <w:pPr>
        <w:jc w:val="left"/>
        <w:rPr>
          <w:szCs w:val="21"/>
        </w:rPr>
      </w:pPr>
      <w:r>
        <w:rPr>
          <w:szCs w:val="21"/>
        </w:rPr>
        <w:t>82 Which of the following statements is TRUE of the experiment?</w:t>
      </w:r>
    </w:p>
    <w:p w:rsidR="00B97777" w:rsidRDefault="00B97777" w:rsidP="00A33E3F">
      <w:pPr>
        <w:ind w:firstLineChars="300" w:firstLine="31680"/>
        <w:jc w:val="left"/>
        <w:rPr>
          <w:szCs w:val="21"/>
        </w:rPr>
      </w:pPr>
      <w:r>
        <w:rPr>
          <w:szCs w:val="21"/>
        </w:rPr>
        <w:t>A. The toy was decorated with attractive objects.</w:t>
      </w:r>
    </w:p>
    <w:p w:rsidR="00B97777" w:rsidRDefault="00B97777" w:rsidP="00A33E3F">
      <w:pPr>
        <w:ind w:firstLineChars="300" w:firstLine="31680"/>
        <w:jc w:val="left"/>
        <w:rPr>
          <w:szCs w:val="21"/>
        </w:rPr>
      </w:pPr>
      <w:r>
        <w:rPr>
          <w:szCs w:val="21"/>
        </w:rPr>
        <w:t xml:space="preserve">B. The children were divided into four groups </w:t>
      </w:r>
    </w:p>
    <w:p w:rsidR="00B97777" w:rsidRDefault="00B97777" w:rsidP="00A33E3F">
      <w:pPr>
        <w:ind w:firstLineChars="300" w:firstLine="31680"/>
        <w:jc w:val="left"/>
        <w:rPr>
          <w:szCs w:val="21"/>
        </w:rPr>
      </w:pPr>
      <w:r>
        <w:rPr>
          <w:szCs w:val="21"/>
        </w:rPr>
        <w:t>C. The 85 children came from different families and cities</w:t>
      </w:r>
    </w:p>
    <w:p w:rsidR="00B97777" w:rsidRDefault="00B97777" w:rsidP="00A33E3F">
      <w:pPr>
        <w:ind w:firstLineChars="300" w:firstLine="31680"/>
        <w:jc w:val="left"/>
        <w:rPr>
          <w:szCs w:val="21"/>
        </w:rPr>
      </w:pPr>
      <w:r>
        <w:rPr>
          <w:szCs w:val="21"/>
        </w:rPr>
        <w:t>D. The functions of the toy were introduced to some children.</w:t>
      </w:r>
    </w:p>
    <w:p w:rsidR="00B97777" w:rsidRDefault="00B97777">
      <w:pPr>
        <w:jc w:val="left"/>
        <w:rPr>
          <w:szCs w:val="21"/>
        </w:rPr>
      </w:pPr>
      <w:r>
        <w:rPr>
          <w:szCs w:val="21"/>
        </w:rPr>
        <w:t>83. The word “upshot (Paragraph Six) probably means ______</w:t>
      </w:r>
    </w:p>
    <w:p w:rsidR="00B97777" w:rsidRDefault="00B97777">
      <w:pPr>
        <w:ind w:firstLine="570"/>
        <w:rPr>
          <w:szCs w:val="21"/>
        </w:rPr>
      </w:pPr>
      <w:r>
        <w:rPr>
          <w:szCs w:val="21"/>
        </w:rPr>
        <w:t>A. process           B. recording</w:t>
      </w:r>
    </w:p>
    <w:p w:rsidR="00B97777" w:rsidRDefault="00B97777">
      <w:pPr>
        <w:ind w:firstLine="570"/>
        <w:rPr>
          <w:szCs w:val="21"/>
        </w:rPr>
      </w:pPr>
      <w:r>
        <w:rPr>
          <w:szCs w:val="21"/>
        </w:rPr>
        <w:t>C. outcome          C. suggesting</w:t>
      </w:r>
    </w:p>
    <w:p w:rsidR="00B97777" w:rsidRDefault="00B97777">
      <w:pPr>
        <w:rPr>
          <w:szCs w:val="21"/>
        </w:rPr>
      </w:pPr>
      <w:r>
        <w:rPr>
          <w:szCs w:val="21"/>
        </w:rPr>
        <w:t>84. The author’s attitude towards the finding of the experiment is _____________</w:t>
      </w:r>
    </w:p>
    <w:p w:rsidR="00B97777" w:rsidRDefault="00B97777">
      <w:pPr>
        <w:ind w:firstLine="570"/>
        <w:rPr>
          <w:szCs w:val="21"/>
        </w:rPr>
      </w:pPr>
      <w:r>
        <w:rPr>
          <w:szCs w:val="21"/>
        </w:rPr>
        <w:t>A. reserved          B. biased</w:t>
      </w:r>
    </w:p>
    <w:p w:rsidR="00B97777" w:rsidRDefault="00B97777">
      <w:pPr>
        <w:ind w:firstLine="570"/>
        <w:rPr>
          <w:szCs w:val="21"/>
        </w:rPr>
      </w:pPr>
      <w:r>
        <w:rPr>
          <w:szCs w:val="21"/>
        </w:rPr>
        <w:t>C. cautious          D. bold</w:t>
      </w:r>
    </w:p>
    <w:p w:rsidR="00B97777" w:rsidRDefault="00B97777">
      <w:pPr>
        <w:rPr>
          <w:szCs w:val="21"/>
        </w:rPr>
      </w:pPr>
      <w:r>
        <w:rPr>
          <w:szCs w:val="21"/>
        </w:rPr>
        <w:t>85. The purpose of the passage is to let people know_____________</w:t>
      </w:r>
    </w:p>
    <w:p w:rsidR="00B97777" w:rsidRDefault="00B97777">
      <w:pPr>
        <w:ind w:firstLine="570"/>
        <w:rPr>
          <w:szCs w:val="21"/>
        </w:rPr>
      </w:pPr>
      <w:r>
        <w:rPr>
          <w:szCs w:val="21"/>
        </w:rPr>
        <w:t>A. when teachers should let students explore</w:t>
      </w:r>
    </w:p>
    <w:p w:rsidR="00B97777" w:rsidRDefault="00B97777">
      <w:pPr>
        <w:ind w:firstLine="570"/>
        <w:rPr>
          <w:szCs w:val="21"/>
        </w:rPr>
      </w:pPr>
      <w:r>
        <w:rPr>
          <w:szCs w:val="21"/>
        </w:rPr>
        <w:t>B. when children should be taught facts</w:t>
      </w:r>
    </w:p>
    <w:p w:rsidR="00B97777" w:rsidRDefault="00B97777">
      <w:pPr>
        <w:ind w:firstLine="570"/>
        <w:rPr>
          <w:szCs w:val="21"/>
        </w:rPr>
      </w:pPr>
      <w:r>
        <w:rPr>
          <w:szCs w:val="21"/>
        </w:rPr>
        <w:t>C. how children should play with toys</w:t>
      </w:r>
    </w:p>
    <w:p w:rsidR="00B97777" w:rsidRDefault="00B97777">
      <w:pPr>
        <w:ind w:firstLine="570"/>
        <w:rPr>
          <w:szCs w:val="21"/>
        </w:rPr>
      </w:pPr>
      <w:r>
        <w:rPr>
          <w:szCs w:val="21"/>
        </w:rPr>
        <w:t xml:space="preserve">D. how teachers should instruct students   </w:t>
      </w:r>
    </w:p>
    <w:p w:rsidR="00B97777" w:rsidRDefault="00B97777">
      <w:pPr>
        <w:widowControl/>
        <w:shd w:val="clear" w:color="auto" w:fill="FFFFFF"/>
        <w:jc w:val="center"/>
        <w:rPr>
          <w:b/>
          <w:bCs/>
          <w:color w:val="000000"/>
          <w:kern w:val="0"/>
          <w:szCs w:val="21"/>
        </w:rPr>
      </w:pPr>
      <w:r>
        <w:rPr>
          <w:b/>
          <w:bCs/>
          <w:color w:val="000000"/>
          <w:kern w:val="0"/>
          <w:szCs w:val="21"/>
        </w:rPr>
        <w:t>TEXT B</w:t>
      </w:r>
    </w:p>
    <w:p w:rsidR="00B97777" w:rsidRDefault="00B97777">
      <w:pPr>
        <w:widowControl/>
        <w:shd w:val="clear" w:color="auto" w:fill="FFFFFF"/>
        <w:rPr>
          <w:color w:val="000000"/>
          <w:kern w:val="0"/>
          <w:szCs w:val="21"/>
        </w:rPr>
      </w:pPr>
      <w:r>
        <w:rPr>
          <w:color w:val="000000"/>
          <w:kern w:val="0"/>
          <w:szCs w:val="21"/>
        </w:rPr>
        <w:t>   One night, I was on the phone with my sister-in-law, Dawn. I had called her to let her know our husbands would have to work very late that Saturday night due to some machinery problems. She was carrying on about not getting anything done that day since they were due to move out of their apartment by that next Friday. I mentioned that sixteen hours at time-and-a-half pay would certainly make up for it. She was OK with that, but said it would not make much acknowledge her point, but figured either way; they wouldn’t really be out any expected money.</w:t>
      </w:r>
    </w:p>
    <w:p w:rsidR="00B97777" w:rsidRDefault="00B97777">
      <w:pPr>
        <w:widowControl/>
        <w:shd w:val="clear" w:color="auto" w:fill="FFFFFF"/>
        <w:rPr>
          <w:color w:val="000000"/>
          <w:kern w:val="0"/>
          <w:szCs w:val="21"/>
        </w:rPr>
      </w:pPr>
      <w:r>
        <w:rPr>
          <w:color w:val="000000"/>
          <w:kern w:val="0"/>
          <w:szCs w:val="21"/>
        </w:rPr>
        <w:t>   The next day, while my husband, Arlo, was helping his brother move, my dad called hoping to also enlist Arlo’s help.</w:t>
      </w:r>
    </w:p>
    <w:p w:rsidR="00B97777" w:rsidRDefault="00B97777">
      <w:pPr>
        <w:widowControl/>
        <w:shd w:val="clear" w:color="auto" w:fill="FFFFFF"/>
        <w:rPr>
          <w:color w:val="000000"/>
          <w:kern w:val="0"/>
          <w:szCs w:val="21"/>
        </w:rPr>
      </w:pPr>
      <w:r>
        <w:rPr>
          <w:color w:val="000000"/>
          <w:kern w:val="0"/>
          <w:szCs w:val="21"/>
        </w:rPr>
        <w:t>   I have 3-day calling on our phone, so I clicked over and called my brother-in-law’s house, leaving a message on the answering machine for Arlo to call my dad when he could.</w:t>
      </w:r>
    </w:p>
    <w:p w:rsidR="00B97777" w:rsidRDefault="00B97777">
      <w:pPr>
        <w:widowControl/>
        <w:shd w:val="clear" w:color="auto" w:fill="FFFFFF"/>
        <w:rPr>
          <w:color w:val="000000"/>
          <w:kern w:val="0"/>
          <w:szCs w:val="21"/>
        </w:rPr>
      </w:pPr>
      <w:r>
        <w:rPr>
          <w:color w:val="000000"/>
          <w:kern w:val="0"/>
          <w:szCs w:val="21"/>
        </w:rPr>
        <w:t>   I clicked back over to my dad and began telling him about the long day Arlo and his brother had put in. We inadvertently got on the subject of Dawn, who was not so thrilled about the time they had lost for moving. Dad agreed that for the money they made, it was worth it. Then I mentioned that she should have “gotten off her butt and did something herself.”</w:t>
      </w:r>
    </w:p>
    <w:p w:rsidR="00B97777" w:rsidRDefault="00B97777">
      <w:pPr>
        <w:widowControl/>
        <w:shd w:val="clear" w:color="auto" w:fill="FFFFFF"/>
        <w:rPr>
          <w:color w:val="000000"/>
          <w:kern w:val="0"/>
          <w:szCs w:val="21"/>
        </w:rPr>
      </w:pPr>
      <w:r>
        <w:rPr>
          <w:color w:val="000000"/>
          <w:kern w:val="0"/>
          <w:szCs w:val="21"/>
        </w:rPr>
        <w:t>   Monday evening came along and Arlo walked in the house, looked at me, and began laughing as he headed into the next room. He did a sort of double take and said, “Brenda, next time you are talking bad about someone, make sure the three-way calling is disconnected.”</w:t>
      </w:r>
    </w:p>
    <w:p w:rsidR="00B97777" w:rsidRDefault="00B97777">
      <w:pPr>
        <w:widowControl/>
        <w:shd w:val="clear" w:color="auto" w:fill="FFFFFF"/>
        <w:rPr>
          <w:color w:val="000000"/>
          <w:kern w:val="0"/>
          <w:szCs w:val="21"/>
        </w:rPr>
      </w:pPr>
      <w:r>
        <w:rPr>
          <w:color w:val="000000"/>
          <w:kern w:val="0"/>
          <w:szCs w:val="21"/>
        </w:rPr>
        <w:t>   Almost immediately I knew what he was talking about, but I wasn’t exactly sure what I had said. Dawn’s answering machine had picked up the entire conversation between Dad and me!</w:t>
      </w:r>
    </w:p>
    <w:p w:rsidR="00B97777" w:rsidRDefault="00B97777">
      <w:pPr>
        <w:widowControl/>
        <w:shd w:val="clear" w:color="auto" w:fill="FFFFFF"/>
        <w:rPr>
          <w:color w:val="000000"/>
          <w:kern w:val="0"/>
          <w:szCs w:val="21"/>
        </w:rPr>
      </w:pPr>
      <w:r>
        <w:rPr>
          <w:color w:val="000000"/>
          <w:kern w:val="0"/>
          <w:szCs w:val="21"/>
        </w:rPr>
        <w:t>   Arlo and his brother thought the situation was hysterical. Of course, men tend not to let things like that get to them. However, I know Dawn well enough to know she would be pretty upset, especially after both of our husbands spent the afternoon laughing at her and making cracks about her lazy butt.</w:t>
      </w:r>
    </w:p>
    <w:p w:rsidR="00B97777" w:rsidRDefault="00B97777">
      <w:pPr>
        <w:widowControl/>
        <w:shd w:val="clear" w:color="auto" w:fill="FFFFFF"/>
        <w:rPr>
          <w:color w:val="000000"/>
          <w:kern w:val="0"/>
          <w:szCs w:val="21"/>
        </w:rPr>
      </w:pPr>
      <w:r>
        <w:rPr>
          <w:color w:val="000000"/>
          <w:kern w:val="0"/>
          <w:szCs w:val="21"/>
        </w:rPr>
        <w:t>   Wondering how I was going to fix this one, I stopped by to apologize a couple of times, but Dawn wasn’t around. After a couple of weeks, I finally spoke to her. When she picked up the phone I tried to make a joke of it, but she did not see the humor in it.</w:t>
      </w:r>
    </w:p>
    <w:p w:rsidR="00B97777" w:rsidRDefault="00B97777">
      <w:pPr>
        <w:widowControl/>
        <w:shd w:val="clear" w:color="auto" w:fill="FFFFFF"/>
        <w:rPr>
          <w:color w:val="000000"/>
          <w:kern w:val="0"/>
          <w:szCs w:val="21"/>
        </w:rPr>
      </w:pPr>
      <w:r>
        <w:rPr>
          <w:color w:val="000000"/>
          <w:kern w:val="0"/>
          <w:szCs w:val="21"/>
        </w:rPr>
        <w:t>   After this incident, I got to think. I have become very comfortable with some people and have found myself slipping back into the gossip mode I had worked so hard to get myself out of. I sort of wonder if this was God’s way of washing my mouth out with soap. I certainly didn’t forget the taste when I was a kid.</w:t>
      </w:r>
    </w:p>
    <w:p w:rsidR="00B97777" w:rsidRDefault="00B97777">
      <w:pPr>
        <w:widowControl/>
        <w:shd w:val="clear" w:color="auto" w:fill="FFFFFF"/>
        <w:rPr>
          <w:color w:val="000000"/>
          <w:kern w:val="0"/>
          <w:szCs w:val="21"/>
        </w:rPr>
      </w:pPr>
      <w:r>
        <w:rPr>
          <w:color w:val="000000"/>
          <w:kern w:val="0"/>
          <w:szCs w:val="21"/>
        </w:rPr>
        <w:t>   I won’t forget it now.</w:t>
      </w:r>
    </w:p>
    <w:p w:rsidR="00B97777" w:rsidRDefault="00B97777">
      <w:pPr>
        <w:widowControl/>
        <w:shd w:val="clear" w:color="auto" w:fill="FFFFFF"/>
        <w:rPr>
          <w:color w:val="000000"/>
          <w:kern w:val="0"/>
          <w:szCs w:val="21"/>
        </w:rPr>
      </w:pPr>
      <w:r>
        <w:rPr>
          <w:color w:val="000000"/>
          <w:kern w:val="0"/>
          <w:szCs w:val="21"/>
        </w:rPr>
        <w:t>86. It can be inferred from Paragraph One that________.</w:t>
      </w:r>
    </w:p>
    <w:p w:rsidR="00B97777" w:rsidRDefault="00B97777">
      <w:pPr>
        <w:widowControl/>
        <w:shd w:val="clear" w:color="auto" w:fill="FFFFFF"/>
        <w:rPr>
          <w:color w:val="000000"/>
          <w:kern w:val="0"/>
          <w:szCs w:val="21"/>
        </w:rPr>
      </w:pPr>
      <w:r>
        <w:rPr>
          <w:color w:val="000000"/>
          <w:kern w:val="0"/>
          <w:szCs w:val="21"/>
        </w:rPr>
        <w:t>   A. the brothers were paid extra for overtime</w:t>
      </w:r>
    </w:p>
    <w:p w:rsidR="00B97777" w:rsidRDefault="00B97777">
      <w:pPr>
        <w:widowControl/>
        <w:shd w:val="clear" w:color="auto" w:fill="FFFFFF"/>
        <w:rPr>
          <w:color w:val="000000"/>
          <w:kern w:val="0"/>
          <w:szCs w:val="21"/>
        </w:rPr>
      </w:pPr>
      <w:r>
        <w:rPr>
          <w:color w:val="000000"/>
          <w:kern w:val="0"/>
          <w:szCs w:val="21"/>
        </w:rPr>
        <w:t>   B. Dawn used to complain about many things</w:t>
      </w:r>
    </w:p>
    <w:p w:rsidR="00B97777" w:rsidRDefault="00B97777">
      <w:pPr>
        <w:widowControl/>
        <w:shd w:val="clear" w:color="auto" w:fill="FFFFFF"/>
        <w:rPr>
          <w:color w:val="000000"/>
          <w:kern w:val="0"/>
          <w:szCs w:val="21"/>
        </w:rPr>
      </w:pPr>
      <w:r>
        <w:rPr>
          <w:color w:val="000000"/>
          <w:kern w:val="0"/>
          <w:szCs w:val="21"/>
        </w:rPr>
        <w:t>   C. a lot of heavy things needed to be packed up</w:t>
      </w:r>
    </w:p>
    <w:p w:rsidR="00B97777" w:rsidRDefault="00B97777">
      <w:pPr>
        <w:widowControl/>
        <w:shd w:val="clear" w:color="auto" w:fill="FFFFFF"/>
        <w:rPr>
          <w:color w:val="000000"/>
          <w:kern w:val="0"/>
          <w:szCs w:val="21"/>
        </w:rPr>
      </w:pPr>
      <w:r>
        <w:rPr>
          <w:color w:val="000000"/>
          <w:kern w:val="0"/>
          <w:szCs w:val="21"/>
        </w:rPr>
        <w:t>   D. Dawn got along well with the author</w:t>
      </w:r>
    </w:p>
    <w:p w:rsidR="00B97777" w:rsidRDefault="00B97777">
      <w:pPr>
        <w:widowControl/>
        <w:shd w:val="clear" w:color="auto" w:fill="FFFFFF"/>
        <w:rPr>
          <w:color w:val="000000"/>
          <w:kern w:val="0"/>
          <w:szCs w:val="21"/>
        </w:rPr>
      </w:pPr>
      <w:r>
        <w:rPr>
          <w:color w:val="000000"/>
          <w:kern w:val="0"/>
          <w:szCs w:val="21"/>
        </w:rPr>
        <w:t>87. As to Dawn’s problem, the author________.</w:t>
      </w:r>
    </w:p>
    <w:p w:rsidR="00B97777" w:rsidRDefault="00B97777">
      <w:pPr>
        <w:widowControl/>
        <w:shd w:val="clear" w:color="auto" w:fill="FFFFFF"/>
        <w:rPr>
          <w:color w:val="000000"/>
          <w:kern w:val="0"/>
          <w:szCs w:val="21"/>
        </w:rPr>
      </w:pPr>
      <w:r>
        <w:rPr>
          <w:color w:val="000000"/>
          <w:kern w:val="0"/>
          <w:szCs w:val="21"/>
        </w:rPr>
        <w:t>   A. expressed sympathy for her</w:t>
      </w:r>
    </w:p>
    <w:p w:rsidR="00B97777" w:rsidRDefault="00B97777">
      <w:pPr>
        <w:widowControl/>
        <w:shd w:val="clear" w:color="auto" w:fill="FFFFFF"/>
        <w:rPr>
          <w:color w:val="000000"/>
          <w:kern w:val="0"/>
          <w:szCs w:val="21"/>
        </w:rPr>
      </w:pPr>
      <w:r>
        <w:rPr>
          <w:color w:val="000000"/>
          <w:kern w:val="0"/>
          <w:szCs w:val="21"/>
        </w:rPr>
        <w:t>   B. didn’t take it very seriously</w:t>
      </w:r>
    </w:p>
    <w:p w:rsidR="00B97777" w:rsidRDefault="00B97777">
      <w:pPr>
        <w:widowControl/>
        <w:shd w:val="clear" w:color="auto" w:fill="FFFFFF"/>
        <w:rPr>
          <w:color w:val="000000"/>
          <w:kern w:val="0"/>
          <w:szCs w:val="21"/>
        </w:rPr>
      </w:pPr>
      <w:r>
        <w:rPr>
          <w:color w:val="000000"/>
          <w:kern w:val="0"/>
          <w:szCs w:val="21"/>
        </w:rPr>
        <w:t>   C. showed indifference to her</w:t>
      </w:r>
    </w:p>
    <w:p w:rsidR="00B97777" w:rsidRDefault="00B97777">
      <w:pPr>
        <w:widowControl/>
        <w:shd w:val="clear" w:color="auto" w:fill="FFFFFF"/>
        <w:rPr>
          <w:color w:val="000000"/>
          <w:kern w:val="0"/>
          <w:szCs w:val="21"/>
        </w:rPr>
      </w:pPr>
      <w:r>
        <w:rPr>
          <w:color w:val="000000"/>
          <w:kern w:val="0"/>
          <w:szCs w:val="21"/>
        </w:rPr>
        <w:t>   D. tried her best to figure it out</w:t>
      </w:r>
    </w:p>
    <w:p w:rsidR="00B97777" w:rsidRDefault="00B97777">
      <w:pPr>
        <w:widowControl/>
        <w:shd w:val="clear" w:color="auto" w:fill="FFFFFF"/>
        <w:rPr>
          <w:color w:val="000000"/>
          <w:kern w:val="0"/>
          <w:szCs w:val="21"/>
        </w:rPr>
      </w:pPr>
      <w:r>
        <w:rPr>
          <w:color w:val="000000"/>
          <w:kern w:val="0"/>
          <w:szCs w:val="21"/>
        </w:rPr>
        <w:t>88. The word </w:t>
      </w:r>
      <w:r>
        <w:rPr>
          <w:b/>
          <w:i/>
          <w:color w:val="000000"/>
          <w:kern w:val="0"/>
          <w:szCs w:val="21"/>
        </w:rPr>
        <w:t>“inadvertently”</w:t>
      </w:r>
      <w:r>
        <w:rPr>
          <w:color w:val="000000"/>
          <w:kern w:val="0"/>
          <w:szCs w:val="21"/>
        </w:rPr>
        <w:t>(Paragraph Four ) probably means_______.</w:t>
      </w:r>
    </w:p>
    <w:p w:rsidR="00B97777" w:rsidRDefault="00B97777">
      <w:pPr>
        <w:widowControl/>
        <w:shd w:val="clear" w:color="auto" w:fill="FFFFFF"/>
        <w:rPr>
          <w:color w:val="000000"/>
          <w:kern w:val="0"/>
          <w:szCs w:val="21"/>
        </w:rPr>
      </w:pPr>
      <w:r>
        <w:rPr>
          <w:color w:val="000000"/>
          <w:kern w:val="0"/>
          <w:szCs w:val="21"/>
        </w:rPr>
        <w:t>   A. enthusiastically</w:t>
      </w:r>
    </w:p>
    <w:p w:rsidR="00B97777" w:rsidRDefault="00B97777">
      <w:pPr>
        <w:widowControl/>
        <w:shd w:val="clear" w:color="auto" w:fill="FFFFFF"/>
        <w:rPr>
          <w:color w:val="000000"/>
          <w:kern w:val="0"/>
          <w:szCs w:val="21"/>
        </w:rPr>
      </w:pPr>
      <w:r>
        <w:rPr>
          <w:color w:val="000000"/>
          <w:kern w:val="0"/>
          <w:szCs w:val="21"/>
        </w:rPr>
        <w:t>   B. indeliberately</w:t>
      </w:r>
    </w:p>
    <w:p w:rsidR="00B97777" w:rsidRDefault="00B97777">
      <w:pPr>
        <w:widowControl/>
        <w:shd w:val="clear" w:color="auto" w:fill="FFFFFF"/>
        <w:rPr>
          <w:color w:val="000000"/>
          <w:kern w:val="0"/>
          <w:szCs w:val="21"/>
        </w:rPr>
      </w:pPr>
      <w:r>
        <w:rPr>
          <w:color w:val="000000"/>
          <w:kern w:val="0"/>
          <w:szCs w:val="21"/>
        </w:rPr>
        <w:t>   C. radically</w:t>
      </w:r>
    </w:p>
    <w:p w:rsidR="00B97777" w:rsidRDefault="00B97777" w:rsidP="00A33E3F">
      <w:pPr>
        <w:widowControl/>
        <w:shd w:val="clear" w:color="auto" w:fill="FFFFFF"/>
        <w:ind w:firstLineChars="50" w:firstLine="31680"/>
        <w:rPr>
          <w:color w:val="000000"/>
          <w:kern w:val="0"/>
          <w:szCs w:val="21"/>
        </w:rPr>
      </w:pPr>
      <w:r>
        <w:rPr>
          <w:color w:val="000000"/>
          <w:kern w:val="0"/>
          <w:szCs w:val="21"/>
        </w:rPr>
        <w:t>D.Suddenly</w:t>
      </w:r>
    </w:p>
    <w:p w:rsidR="00B97777" w:rsidRDefault="00B97777">
      <w:pPr>
        <w:widowControl/>
        <w:shd w:val="clear" w:color="auto" w:fill="FFFFFF"/>
        <w:rPr>
          <w:color w:val="000000"/>
          <w:kern w:val="0"/>
          <w:szCs w:val="21"/>
        </w:rPr>
      </w:pPr>
      <w:r>
        <w:rPr>
          <w:color w:val="000000"/>
          <w:kern w:val="0"/>
          <w:szCs w:val="21"/>
        </w:rPr>
        <w:t>89. The passage implies that the author _________.</w:t>
      </w:r>
    </w:p>
    <w:p w:rsidR="00B97777" w:rsidRDefault="00B97777">
      <w:pPr>
        <w:widowControl/>
        <w:shd w:val="clear" w:color="auto" w:fill="FFFFFF"/>
        <w:rPr>
          <w:color w:val="000000"/>
          <w:kern w:val="0"/>
          <w:szCs w:val="21"/>
        </w:rPr>
      </w:pPr>
      <w:r>
        <w:rPr>
          <w:color w:val="000000"/>
          <w:kern w:val="0"/>
          <w:szCs w:val="21"/>
        </w:rPr>
        <w:t xml:space="preserve">  A. was often teased by her husband        B. was clumsy at doing housework</w:t>
      </w:r>
    </w:p>
    <w:p w:rsidR="00B97777" w:rsidRDefault="00B97777">
      <w:pPr>
        <w:widowControl/>
        <w:shd w:val="clear" w:color="auto" w:fill="FFFFFF"/>
        <w:rPr>
          <w:color w:val="000000"/>
          <w:kern w:val="0"/>
          <w:szCs w:val="21"/>
        </w:rPr>
      </w:pPr>
      <w:r>
        <w:rPr>
          <w:color w:val="000000"/>
          <w:kern w:val="0"/>
          <w:szCs w:val="21"/>
        </w:rPr>
        <w:t xml:space="preserve">  C. was critical of Dawn’s behavior        D. was attached to her father deeply</w:t>
      </w:r>
    </w:p>
    <w:p w:rsidR="00B97777" w:rsidRDefault="00B97777">
      <w:pPr>
        <w:widowControl/>
        <w:shd w:val="clear" w:color="auto" w:fill="FFFFFF"/>
        <w:rPr>
          <w:color w:val="000000"/>
          <w:kern w:val="0"/>
          <w:szCs w:val="21"/>
        </w:rPr>
      </w:pPr>
      <w:r>
        <w:rPr>
          <w:color w:val="000000"/>
          <w:kern w:val="0"/>
          <w:szCs w:val="21"/>
        </w:rPr>
        <w:t>90. Arlo and his brother was ___the awkwardness caused by the author.</w:t>
      </w:r>
    </w:p>
    <w:p w:rsidR="00B97777" w:rsidRDefault="00B97777">
      <w:pPr>
        <w:widowControl/>
        <w:shd w:val="clear" w:color="auto" w:fill="FFFFFF"/>
        <w:rPr>
          <w:color w:val="000000"/>
          <w:kern w:val="0"/>
          <w:szCs w:val="21"/>
        </w:rPr>
      </w:pPr>
      <w:r>
        <w:rPr>
          <w:color w:val="000000"/>
          <w:kern w:val="0"/>
          <w:szCs w:val="21"/>
        </w:rPr>
        <w:t xml:space="preserve">  A. unconcerned about                 B. uneasy about</w:t>
      </w:r>
    </w:p>
    <w:p w:rsidR="00B97777" w:rsidRDefault="00B97777">
      <w:pPr>
        <w:widowControl/>
        <w:shd w:val="clear" w:color="auto" w:fill="FFFFFF"/>
        <w:rPr>
          <w:color w:val="000000"/>
          <w:kern w:val="0"/>
          <w:szCs w:val="21"/>
        </w:rPr>
      </w:pPr>
      <w:r>
        <w:rPr>
          <w:color w:val="000000"/>
          <w:kern w:val="0"/>
          <w:szCs w:val="21"/>
        </w:rPr>
        <w:t xml:space="preserve">  C. disappointed at                    D. amused at</w:t>
      </w:r>
    </w:p>
    <w:p w:rsidR="00B97777" w:rsidRDefault="00B97777">
      <w:pPr>
        <w:widowControl/>
        <w:shd w:val="clear" w:color="auto" w:fill="FFFFFF"/>
        <w:rPr>
          <w:color w:val="000000"/>
          <w:kern w:val="0"/>
          <w:szCs w:val="21"/>
        </w:rPr>
      </w:pPr>
      <w:r>
        <w:rPr>
          <w:color w:val="000000"/>
          <w:kern w:val="0"/>
          <w:szCs w:val="21"/>
        </w:rPr>
        <w:t>91. We can infer from the passage that the author _______.</w:t>
      </w:r>
    </w:p>
    <w:p w:rsidR="00B97777" w:rsidRDefault="00B97777">
      <w:pPr>
        <w:widowControl/>
        <w:shd w:val="clear" w:color="auto" w:fill="FFFFFF"/>
        <w:rPr>
          <w:color w:val="000000"/>
          <w:kern w:val="0"/>
          <w:szCs w:val="21"/>
        </w:rPr>
      </w:pPr>
      <w:r>
        <w:rPr>
          <w:color w:val="000000"/>
          <w:kern w:val="0"/>
          <w:szCs w:val="21"/>
        </w:rPr>
        <w:t xml:space="preserve">  A. considered it not good to gossip        B. tasted soap some times when young</w:t>
      </w:r>
    </w:p>
    <w:p w:rsidR="00B97777" w:rsidRDefault="00B97777">
      <w:pPr>
        <w:widowControl/>
        <w:shd w:val="clear" w:color="auto" w:fill="FFFFFF"/>
        <w:rPr>
          <w:color w:val="000000"/>
          <w:kern w:val="0"/>
          <w:szCs w:val="21"/>
        </w:rPr>
      </w:pPr>
      <w:r>
        <w:rPr>
          <w:color w:val="000000"/>
          <w:kern w:val="0"/>
          <w:szCs w:val="21"/>
        </w:rPr>
        <w:t xml:space="preserve">  C. will never forget the incident          D. will get rid of her bad habits</w:t>
      </w:r>
    </w:p>
    <w:p w:rsidR="00B97777" w:rsidRDefault="00B97777">
      <w:pPr>
        <w:widowControl/>
        <w:shd w:val="clear" w:color="auto" w:fill="FFFFFF"/>
        <w:ind w:left="570"/>
        <w:rPr>
          <w:color w:val="000000"/>
          <w:kern w:val="0"/>
          <w:szCs w:val="21"/>
        </w:rPr>
      </w:pPr>
    </w:p>
    <w:p w:rsidR="00B97777" w:rsidRDefault="00B97777">
      <w:pPr>
        <w:widowControl/>
        <w:shd w:val="clear" w:color="auto" w:fill="FFFFFF"/>
        <w:jc w:val="center"/>
        <w:rPr>
          <w:b/>
          <w:bCs/>
          <w:color w:val="000000"/>
          <w:szCs w:val="21"/>
        </w:rPr>
      </w:pPr>
      <w:r>
        <w:rPr>
          <w:b/>
          <w:bCs/>
          <w:color w:val="000000"/>
          <w:szCs w:val="21"/>
        </w:rPr>
        <w:t>TEXT C</w:t>
      </w:r>
    </w:p>
    <w:p w:rsidR="00B97777" w:rsidRDefault="00B97777" w:rsidP="00A33E3F">
      <w:pPr>
        <w:ind w:firstLineChars="200" w:firstLine="31680"/>
        <w:rPr>
          <w:color w:val="000000"/>
          <w:szCs w:val="21"/>
        </w:rPr>
      </w:pPr>
      <w:r>
        <w:rPr>
          <w:szCs w:val="21"/>
        </w:rPr>
        <w:t>A</w:t>
      </w:r>
      <w:r>
        <w:rPr>
          <w:color w:val="000000"/>
          <w:szCs w:val="21"/>
        </w:rPr>
        <w:t xml:space="preserve">sking students to pay more for their education was supposed to encourage competition among universities, not just lighten the load on taxpayers. That was the idea in December 2010, when Parliament voted to let English universities charge tuition fees of up £9,000 from September 2011, almost treble the existing limit. But demand for higher education is so great, and the fee increase so ringed with restrictions, that universities are not competing for students and responding to market demand. Instead, students are competing for places. </w:t>
      </w:r>
    </w:p>
    <w:p w:rsidR="00B97777" w:rsidRDefault="00B97777" w:rsidP="00A33E3F">
      <w:pPr>
        <w:ind w:firstLineChars="200" w:firstLine="31680"/>
        <w:rPr>
          <w:color w:val="000000"/>
          <w:szCs w:val="21"/>
        </w:rPr>
      </w:pPr>
      <w:r>
        <w:rPr>
          <w:color w:val="000000"/>
          <w:szCs w:val="21"/>
        </w:rPr>
        <w:t>At first glance, statistics seem to tell a different story. The number of British people who applied for a full-time university course fell by 8.7% 2011. But the decrease was mainly among older folk, who may have been unwilling to quit hard-won jobs. And fewer people are leaving school in 2012. Adjusting for that decline, applications by school leavers were only 1% lower than 2010, when a bumper crop dashed off to university to avoid the fee increase. High youth unemployment has encouraged many to seek shelter in higher education, taking applications to their third-highest level ever.</w:t>
      </w:r>
    </w:p>
    <w:p w:rsidR="00B97777" w:rsidRDefault="00B97777" w:rsidP="00A33E3F">
      <w:pPr>
        <w:ind w:firstLineChars="200" w:firstLine="31680"/>
        <w:rPr>
          <w:color w:val="000000"/>
          <w:szCs w:val="21"/>
        </w:rPr>
      </w:pPr>
      <w:r>
        <w:rPr>
          <w:color w:val="000000"/>
          <w:szCs w:val="21"/>
        </w:rPr>
        <w:t xml:space="preserve">There are a few signs that fees have encouraged marginal decision-making, even if they haven’t stooped youth people applying altogether. Arts and social-science subjects have attracted fewer applicants than last year. The lack of jobs has concentrated student’s minds on employment prospects. But they seem unfazed by the expense itself. </w:t>
      </w:r>
    </w:p>
    <w:p w:rsidR="00B97777" w:rsidRDefault="00B97777" w:rsidP="00A33E3F">
      <w:pPr>
        <w:ind w:firstLineChars="200" w:firstLine="31680"/>
        <w:rPr>
          <w:color w:val="000000"/>
          <w:szCs w:val="21"/>
        </w:rPr>
      </w:pPr>
      <w:r>
        <w:rPr>
          <w:color w:val="000000"/>
          <w:szCs w:val="21"/>
        </w:rPr>
        <w:t>In the past students have also proven surprisingly calm about rising prices.  Just before tuition fees of  £1,000 were introduced in 1998, many people cancelled gap years to avoid paying. The number of applications fell slightly when the fees kicked in, but then recovered strongly. The enduring popularity of  higher education is such that demand now significantly outstrips supply, and the chances of applicants gaining a university place has been falling for years.</w:t>
      </w:r>
    </w:p>
    <w:p w:rsidR="00B97777" w:rsidRDefault="00B97777" w:rsidP="00A33E3F">
      <w:pPr>
        <w:ind w:firstLineChars="200" w:firstLine="31680"/>
        <w:rPr>
          <w:color w:val="000000"/>
          <w:szCs w:val="21"/>
        </w:rPr>
      </w:pPr>
      <w:r>
        <w:rPr>
          <w:color w:val="000000"/>
          <w:szCs w:val="21"/>
        </w:rPr>
        <w:t>Alas for ambitious school leavers, universities cannot expand to accommodate them. Because the Treasury must lend students the funds to pay their fees and because not all graduates clear their debts , the state limits not only how much universities charge but y also how many students they can admit. During the boom years, adding places was affordable. Now it is not. A temporary expansion of places in England announced in 2010 is about to end.</w:t>
      </w:r>
    </w:p>
    <w:p w:rsidR="00B97777" w:rsidRDefault="00B97777" w:rsidP="00A33E3F">
      <w:pPr>
        <w:ind w:firstLineChars="200" w:firstLine="31680"/>
        <w:rPr>
          <w:color w:val="000000"/>
          <w:szCs w:val="21"/>
        </w:rPr>
      </w:pPr>
      <w:r>
        <w:rPr>
          <w:color w:val="000000"/>
          <w:szCs w:val="21"/>
        </w:rPr>
        <w:t>Moreover, reforms intended to make universities more responsive to student demand look increasingly bizarre. English institutions recruiting students who gain good grades at A-level will be allowed to take as many as they wish. But historically most high-fliers go to Oxford, Cambridge a handful of other elite universities prefer to retain their exclusivity and their present size. So David Willetts, the universities minister, will also let some institutions that charge £7,500 or less expand at the expense of others. The outcome will be determined not by students but by a committee comprised of administrators.</w:t>
      </w:r>
    </w:p>
    <w:p w:rsidR="00B97777" w:rsidRDefault="00B97777">
      <w:pPr>
        <w:rPr>
          <w:color w:val="000000"/>
          <w:szCs w:val="21"/>
        </w:rPr>
      </w:pPr>
      <w:r>
        <w:rPr>
          <w:color w:val="000000"/>
          <w:szCs w:val="21"/>
        </w:rPr>
        <w:t>92. According to the author, British government____ through fee increase.</w:t>
      </w:r>
    </w:p>
    <w:p w:rsidR="00B97777" w:rsidRDefault="00B97777">
      <w:pPr>
        <w:rPr>
          <w:color w:val="000000"/>
          <w:szCs w:val="21"/>
        </w:rPr>
      </w:pPr>
      <w:r>
        <w:rPr>
          <w:color w:val="000000"/>
          <w:szCs w:val="21"/>
        </w:rPr>
        <w:t xml:space="preserve">   A. has failed to gain its ends</w:t>
      </w:r>
    </w:p>
    <w:p w:rsidR="00B97777" w:rsidRDefault="00B97777">
      <w:pPr>
        <w:rPr>
          <w:color w:val="000000"/>
          <w:szCs w:val="21"/>
        </w:rPr>
      </w:pPr>
      <w:r>
        <w:rPr>
          <w:color w:val="000000"/>
          <w:szCs w:val="21"/>
        </w:rPr>
        <w:t xml:space="preserve">   B. expects to reform universities</w:t>
      </w:r>
    </w:p>
    <w:p w:rsidR="00B97777" w:rsidRDefault="00B97777">
      <w:pPr>
        <w:rPr>
          <w:color w:val="000000"/>
          <w:szCs w:val="21"/>
        </w:rPr>
      </w:pPr>
      <w:r>
        <w:rPr>
          <w:color w:val="000000"/>
          <w:szCs w:val="21"/>
        </w:rPr>
        <w:t xml:space="preserve">   C. hopes to boost higher education</w:t>
      </w:r>
    </w:p>
    <w:p w:rsidR="00B97777" w:rsidRDefault="00B97777">
      <w:pPr>
        <w:rPr>
          <w:color w:val="000000"/>
          <w:szCs w:val="21"/>
        </w:rPr>
      </w:pPr>
      <w:r>
        <w:rPr>
          <w:color w:val="000000"/>
          <w:szCs w:val="21"/>
        </w:rPr>
        <w:t xml:space="preserve">   D. needs to cultivate more talents</w:t>
      </w:r>
    </w:p>
    <w:p w:rsidR="00B97777" w:rsidRDefault="00B97777">
      <w:pPr>
        <w:rPr>
          <w:color w:val="000000"/>
          <w:szCs w:val="21"/>
        </w:rPr>
      </w:pPr>
      <w:r>
        <w:rPr>
          <w:color w:val="000000"/>
          <w:szCs w:val="21"/>
        </w:rPr>
        <w:t>93. Which of the following statements is CORRECT?</w:t>
      </w:r>
    </w:p>
    <w:p w:rsidR="00B97777" w:rsidRDefault="00B97777">
      <w:pPr>
        <w:rPr>
          <w:color w:val="000000"/>
          <w:szCs w:val="21"/>
        </w:rPr>
      </w:pPr>
      <w:r>
        <w:rPr>
          <w:color w:val="000000"/>
          <w:szCs w:val="21"/>
        </w:rPr>
        <w:t xml:space="preserve">   A. The number of school leavers keeps on decreasing these years. </w:t>
      </w:r>
    </w:p>
    <w:p w:rsidR="00B97777" w:rsidRDefault="00B97777">
      <w:pPr>
        <w:rPr>
          <w:color w:val="000000"/>
          <w:szCs w:val="21"/>
        </w:rPr>
      </w:pPr>
      <w:r>
        <w:rPr>
          <w:color w:val="000000"/>
          <w:szCs w:val="21"/>
        </w:rPr>
        <w:t xml:space="preserve">   B. The unemployment rate of old people has remained high.</w:t>
      </w:r>
    </w:p>
    <w:p w:rsidR="00B97777" w:rsidRDefault="00B97777">
      <w:pPr>
        <w:rPr>
          <w:color w:val="000000"/>
          <w:szCs w:val="21"/>
        </w:rPr>
      </w:pPr>
      <w:r>
        <w:rPr>
          <w:color w:val="000000"/>
          <w:szCs w:val="21"/>
        </w:rPr>
        <w:t xml:space="preserve">   C. Young people tend to cherish whatever jobs they have got.</w:t>
      </w:r>
    </w:p>
    <w:p w:rsidR="00B97777" w:rsidRDefault="00B97777">
      <w:pPr>
        <w:rPr>
          <w:color w:val="000000"/>
          <w:szCs w:val="21"/>
        </w:rPr>
      </w:pPr>
      <w:r>
        <w:rPr>
          <w:color w:val="000000"/>
          <w:szCs w:val="21"/>
        </w:rPr>
        <w:t xml:space="preserve">   D. Many people applied for a full-time university course in 2011.</w:t>
      </w:r>
    </w:p>
    <w:p w:rsidR="00B97777" w:rsidRDefault="00B97777">
      <w:pPr>
        <w:rPr>
          <w:color w:val="000000"/>
          <w:szCs w:val="21"/>
        </w:rPr>
      </w:pPr>
      <w:r>
        <w:rPr>
          <w:color w:val="000000"/>
          <w:szCs w:val="21"/>
        </w:rPr>
        <w:t>94. It can be inferred from the passage that________.</w:t>
      </w:r>
    </w:p>
    <w:p w:rsidR="00B97777" w:rsidRDefault="00B97777">
      <w:pPr>
        <w:rPr>
          <w:color w:val="000000"/>
          <w:szCs w:val="21"/>
        </w:rPr>
      </w:pPr>
      <w:r>
        <w:rPr>
          <w:color w:val="000000"/>
          <w:szCs w:val="21"/>
        </w:rPr>
        <w:t xml:space="preserve">   A. students were not concerned about rising tuition fees at all.</w:t>
      </w:r>
    </w:p>
    <w:p w:rsidR="00B97777" w:rsidRDefault="00B97777">
      <w:pPr>
        <w:rPr>
          <w:color w:val="000000"/>
          <w:szCs w:val="21"/>
        </w:rPr>
      </w:pPr>
      <w:r>
        <w:rPr>
          <w:color w:val="000000"/>
          <w:szCs w:val="21"/>
        </w:rPr>
        <w:t xml:space="preserve">   B. social-science subjects used to be popular among school leavers.</w:t>
      </w:r>
    </w:p>
    <w:p w:rsidR="00B97777" w:rsidRDefault="00B97777">
      <w:pPr>
        <w:rPr>
          <w:color w:val="000000"/>
          <w:szCs w:val="21"/>
        </w:rPr>
      </w:pPr>
      <w:r>
        <w:rPr>
          <w:color w:val="000000"/>
          <w:szCs w:val="21"/>
        </w:rPr>
        <w:t xml:space="preserve">   C. tuition fees have been increased several times since 1998.</w:t>
      </w:r>
    </w:p>
    <w:p w:rsidR="00B97777" w:rsidRDefault="00B97777">
      <w:pPr>
        <w:rPr>
          <w:color w:val="000000"/>
          <w:szCs w:val="21"/>
        </w:rPr>
      </w:pPr>
      <w:r>
        <w:rPr>
          <w:color w:val="000000"/>
          <w:szCs w:val="21"/>
        </w:rPr>
        <w:t xml:space="preserve">   D. stent prospects.</w:t>
      </w:r>
    </w:p>
    <w:p w:rsidR="00B97777" w:rsidRDefault="00B97777">
      <w:pPr>
        <w:rPr>
          <w:color w:val="000000"/>
          <w:szCs w:val="21"/>
        </w:rPr>
      </w:pPr>
      <w:r>
        <w:rPr>
          <w:color w:val="000000"/>
          <w:szCs w:val="21"/>
        </w:rPr>
        <w:t>95. The passage implies that_________.</w:t>
      </w:r>
    </w:p>
    <w:p w:rsidR="00B97777" w:rsidRDefault="00B97777" w:rsidP="00A33E3F">
      <w:pPr>
        <w:ind w:firstLineChars="150" w:firstLine="31680"/>
        <w:rPr>
          <w:color w:val="000000"/>
          <w:szCs w:val="21"/>
        </w:rPr>
      </w:pPr>
      <w:r>
        <w:rPr>
          <w:color w:val="000000"/>
          <w:szCs w:val="21"/>
        </w:rPr>
        <w:t>A. the economic situation of England is indeed bleak.</w:t>
      </w:r>
    </w:p>
    <w:p w:rsidR="00B97777" w:rsidRDefault="00B97777" w:rsidP="00A33E3F">
      <w:pPr>
        <w:ind w:firstLineChars="150" w:firstLine="31680"/>
        <w:rPr>
          <w:color w:val="000000"/>
          <w:szCs w:val="21"/>
        </w:rPr>
      </w:pPr>
      <w:r>
        <w:rPr>
          <w:color w:val="000000"/>
          <w:szCs w:val="21"/>
        </w:rPr>
        <w:t>B. universities are bound to accommodate more students.</w:t>
      </w:r>
    </w:p>
    <w:p w:rsidR="00B97777" w:rsidRDefault="00B97777" w:rsidP="00A33E3F">
      <w:pPr>
        <w:ind w:firstLineChars="150" w:firstLine="31680"/>
        <w:rPr>
          <w:color w:val="000000"/>
          <w:szCs w:val="21"/>
        </w:rPr>
      </w:pPr>
      <w:r>
        <w:rPr>
          <w:color w:val="000000"/>
          <w:szCs w:val="21"/>
        </w:rPr>
        <w:t>C. universities’ reforms may be successful to more degree.</w:t>
      </w:r>
    </w:p>
    <w:p w:rsidR="00B97777" w:rsidRDefault="00B97777" w:rsidP="00A33E3F">
      <w:pPr>
        <w:ind w:firstLineChars="150" w:firstLine="31680"/>
        <w:rPr>
          <w:color w:val="000000"/>
          <w:szCs w:val="21"/>
        </w:rPr>
      </w:pPr>
      <w:r>
        <w:rPr>
          <w:color w:val="000000"/>
          <w:szCs w:val="21"/>
        </w:rPr>
        <w:t>D. top universities are inclined to enroll more students</w:t>
      </w:r>
    </w:p>
    <w:p w:rsidR="00B97777" w:rsidRDefault="00B97777" w:rsidP="00A33E3F">
      <w:pPr>
        <w:tabs>
          <w:tab w:val="left" w:pos="4620"/>
        </w:tabs>
        <w:ind w:firstLineChars="900" w:firstLine="31680"/>
        <w:rPr>
          <w:b/>
          <w:bCs/>
          <w:color w:val="000000"/>
          <w:szCs w:val="21"/>
        </w:rPr>
      </w:pPr>
      <w:r>
        <w:rPr>
          <w:b/>
          <w:bCs/>
          <w:color w:val="000000"/>
          <w:szCs w:val="21"/>
        </w:rPr>
        <w:t xml:space="preserve">              TEXT D</w:t>
      </w:r>
    </w:p>
    <w:p w:rsidR="00B97777" w:rsidRDefault="00B97777">
      <w:pPr>
        <w:tabs>
          <w:tab w:val="left" w:pos="4620"/>
        </w:tabs>
        <w:rPr>
          <w:color w:val="000000"/>
          <w:szCs w:val="21"/>
        </w:rPr>
      </w:pPr>
      <w:r>
        <w:rPr>
          <w:color w:val="000000"/>
          <w:szCs w:val="21"/>
        </w:rPr>
        <w:t>Every year, Sophie de Menthon, a French entrepreneur, holds an event called J’aime ma boite (I love my firm) in vote for the nicest colleague, arrange for the accountant to swap jobs with the secretary to celebrate their firm.</w:t>
      </w:r>
    </w:p>
    <w:p w:rsidR="00B97777" w:rsidRDefault="00B97777">
      <w:pPr>
        <w:tabs>
          <w:tab w:val="left" w:pos="4620"/>
        </w:tabs>
        <w:rPr>
          <w:color w:val="000000"/>
          <w:szCs w:val="21"/>
        </w:rPr>
      </w:pPr>
      <w:r>
        <w:rPr>
          <w:color w:val="000000"/>
          <w:szCs w:val="21"/>
        </w:rPr>
        <w:t xml:space="preserve"> The much-mocked campaign has not had much luck. In 2007 a national strike interrupted the festivities, and in 2009 a series of suicides at France Telecom spoilt the atmosphere. This year employees showed less love for their boite than ever before. A truer reflection of work attitudes came this summer when French workers covered office windows with huge pictures made up of Post-it notes. A few employers cracked down on the time-wasting, but most did not dare. Many outsiders conclude that French workers are simply lazy. “Absolument De-bor-dee!”(“Absolutely Snowed Under”), a book which came out last year, described how state employees compete to do nothing at work.</w:t>
      </w:r>
    </w:p>
    <w:p w:rsidR="00B97777" w:rsidRDefault="00B97777">
      <w:pPr>
        <w:tabs>
          <w:tab w:val="left" w:pos="4620"/>
        </w:tabs>
        <w:rPr>
          <w:color w:val="000000"/>
          <w:szCs w:val="21"/>
        </w:rPr>
      </w:pPr>
      <w:r>
        <w:rPr>
          <w:color w:val="000000"/>
          <w:szCs w:val="21"/>
        </w:rPr>
        <w:t xml:space="preserve"> In fact studies suggest that the problem with French employees is less that they are work-shy, than that they are poorly managed. According to a report on national competitiveness by the World Economic Forum, the French rank and file has a much stronger work ethic than American, British or Dutch employees. They find great satisfaction in their work, but register discontent with the way their firms are run.</w:t>
      </w:r>
    </w:p>
    <w:p w:rsidR="00B97777" w:rsidRDefault="00B97777">
      <w:pPr>
        <w:tabs>
          <w:tab w:val="left" w:pos="4620"/>
        </w:tabs>
        <w:rPr>
          <w:color w:val="000000"/>
          <w:szCs w:val="21"/>
        </w:rPr>
      </w:pPr>
      <w:r>
        <w:rPr>
          <w:color w:val="000000"/>
          <w:szCs w:val="21"/>
        </w:rPr>
        <w:t xml:space="preserve"> Two-fifths of employees actively dislike their firm’s top managers. France ranks last out of ten countries for worker’s opinion of company management, according to a report from 2007. Whereas two-thirds of American, British and German employees say they have friendly relations with their line manager, fewer than a third of French workers say the same.</w:t>
      </w:r>
    </w:p>
    <w:p w:rsidR="00B97777" w:rsidRDefault="00B97777">
      <w:pPr>
        <w:tabs>
          <w:tab w:val="left" w:pos="4620"/>
        </w:tabs>
        <w:rPr>
          <w:color w:val="000000"/>
          <w:szCs w:val="21"/>
        </w:rPr>
      </w:pPr>
      <w:r>
        <w:rPr>
          <w:color w:val="000000"/>
          <w:szCs w:val="21"/>
        </w:rPr>
        <w:t>If French work attitudes actives are out of the ordinary, French management methods are also unusual. As Thomas Philippon, a French economist, pointed out in “Le Capitalisme d’Heritiers”, a 2007 book, too many big French job. In the country’s many family firms, too, opportunity for promotion is limited for non-family members. This overall lack of upward mobility, argues Mr. Philippon, countries largely to ordinary French cadres’ dissatisfaction with corporate life. A study of seven leading economies by TNS Sofres in 2007 showed that France is unique in that middle management as well as the lower-level workforce is largely disengaged from their companies.</w:t>
      </w:r>
    </w:p>
    <w:p w:rsidR="00B97777" w:rsidRDefault="00B97777">
      <w:pPr>
        <w:tabs>
          <w:tab w:val="left" w:pos="4620"/>
        </w:tabs>
        <w:rPr>
          <w:color w:val="000000"/>
          <w:szCs w:val="21"/>
        </w:rPr>
      </w:pPr>
      <w:r>
        <w:rPr>
          <w:color w:val="000000"/>
          <w:szCs w:val="21"/>
        </w:rPr>
        <w:t xml:space="preserve"> 96. It can be inferred that the event called J’aime ma boite is____ many people.</w:t>
      </w:r>
    </w:p>
    <w:p w:rsidR="00B97777" w:rsidRDefault="00B97777">
      <w:pPr>
        <w:tabs>
          <w:tab w:val="left" w:pos="4620"/>
        </w:tabs>
        <w:rPr>
          <w:color w:val="000000"/>
          <w:szCs w:val="21"/>
        </w:rPr>
      </w:pPr>
      <w:r>
        <w:rPr>
          <w:color w:val="000000"/>
          <w:szCs w:val="21"/>
        </w:rPr>
        <w:t xml:space="preserve"> A. popular with       B. boycotted by </w:t>
      </w:r>
    </w:p>
    <w:p w:rsidR="00B97777" w:rsidRDefault="00B97777">
      <w:pPr>
        <w:tabs>
          <w:tab w:val="left" w:pos="4620"/>
        </w:tabs>
        <w:rPr>
          <w:color w:val="000000"/>
          <w:szCs w:val="21"/>
        </w:rPr>
      </w:pPr>
      <w:r>
        <w:rPr>
          <w:color w:val="000000"/>
          <w:szCs w:val="21"/>
        </w:rPr>
        <w:t xml:space="preserve"> C. sneered at by       D. neglected by</w:t>
      </w:r>
    </w:p>
    <w:p w:rsidR="00B97777" w:rsidRDefault="00B97777">
      <w:pPr>
        <w:tabs>
          <w:tab w:val="left" w:pos="4620"/>
        </w:tabs>
        <w:rPr>
          <w:color w:val="000000"/>
          <w:szCs w:val="21"/>
        </w:rPr>
      </w:pPr>
      <w:r>
        <w:rPr>
          <w:color w:val="000000"/>
          <w:szCs w:val="21"/>
        </w:rPr>
        <w:t xml:space="preserve"> 97. Most employer’s attitude towards worker’s laziness is </w:t>
      </w:r>
    </w:p>
    <w:p w:rsidR="00B97777" w:rsidRDefault="00B97777">
      <w:pPr>
        <w:tabs>
          <w:tab w:val="left" w:pos="4620"/>
        </w:tabs>
        <w:rPr>
          <w:color w:val="000000"/>
          <w:szCs w:val="21"/>
        </w:rPr>
      </w:pPr>
      <w:r>
        <w:rPr>
          <w:color w:val="000000"/>
          <w:szCs w:val="21"/>
        </w:rPr>
        <w:t xml:space="preserve"> A. indifferent         B. indignant</w:t>
      </w:r>
    </w:p>
    <w:p w:rsidR="00B97777" w:rsidRDefault="00B97777">
      <w:pPr>
        <w:tabs>
          <w:tab w:val="left" w:pos="4620"/>
        </w:tabs>
        <w:rPr>
          <w:color w:val="000000"/>
          <w:szCs w:val="21"/>
        </w:rPr>
      </w:pPr>
      <w:r>
        <w:rPr>
          <w:color w:val="000000"/>
          <w:szCs w:val="21"/>
        </w:rPr>
        <w:t xml:space="preserve"> C. severe             D. tolerant</w:t>
      </w:r>
    </w:p>
    <w:p w:rsidR="00B97777" w:rsidRDefault="00B97777">
      <w:pPr>
        <w:tabs>
          <w:tab w:val="left" w:pos="4620"/>
        </w:tabs>
        <w:rPr>
          <w:color w:val="000000"/>
          <w:szCs w:val="21"/>
        </w:rPr>
      </w:pPr>
      <w:r>
        <w:rPr>
          <w:color w:val="000000"/>
          <w:szCs w:val="21"/>
        </w:rPr>
        <w:t xml:space="preserve"> 98. We can infer from the passage that____.</w:t>
      </w:r>
    </w:p>
    <w:p w:rsidR="00B97777" w:rsidRDefault="00B97777">
      <w:pPr>
        <w:tabs>
          <w:tab w:val="left" w:pos="4620"/>
        </w:tabs>
        <w:rPr>
          <w:color w:val="000000"/>
          <w:szCs w:val="21"/>
        </w:rPr>
      </w:pPr>
      <w:r>
        <w:rPr>
          <w:color w:val="000000"/>
          <w:szCs w:val="21"/>
        </w:rPr>
        <w:t xml:space="preserve"> A. American and British employees are less efficient than French counterparts</w:t>
      </w:r>
    </w:p>
    <w:p w:rsidR="00B97777" w:rsidRDefault="00B97777">
      <w:pPr>
        <w:tabs>
          <w:tab w:val="left" w:pos="4620"/>
        </w:tabs>
        <w:rPr>
          <w:color w:val="000000"/>
          <w:szCs w:val="21"/>
        </w:rPr>
      </w:pPr>
      <w:r>
        <w:rPr>
          <w:color w:val="000000"/>
          <w:szCs w:val="21"/>
        </w:rPr>
        <w:t xml:space="preserve"> B. poor management of French firms discourages people from working hard.</w:t>
      </w:r>
    </w:p>
    <w:p w:rsidR="00B97777" w:rsidRDefault="00B97777">
      <w:pPr>
        <w:tabs>
          <w:tab w:val="left" w:pos="4620"/>
        </w:tabs>
        <w:rPr>
          <w:color w:val="000000"/>
          <w:szCs w:val="21"/>
        </w:rPr>
      </w:pPr>
      <w:r>
        <w:rPr>
          <w:color w:val="000000"/>
          <w:szCs w:val="21"/>
        </w:rPr>
        <w:t xml:space="preserve"> C. French employees are proud of their sense of responsibility at work.</w:t>
      </w:r>
    </w:p>
    <w:p w:rsidR="00B97777" w:rsidRDefault="00B97777">
      <w:pPr>
        <w:tabs>
          <w:tab w:val="left" w:pos="4620"/>
        </w:tabs>
        <w:rPr>
          <w:color w:val="000000"/>
          <w:szCs w:val="21"/>
        </w:rPr>
      </w:pPr>
      <w:r>
        <w:rPr>
          <w:color w:val="000000"/>
          <w:szCs w:val="21"/>
        </w:rPr>
        <w:t>D. French employees are too timid to complete tasks independently.</w:t>
      </w:r>
    </w:p>
    <w:p w:rsidR="00B97777" w:rsidRDefault="00B97777">
      <w:pPr>
        <w:tabs>
          <w:tab w:val="left" w:pos="4620"/>
        </w:tabs>
        <w:rPr>
          <w:color w:val="000000"/>
          <w:szCs w:val="21"/>
        </w:rPr>
      </w:pPr>
      <w:r>
        <w:rPr>
          <w:color w:val="000000"/>
          <w:szCs w:val="21"/>
        </w:rPr>
        <w:t xml:space="preserve"> 99. According to Thomas Philippon, French employees dissatisfy with their work because____.</w:t>
      </w:r>
    </w:p>
    <w:p w:rsidR="00B97777" w:rsidRDefault="00B97777">
      <w:pPr>
        <w:tabs>
          <w:tab w:val="left" w:pos="4620"/>
        </w:tabs>
        <w:rPr>
          <w:color w:val="000000"/>
          <w:szCs w:val="21"/>
        </w:rPr>
      </w:pPr>
      <w:r>
        <w:rPr>
          <w:color w:val="000000"/>
          <w:szCs w:val="21"/>
        </w:rPr>
        <w:t xml:space="preserve"> A. they are confused with corporate management.</w:t>
      </w:r>
    </w:p>
    <w:p w:rsidR="00B97777" w:rsidRDefault="00B97777">
      <w:pPr>
        <w:tabs>
          <w:tab w:val="left" w:pos="4620"/>
        </w:tabs>
        <w:rPr>
          <w:color w:val="000000"/>
          <w:szCs w:val="21"/>
        </w:rPr>
      </w:pPr>
      <w:r>
        <w:rPr>
          <w:color w:val="000000"/>
          <w:szCs w:val="21"/>
        </w:rPr>
        <w:t xml:space="preserve"> B. the benefit package is not good enough.</w:t>
      </w:r>
    </w:p>
    <w:p w:rsidR="00B97777" w:rsidRDefault="00B97777">
      <w:pPr>
        <w:tabs>
          <w:tab w:val="left" w:pos="4620"/>
        </w:tabs>
        <w:rPr>
          <w:color w:val="000000"/>
          <w:szCs w:val="21"/>
        </w:rPr>
      </w:pPr>
      <w:r>
        <w:rPr>
          <w:color w:val="000000"/>
          <w:szCs w:val="21"/>
        </w:rPr>
        <w:t>C. there is a slim chance of getting promoted.</w:t>
      </w:r>
    </w:p>
    <w:p w:rsidR="00B97777" w:rsidRDefault="00B97777">
      <w:pPr>
        <w:tabs>
          <w:tab w:val="left" w:pos="4620"/>
        </w:tabs>
        <w:rPr>
          <w:color w:val="000000"/>
          <w:szCs w:val="21"/>
        </w:rPr>
      </w:pPr>
      <w:r>
        <w:rPr>
          <w:color w:val="000000"/>
          <w:szCs w:val="21"/>
        </w:rPr>
        <w:t xml:space="preserve">D. they don’t identify with their corporate culture. </w:t>
      </w:r>
    </w:p>
    <w:p w:rsidR="00B97777" w:rsidRDefault="00B97777">
      <w:pPr>
        <w:tabs>
          <w:tab w:val="left" w:pos="4620"/>
        </w:tabs>
        <w:rPr>
          <w:color w:val="000000"/>
          <w:szCs w:val="21"/>
        </w:rPr>
      </w:pPr>
      <w:r>
        <w:rPr>
          <w:color w:val="000000"/>
          <w:szCs w:val="21"/>
        </w:rPr>
        <w:t xml:space="preserve"> 100. The best title of the passage is____.</w:t>
      </w:r>
    </w:p>
    <w:p w:rsidR="00B97777" w:rsidRDefault="00B97777">
      <w:pPr>
        <w:tabs>
          <w:tab w:val="left" w:pos="4620"/>
        </w:tabs>
        <w:rPr>
          <w:color w:val="000000"/>
          <w:szCs w:val="21"/>
        </w:rPr>
      </w:pPr>
      <w:r>
        <w:rPr>
          <w:color w:val="000000"/>
          <w:szCs w:val="21"/>
        </w:rPr>
        <w:t xml:space="preserve"> A. The French Way of Work </w:t>
      </w:r>
    </w:p>
    <w:p w:rsidR="00B97777" w:rsidRDefault="00B97777">
      <w:pPr>
        <w:tabs>
          <w:tab w:val="left" w:pos="4620"/>
        </w:tabs>
        <w:rPr>
          <w:color w:val="000000"/>
          <w:szCs w:val="21"/>
        </w:rPr>
      </w:pPr>
      <w:r>
        <w:rPr>
          <w:color w:val="000000"/>
          <w:szCs w:val="21"/>
        </w:rPr>
        <w:t xml:space="preserve"> B. French Worker’s Attitude</w:t>
      </w:r>
    </w:p>
    <w:p w:rsidR="00B97777" w:rsidRDefault="00B97777">
      <w:pPr>
        <w:tabs>
          <w:tab w:val="left" w:pos="4620"/>
        </w:tabs>
        <w:rPr>
          <w:color w:val="000000"/>
          <w:szCs w:val="21"/>
        </w:rPr>
      </w:pPr>
      <w:r>
        <w:rPr>
          <w:color w:val="000000"/>
          <w:szCs w:val="21"/>
        </w:rPr>
        <w:t xml:space="preserve"> C. French Management Methods</w:t>
      </w:r>
    </w:p>
    <w:p w:rsidR="00B97777" w:rsidRDefault="00B97777">
      <w:pPr>
        <w:tabs>
          <w:tab w:val="left" w:pos="4620"/>
        </w:tabs>
        <w:rPr>
          <w:color w:val="000000"/>
          <w:szCs w:val="21"/>
        </w:rPr>
      </w:pPr>
      <w:r>
        <w:rPr>
          <w:color w:val="000000"/>
          <w:szCs w:val="21"/>
        </w:rPr>
        <w:t xml:space="preserve"> D. French Relationship with Work</w:t>
      </w:r>
    </w:p>
    <w:p w:rsidR="00B97777" w:rsidRDefault="00B97777">
      <w:pPr>
        <w:tabs>
          <w:tab w:val="left" w:pos="4620"/>
        </w:tabs>
        <w:rPr>
          <w:b/>
          <w:bCs/>
          <w:color w:val="000000"/>
          <w:szCs w:val="21"/>
        </w:rPr>
      </w:pPr>
    </w:p>
    <w:p w:rsidR="00B97777" w:rsidRDefault="00B97777">
      <w:pPr>
        <w:tabs>
          <w:tab w:val="left" w:pos="4620"/>
        </w:tabs>
        <w:rPr>
          <w:b/>
          <w:bCs/>
          <w:color w:val="000000"/>
          <w:szCs w:val="21"/>
        </w:rPr>
      </w:pPr>
      <w:r>
        <w:rPr>
          <w:b/>
          <w:bCs/>
          <w:color w:val="000000"/>
          <w:szCs w:val="21"/>
        </w:rPr>
        <w:t xml:space="preserve">PART VI WRITING </w:t>
      </w:r>
    </w:p>
    <w:p w:rsidR="00B97777" w:rsidRDefault="00B97777">
      <w:pPr>
        <w:tabs>
          <w:tab w:val="left" w:pos="4620"/>
        </w:tabs>
        <w:rPr>
          <w:b/>
          <w:bCs/>
          <w:color w:val="000000"/>
          <w:szCs w:val="21"/>
        </w:rPr>
      </w:pPr>
      <w:r>
        <w:rPr>
          <w:b/>
          <w:bCs/>
          <w:color w:val="000000"/>
          <w:szCs w:val="21"/>
        </w:rPr>
        <w:t xml:space="preserve">SECTION A COMPOSITION </w:t>
      </w:r>
    </w:p>
    <w:p w:rsidR="00B97777" w:rsidRDefault="00B97777">
      <w:pPr>
        <w:tabs>
          <w:tab w:val="left" w:pos="4620"/>
        </w:tabs>
        <w:rPr>
          <w:color w:val="000000"/>
          <w:szCs w:val="21"/>
        </w:rPr>
      </w:pPr>
      <w:r>
        <w:rPr>
          <w:color w:val="000000"/>
          <w:szCs w:val="21"/>
        </w:rPr>
        <w:t xml:space="preserve"> The Double Ninth Festival is a traditional Chinese day to pay respect to the elderly. Recently, several volunteers visited the home for the aged and help washed their feet. However, an old lady turned out to have been taken care of seven times by different volunteers. Some people think highly of such ways to show concern for the elderly, while others cast doubt upon the actual effect of caring for the elderly on a single day. What do you think is the best way to pay respect to the elderly?</w:t>
      </w:r>
    </w:p>
    <w:p w:rsidR="00B97777" w:rsidRDefault="00B97777">
      <w:pPr>
        <w:tabs>
          <w:tab w:val="left" w:pos="4620"/>
        </w:tabs>
        <w:rPr>
          <w:color w:val="000000"/>
          <w:szCs w:val="21"/>
        </w:rPr>
      </w:pPr>
      <w:r>
        <w:rPr>
          <w:color w:val="000000"/>
          <w:szCs w:val="21"/>
        </w:rPr>
        <w:t xml:space="preserve"> Write on ANSWER THREE a composition of about 200 words on the following topic:</w:t>
      </w:r>
    </w:p>
    <w:p w:rsidR="00B97777" w:rsidRDefault="00B97777">
      <w:pPr>
        <w:tabs>
          <w:tab w:val="left" w:pos="4620"/>
        </w:tabs>
        <w:rPr>
          <w:color w:val="000000"/>
          <w:szCs w:val="21"/>
        </w:rPr>
      </w:pPr>
      <w:r>
        <w:rPr>
          <w:color w:val="000000"/>
          <w:szCs w:val="21"/>
        </w:rPr>
        <w:t>The Best Way to Respect to the Elderly</w:t>
      </w:r>
    </w:p>
    <w:p w:rsidR="00B97777" w:rsidRDefault="00B97777">
      <w:pPr>
        <w:tabs>
          <w:tab w:val="left" w:pos="4620"/>
        </w:tabs>
        <w:rPr>
          <w:color w:val="000000"/>
          <w:szCs w:val="21"/>
        </w:rPr>
      </w:pPr>
      <w:r>
        <w:rPr>
          <w:color w:val="000000"/>
          <w:szCs w:val="21"/>
        </w:rPr>
        <w:t>You are to write in three parts.</w:t>
      </w:r>
    </w:p>
    <w:p w:rsidR="00B97777" w:rsidRDefault="00B97777">
      <w:pPr>
        <w:tabs>
          <w:tab w:val="left" w:pos="4620"/>
        </w:tabs>
        <w:rPr>
          <w:color w:val="000000"/>
          <w:szCs w:val="21"/>
        </w:rPr>
      </w:pPr>
      <w:r>
        <w:rPr>
          <w:color w:val="000000"/>
          <w:szCs w:val="21"/>
        </w:rPr>
        <w:t>In the first part, state specifically what your opinion is.</w:t>
      </w:r>
    </w:p>
    <w:p w:rsidR="00B97777" w:rsidRDefault="00B97777">
      <w:pPr>
        <w:tabs>
          <w:tab w:val="left" w:pos="4620"/>
        </w:tabs>
        <w:rPr>
          <w:color w:val="000000"/>
          <w:szCs w:val="21"/>
        </w:rPr>
      </w:pPr>
      <w:r>
        <w:rPr>
          <w:color w:val="000000"/>
          <w:szCs w:val="21"/>
        </w:rPr>
        <w:t>In the second part, provide one or two reasons to support your opinion.</w:t>
      </w:r>
    </w:p>
    <w:p w:rsidR="00B97777" w:rsidRDefault="00B97777">
      <w:pPr>
        <w:tabs>
          <w:tab w:val="left" w:pos="4620"/>
        </w:tabs>
        <w:rPr>
          <w:color w:val="000000"/>
          <w:szCs w:val="21"/>
        </w:rPr>
      </w:pPr>
      <w:r>
        <w:rPr>
          <w:color w:val="000000"/>
          <w:szCs w:val="21"/>
        </w:rPr>
        <w:t>In the last part, bring what you have written to a natural conclusion or make a summary.</w:t>
      </w:r>
    </w:p>
    <w:p w:rsidR="00B97777" w:rsidRDefault="00B97777">
      <w:pPr>
        <w:tabs>
          <w:tab w:val="left" w:pos="4620"/>
        </w:tabs>
        <w:rPr>
          <w:color w:val="000000"/>
          <w:szCs w:val="21"/>
        </w:rPr>
      </w:pPr>
      <w:r>
        <w:rPr>
          <w:color w:val="000000"/>
          <w:szCs w:val="21"/>
        </w:rPr>
        <w:t>Marks will be awarded for content, organization, language and appropriateness. Failure to follow the instructions may result in a loss of marks.</w:t>
      </w:r>
    </w:p>
    <w:p w:rsidR="00B97777" w:rsidRDefault="00B97777">
      <w:pPr>
        <w:tabs>
          <w:tab w:val="left" w:pos="4620"/>
        </w:tabs>
        <w:rPr>
          <w:color w:val="000000"/>
          <w:szCs w:val="21"/>
        </w:rPr>
      </w:pPr>
      <w:r>
        <w:rPr>
          <w:color w:val="000000"/>
          <w:szCs w:val="21"/>
        </w:rPr>
        <w:t xml:space="preserve"> </w:t>
      </w:r>
    </w:p>
    <w:p w:rsidR="00B97777" w:rsidRDefault="00B97777">
      <w:pPr>
        <w:tabs>
          <w:tab w:val="left" w:pos="4620"/>
        </w:tabs>
        <w:rPr>
          <w:b/>
          <w:bCs/>
          <w:color w:val="000000"/>
          <w:szCs w:val="21"/>
        </w:rPr>
      </w:pPr>
      <w:r>
        <w:rPr>
          <w:b/>
          <w:bCs/>
          <w:color w:val="000000"/>
          <w:szCs w:val="21"/>
        </w:rPr>
        <w:t>SECTION B   NOTE-WRITING</w:t>
      </w:r>
    </w:p>
    <w:p w:rsidR="00B97777" w:rsidRDefault="00B97777">
      <w:pPr>
        <w:tabs>
          <w:tab w:val="left" w:pos="4620"/>
        </w:tabs>
        <w:rPr>
          <w:b/>
          <w:bCs/>
          <w:color w:val="000000"/>
          <w:szCs w:val="21"/>
        </w:rPr>
      </w:pPr>
      <w:r>
        <w:rPr>
          <w:b/>
          <w:bCs/>
          <w:color w:val="000000"/>
          <w:szCs w:val="21"/>
        </w:rPr>
        <w:t xml:space="preserve">   Write on ANSWER SHEET THREE a note of about 50-60 words based on the following situation:</w:t>
      </w:r>
    </w:p>
    <w:p w:rsidR="00B97777" w:rsidRDefault="00B97777">
      <w:pPr>
        <w:tabs>
          <w:tab w:val="left" w:pos="4620"/>
        </w:tabs>
        <w:rPr>
          <w:b/>
          <w:bCs/>
          <w:color w:val="000000"/>
          <w:szCs w:val="21"/>
        </w:rPr>
      </w:pPr>
      <w:r>
        <w:rPr>
          <w:b/>
          <w:bCs/>
          <w:color w:val="000000"/>
          <w:szCs w:val="21"/>
        </w:rPr>
        <w:t>Your friend Michael has just won the first prize in the National English Speech Contest.</w:t>
      </w:r>
    </w:p>
    <w:p w:rsidR="00B97777" w:rsidRDefault="00B97777">
      <w:pPr>
        <w:tabs>
          <w:tab w:val="left" w:pos="4620"/>
        </w:tabs>
        <w:rPr>
          <w:b/>
          <w:bCs/>
          <w:color w:val="000000"/>
          <w:szCs w:val="21"/>
        </w:rPr>
      </w:pPr>
      <w:r>
        <w:rPr>
          <w:b/>
          <w:bCs/>
          <w:color w:val="000000"/>
          <w:szCs w:val="21"/>
        </w:rPr>
        <w:t>Write him a note to congratulate him.</w:t>
      </w:r>
    </w:p>
    <w:p w:rsidR="00B97777" w:rsidRDefault="00B97777">
      <w:pPr>
        <w:tabs>
          <w:tab w:val="left" w:pos="4620"/>
        </w:tabs>
        <w:rPr>
          <w:b/>
          <w:bCs/>
          <w:color w:val="000000"/>
          <w:szCs w:val="21"/>
        </w:rPr>
      </w:pPr>
      <w:r>
        <w:rPr>
          <w:b/>
          <w:bCs/>
          <w:color w:val="000000"/>
          <w:szCs w:val="21"/>
        </w:rPr>
        <w:t xml:space="preserve">   Marks will be awarded for content, organization, language and appropriateness.</w:t>
      </w:r>
    </w:p>
    <w:p w:rsidR="00B97777" w:rsidRDefault="00B97777">
      <w:pPr>
        <w:tabs>
          <w:tab w:val="left" w:pos="4620"/>
        </w:tabs>
        <w:rPr>
          <w:color w:val="000000"/>
          <w:szCs w:val="21"/>
        </w:rPr>
      </w:pPr>
      <w:r>
        <w:rPr>
          <w:color w:val="000000"/>
          <w:szCs w:val="21"/>
        </w:rPr>
        <w:t>31-35</w:t>
      </w:r>
      <w:r>
        <w:rPr>
          <w:rFonts w:hint="eastAsia"/>
          <w:color w:val="000000"/>
          <w:szCs w:val="21"/>
        </w:rPr>
        <w:t>：</w:t>
      </w:r>
      <w:r>
        <w:rPr>
          <w:color w:val="000000"/>
          <w:szCs w:val="21"/>
        </w:rPr>
        <w:t>D B A A C          36-40</w:t>
      </w:r>
      <w:r>
        <w:rPr>
          <w:rFonts w:hint="eastAsia"/>
          <w:color w:val="000000"/>
          <w:szCs w:val="21"/>
        </w:rPr>
        <w:t>：</w:t>
      </w:r>
      <w:r>
        <w:rPr>
          <w:color w:val="000000"/>
          <w:szCs w:val="21"/>
        </w:rPr>
        <w:t xml:space="preserve"> B B C A D</w:t>
      </w:r>
    </w:p>
    <w:p w:rsidR="00B97777" w:rsidRDefault="00B97777" w:rsidP="00A33E3F">
      <w:pPr>
        <w:tabs>
          <w:tab w:val="left" w:pos="4620"/>
        </w:tabs>
        <w:ind w:left="31680" w:hangingChars="100" w:firstLine="31680"/>
        <w:rPr>
          <w:color w:val="000000"/>
          <w:szCs w:val="21"/>
        </w:rPr>
      </w:pPr>
      <w:r>
        <w:rPr>
          <w:color w:val="000000"/>
          <w:szCs w:val="21"/>
        </w:rPr>
        <w:t>41-45</w:t>
      </w:r>
      <w:r>
        <w:rPr>
          <w:rFonts w:hint="eastAsia"/>
          <w:color w:val="000000"/>
          <w:szCs w:val="21"/>
        </w:rPr>
        <w:t>：</w:t>
      </w:r>
      <w:r>
        <w:rPr>
          <w:color w:val="000000"/>
          <w:szCs w:val="21"/>
        </w:rPr>
        <w:t>D C A A B          46-50</w:t>
      </w:r>
      <w:r>
        <w:rPr>
          <w:rFonts w:hint="eastAsia"/>
          <w:color w:val="000000"/>
          <w:szCs w:val="21"/>
        </w:rPr>
        <w:t>：</w:t>
      </w:r>
      <w:r>
        <w:rPr>
          <w:color w:val="000000"/>
          <w:szCs w:val="21"/>
        </w:rPr>
        <w:t xml:space="preserve">C C D B D    </w:t>
      </w:r>
    </w:p>
    <w:p w:rsidR="00B97777" w:rsidRDefault="00B97777" w:rsidP="00A33E3F">
      <w:pPr>
        <w:tabs>
          <w:tab w:val="left" w:pos="4620"/>
        </w:tabs>
        <w:ind w:left="31680" w:hangingChars="100" w:firstLine="31680"/>
        <w:rPr>
          <w:color w:val="000000"/>
          <w:szCs w:val="21"/>
        </w:rPr>
      </w:pPr>
      <w:r>
        <w:rPr>
          <w:color w:val="000000"/>
          <w:szCs w:val="21"/>
        </w:rPr>
        <w:t>51-55:C C D C A            56–60:D A C C D</w:t>
      </w:r>
    </w:p>
    <w:p w:rsidR="00B97777" w:rsidRDefault="00B97777">
      <w:pPr>
        <w:tabs>
          <w:tab w:val="left" w:pos="4620"/>
        </w:tabs>
        <w:rPr>
          <w:color w:val="000000"/>
          <w:szCs w:val="21"/>
        </w:rPr>
      </w:pPr>
    </w:p>
    <w:p w:rsidR="00B97777" w:rsidRDefault="00B97777">
      <w:pPr>
        <w:tabs>
          <w:tab w:val="left" w:pos="4620"/>
        </w:tabs>
        <w:rPr>
          <w:color w:val="000000"/>
          <w:szCs w:val="21"/>
        </w:rPr>
      </w:pPr>
      <w:r>
        <w:rPr>
          <w:color w:val="000000"/>
          <w:szCs w:val="21"/>
        </w:rPr>
        <w:t xml:space="preserve">  61-65:B C A C D            66-70:D C A A B</w:t>
      </w:r>
    </w:p>
    <w:p w:rsidR="00B97777" w:rsidRDefault="00B97777">
      <w:pPr>
        <w:tabs>
          <w:tab w:val="left" w:pos="4620"/>
        </w:tabs>
        <w:rPr>
          <w:color w:val="000000"/>
          <w:szCs w:val="21"/>
        </w:rPr>
      </w:pPr>
      <w:r>
        <w:rPr>
          <w:color w:val="000000"/>
          <w:szCs w:val="21"/>
        </w:rPr>
        <w:t xml:space="preserve">  71-75:D A B B C            76-80:A A D B C</w:t>
      </w:r>
    </w:p>
    <w:p w:rsidR="00B97777" w:rsidRDefault="00B97777" w:rsidP="00A33E3F">
      <w:pPr>
        <w:tabs>
          <w:tab w:val="left" w:pos="4620"/>
        </w:tabs>
        <w:ind w:firstLineChars="100" w:firstLine="31680"/>
        <w:rPr>
          <w:color w:val="000000"/>
          <w:szCs w:val="21"/>
        </w:rPr>
      </w:pPr>
      <w:r>
        <w:rPr>
          <w:color w:val="000000"/>
          <w:szCs w:val="21"/>
        </w:rPr>
        <w:t>81-85:BDCCA              86-90:ABBCD</w:t>
      </w:r>
    </w:p>
    <w:p w:rsidR="00B97777" w:rsidRDefault="00B97777" w:rsidP="00A33E3F">
      <w:pPr>
        <w:tabs>
          <w:tab w:val="left" w:pos="4620"/>
        </w:tabs>
        <w:ind w:firstLineChars="100" w:firstLine="31680"/>
        <w:rPr>
          <w:color w:val="000000"/>
          <w:szCs w:val="21"/>
        </w:rPr>
      </w:pPr>
      <w:r>
        <w:rPr>
          <w:color w:val="000000"/>
          <w:szCs w:val="21"/>
        </w:rPr>
        <w:t>91-95:AADDA              96-100:CDBCA</w:t>
      </w:r>
    </w:p>
    <w:p w:rsidR="00B97777" w:rsidRDefault="00B97777">
      <w:pPr>
        <w:tabs>
          <w:tab w:val="left" w:pos="4620"/>
        </w:tabs>
        <w:ind w:firstLine="360"/>
        <w:jc w:val="center"/>
        <w:rPr>
          <w:color w:val="000000"/>
          <w:szCs w:val="21"/>
        </w:rPr>
      </w:pPr>
      <w:r>
        <w:rPr>
          <w:color w:val="000000"/>
          <w:szCs w:val="21"/>
        </w:rPr>
        <w:t>The Best Way to Pay Respect to the Elderly</w:t>
      </w:r>
    </w:p>
    <w:p w:rsidR="00B97777" w:rsidRDefault="00B97777">
      <w:pPr>
        <w:tabs>
          <w:tab w:val="left" w:pos="4620"/>
        </w:tabs>
        <w:ind w:firstLine="360"/>
        <w:rPr>
          <w:color w:val="000000"/>
          <w:szCs w:val="21"/>
        </w:rPr>
      </w:pPr>
      <w:r>
        <w:rPr>
          <w:color w:val="000000"/>
          <w:szCs w:val="21"/>
        </w:rPr>
        <w:t xml:space="preserve">   With the Double Ninth Festival around the corner, a large number of organizations do something to show their concern for the elderly. This has aroused different reactions among the public s to the best way to pay respect to the elderly. As far as I’m concerned, we’d better care for the elderly in normal times rather than on a single day.</w:t>
      </w:r>
    </w:p>
    <w:p w:rsidR="00B97777" w:rsidRDefault="00B97777">
      <w:pPr>
        <w:tabs>
          <w:tab w:val="left" w:pos="4620"/>
        </w:tabs>
        <w:ind w:firstLine="360"/>
        <w:rPr>
          <w:color w:val="000000"/>
          <w:szCs w:val="21"/>
        </w:rPr>
      </w:pPr>
      <w:r>
        <w:rPr>
          <w:color w:val="000000"/>
          <w:szCs w:val="21"/>
        </w:rPr>
        <w:t>First of all, caring for the elderly is something practical and significant instead of formality. With the accelerating pace of social development, many young men focus on career to the point of neglecting the elderly so that they regard Double Ninth Festival as the only occasion to show concern for the elderly by sending gifts. Nevertheless, only by taking care of the elderly in everyday life can the virtue of being filial be passed down from one generation to another. Besides, showing concern for the elderly on a single day but leaving them for the rest of year can do nothing but make them lonelier and more isolated. For example, after being washed feet seven times, the old lady might be left untended and disappointed.</w:t>
      </w:r>
    </w:p>
    <w:p w:rsidR="00B97777" w:rsidRDefault="00B97777">
      <w:pPr>
        <w:tabs>
          <w:tab w:val="left" w:pos="4620"/>
        </w:tabs>
        <w:ind w:firstLine="360"/>
        <w:rPr>
          <w:color w:val="000000"/>
          <w:szCs w:val="21"/>
        </w:rPr>
      </w:pPr>
      <w:r>
        <w:rPr>
          <w:color w:val="000000"/>
          <w:szCs w:val="21"/>
        </w:rPr>
        <w:t xml:space="preserve">  Thus, it is safe to say that we’d better pay respect to the elderly regularly. Caring for them on a special festival but leaving them alone most of the time will only lead to an increasing feeling of loneliness.</w:t>
      </w:r>
    </w:p>
    <w:p w:rsidR="00B97777" w:rsidRDefault="00B97777">
      <w:pPr>
        <w:tabs>
          <w:tab w:val="left" w:pos="4620"/>
        </w:tabs>
        <w:ind w:firstLine="360"/>
        <w:rPr>
          <w:color w:val="000000"/>
          <w:szCs w:val="21"/>
        </w:rPr>
      </w:pPr>
    </w:p>
    <w:p w:rsidR="00B97777" w:rsidRDefault="00B97777">
      <w:pPr>
        <w:tabs>
          <w:tab w:val="left" w:pos="4620"/>
        </w:tabs>
        <w:ind w:firstLine="360"/>
        <w:rPr>
          <w:color w:val="000000"/>
          <w:szCs w:val="21"/>
        </w:rPr>
      </w:pPr>
    </w:p>
    <w:p w:rsidR="00B97777" w:rsidRDefault="00B97777">
      <w:pPr>
        <w:tabs>
          <w:tab w:val="left" w:pos="4620"/>
        </w:tabs>
        <w:ind w:firstLine="360"/>
        <w:rPr>
          <w:color w:val="000000"/>
          <w:szCs w:val="21"/>
        </w:rPr>
      </w:pPr>
      <w:r>
        <w:rPr>
          <w:color w:val="000000"/>
          <w:szCs w:val="21"/>
        </w:rPr>
        <w:t>NOTE—WRITING</w:t>
      </w:r>
    </w:p>
    <w:p w:rsidR="00B97777" w:rsidRDefault="00B97777">
      <w:pPr>
        <w:tabs>
          <w:tab w:val="left" w:pos="4620"/>
        </w:tabs>
        <w:ind w:firstLine="360"/>
        <w:jc w:val="left"/>
        <w:rPr>
          <w:color w:val="000000"/>
          <w:szCs w:val="21"/>
        </w:rPr>
      </w:pPr>
      <w:r>
        <w:rPr>
          <w:color w:val="000000"/>
          <w:szCs w:val="21"/>
        </w:rPr>
        <w:t xml:space="preserve">                               Apr.19</w:t>
      </w:r>
      <w:r>
        <w:rPr>
          <w:color w:val="000000"/>
          <w:szCs w:val="21"/>
          <w:vertAlign w:val="superscript"/>
        </w:rPr>
        <w:t>th</w:t>
      </w:r>
      <w:r>
        <w:rPr>
          <w:color w:val="000000"/>
          <w:szCs w:val="21"/>
        </w:rPr>
        <w:t>, 2014</w:t>
      </w:r>
    </w:p>
    <w:p w:rsidR="00B97777" w:rsidRDefault="00B97777">
      <w:pPr>
        <w:tabs>
          <w:tab w:val="left" w:pos="4620"/>
        </w:tabs>
        <w:ind w:firstLine="360"/>
        <w:jc w:val="left"/>
        <w:rPr>
          <w:color w:val="000000"/>
          <w:szCs w:val="21"/>
        </w:rPr>
      </w:pPr>
      <w:r>
        <w:rPr>
          <w:color w:val="000000"/>
          <w:szCs w:val="21"/>
        </w:rPr>
        <w:t>Dear Michael,</w:t>
      </w:r>
    </w:p>
    <w:p w:rsidR="00B97777" w:rsidRDefault="00B97777">
      <w:pPr>
        <w:tabs>
          <w:tab w:val="left" w:pos="4620"/>
        </w:tabs>
        <w:ind w:firstLine="360"/>
        <w:jc w:val="left"/>
        <w:rPr>
          <w:color w:val="000000"/>
          <w:szCs w:val="21"/>
        </w:rPr>
      </w:pPr>
      <w:r>
        <w:rPr>
          <w:color w:val="000000"/>
          <w:szCs w:val="21"/>
        </w:rPr>
        <w:t xml:space="preserve">    I have learnt that you have just won the first prize in the National English Speech Contest. I’d like to extend my heartfelt congratulations to you. Your hard work and talent really deserve such an honor. We are so proud of you. You’ve set an excellent example for us. Again, my congratulations and best wishes to you!</w:t>
      </w:r>
    </w:p>
    <w:p w:rsidR="00B97777" w:rsidRDefault="00B97777">
      <w:pPr>
        <w:tabs>
          <w:tab w:val="left" w:pos="4620"/>
        </w:tabs>
        <w:ind w:firstLine="360"/>
        <w:jc w:val="left"/>
        <w:rPr>
          <w:color w:val="000000"/>
          <w:szCs w:val="21"/>
        </w:rPr>
      </w:pPr>
      <w:r>
        <w:rPr>
          <w:color w:val="000000"/>
          <w:szCs w:val="21"/>
        </w:rPr>
        <w:t xml:space="preserve">                              Yours faithfully,</w:t>
      </w:r>
    </w:p>
    <w:p w:rsidR="00B97777" w:rsidRDefault="00B97777">
      <w:pPr>
        <w:tabs>
          <w:tab w:val="left" w:pos="4620"/>
        </w:tabs>
        <w:ind w:firstLine="360"/>
        <w:jc w:val="left"/>
        <w:rPr>
          <w:color w:val="000000"/>
          <w:szCs w:val="21"/>
        </w:rPr>
      </w:pPr>
      <w:r>
        <w:rPr>
          <w:color w:val="000000"/>
          <w:szCs w:val="21"/>
        </w:rPr>
        <w:t xml:space="preserve">                                        Jack</w:t>
      </w:r>
    </w:p>
    <w:p w:rsidR="00B97777" w:rsidRDefault="00B97777">
      <w:pPr>
        <w:tabs>
          <w:tab w:val="left" w:pos="4620"/>
        </w:tabs>
        <w:ind w:firstLine="360"/>
        <w:jc w:val="left"/>
        <w:rPr>
          <w:color w:val="000000"/>
          <w:szCs w:val="21"/>
        </w:rPr>
      </w:pPr>
    </w:p>
    <w:p w:rsidR="00B97777" w:rsidRDefault="00B97777">
      <w:pPr>
        <w:tabs>
          <w:tab w:val="left" w:pos="4620"/>
        </w:tabs>
        <w:rPr>
          <w:szCs w:val="21"/>
        </w:rPr>
      </w:pPr>
    </w:p>
    <w:p w:rsidR="00B97777" w:rsidRDefault="00B97777">
      <w:r>
        <w:t xml:space="preserve"> </w:t>
      </w:r>
    </w:p>
    <w:p w:rsidR="00B97777" w:rsidRDefault="00B97777">
      <w:pPr>
        <w:rPr>
          <w:b/>
          <w:szCs w:val="21"/>
        </w:rPr>
      </w:pPr>
      <w:r>
        <w:rPr>
          <w:b/>
          <w:szCs w:val="21"/>
        </w:rPr>
        <w:t xml:space="preserve">                                                         </w:t>
      </w:r>
    </w:p>
    <w:p w:rsidR="00B97777" w:rsidRDefault="00B97777" w:rsidP="00A33E3F">
      <w:pPr>
        <w:ind w:leftChars="301" w:left="31680"/>
        <w:rPr>
          <w:b/>
          <w:szCs w:val="21"/>
        </w:rPr>
      </w:pPr>
    </w:p>
    <w:p w:rsidR="00B97777" w:rsidRDefault="00B97777">
      <w:pPr>
        <w:rPr>
          <w:szCs w:val="21"/>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p w:rsidR="00B97777" w:rsidRDefault="00B97777">
      <w:pPr>
        <w:rPr>
          <w:rFonts w:ascii="Times New Roman" w:hAnsi="Times New Roman"/>
        </w:rPr>
      </w:pPr>
    </w:p>
    <w:sectPr w:rsidR="00B97777" w:rsidSect="00BA455D">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777" w:rsidRDefault="00B97777" w:rsidP="00BA455D">
      <w:r>
        <w:separator/>
      </w:r>
    </w:p>
  </w:endnote>
  <w:endnote w:type="continuationSeparator" w:id="0">
    <w:p w:rsidR="00B97777" w:rsidRDefault="00B97777" w:rsidP="00BA45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77" w:rsidRDefault="00B97777">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v:textbox style="mso-fit-shape-to-text:t" inset="0,0,0,0">
            <w:txbxContent>
              <w:p w:rsidR="00B97777" w:rsidRDefault="00B97777">
                <w:pPr>
                  <w:snapToGrid w:val="0"/>
                  <w:rPr>
                    <w:sz w:val="18"/>
                  </w:rPr>
                </w:pPr>
                <w:fldSimple w:instr=" PAGE  \* MERGEFORMAT ">
                  <w:r w:rsidRPr="00A33E3F">
                    <w:rPr>
                      <w:noProof/>
                      <w:sz w:val="18"/>
                    </w:rPr>
                    <w:t>93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777" w:rsidRDefault="00B97777" w:rsidP="00BA455D">
      <w:r>
        <w:separator/>
      </w:r>
    </w:p>
  </w:footnote>
  <w:footnote w:type="continuationSeparator" w:id="0">
    <w:p w:rsidR="00B97777" w:rsidRDefault="00B97777" w:rsidP="00BA45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777" w:rsidRDefault="00B97777">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315F8"/>
    <w:multiLevelType w:val="multilevel"/>
    <w:tmpl w:val="031315F8"/>
    <w:lvl w:ilvl="0">
      <w:start w:val="1"/>
      <w:numFmt w:val="upperLetter"/>
      <w:lvlText w:val="%1."/>
      <w:lvlJc w:val="left"/>
      <w:pPr>
        <w:ind w:left="870" w:hanging="360"/>
      </w:pPr>
      <w:rPr>
        <w:rFonts w:cs="Times New Roman" w:hint="default"/>
      </w:rPr>
    </w:lvl>
    <w:lvl w:ilvl="1" w:tentative="1">
      <w:start w:val="1"/>
      <w:numFmt w:val="lowerLetter"/>
      <w:lvlText w:val="%2)"/>
      <w:lvlJc w:val="left"/>
      <w:pPr>
        <w:ind w:left="1350" w:hanging="420"/>
      </w:pPr>
      <w:rPr>
        <w:rFonts w:cs="Times New Roman"/>
      </w:rPr>
    </w:lvl>
    <w:lvl w:ilvl="2" w:tentative="1">
      <w:start w:val="1"/>
      <w:numFmt w:val="lowerRoman"/>
      <w:lvlText w:val="%3."/>
      <w:lvlJc w:val="right"/>
      <w:pPr>
        <w:ind w:left="1770" w:hanging="420"/>
      </w:pPr>
      <w:rPr>
        <w:rFonts w:cs="Times New Roman"/>
      </w:rPr>
    </w:lvl>
    <w:lvl w:ilvl="3" w:tentative="1">
      <w:start w:val="1"/>
      <w:numFmt w:val="decimal"/>
      <w:lvlText w:val="%4."/>
      <w:lvlJc w:val="left"/>
      <w:pPr>
        <w:ind w:left="2190" w:hanging="420"/>
      </w:pPr>
      <w:rPr>
        <w:rFonts w:cs="Times New Roman"/>
      </w:rPr>
    </w:lvl>
    <w:lvl w:ilvl="4" w:tentative="1">
      <w:start w:val="1"/>
      <w:numFmt w:val="lowerLetter"/>
      <w:lvlText w:val="%5)"/>
      <w:lvlJc w:val="left"/>
      <w:pPr>
        <w:ind w:left="2610" w:hanging="420"/>
      </w:pPr>
      <w:rPr>
        <w:rFonts w:cs="Times New Roman"/>
      </w:rPr>
    </w:lvl>
    <w:lvl w:ilvl="5" w:tentative="1">
      <w:start w:val="1"/>
      <w:numFmt w:val="lowerRoman"/>
      <w:lvlText w:val="%6."/>
      <w:lvlJc w:val="right"/>
      <w:pPr>
        <w:ind w:left="3030" w:hanging="420"/>
      </w:pPr>
      <w:rPr>
        <w:rFonts w:cs="Times New Roman"/>
      </w:rPr>
    </w:lvl>
    <w:lvl w:ilvl="6" w:tentative="1">
      <w:start w:val="1"/>
      <w:numFmt w:val="decimal"/>
      <w:lvlText w:val="%7."/>
      <w:lvlJc w:val="left"/>
      <w:pPr>
        <w:ind w:left="3450" w:hanging="420"/>
      </w:pPr>
      <w:rPr>
        <w:rFonts w:cs="Times New Roman"/>
      </w:rPr>
    </w:lvl>
    <w:lvl w:ilvl="7" w:tentative="1">
      <w:start w:val="1"/>
      <w:numFmt w:val="lowerLetter"/>
      <w:lvlText w:val="%8)"/>
      <w:lvlJc w:val="left"/>
      <w:pPr>
        <w:ind w:left="3870" w:hanging="420"/>
      </w:pPr>
      <w:rPr>
        <w:rFonts w:cs="Times New Roman"/>
      </w:rPr>
    </w:lvl>
    <w:lvl w:ilvl="8" w:tentative="1">
      <w:start w:val="1"/>
      <w:numFmt w:val="lowerRoman"/>
      <w:lvlText w:val="%9."/>
      <w:lvlJc w:val="right"/>
      <w:pPr>
        <w:ind w:left="4290" w:hanging="420"/>
      </w:pPr>
      <w:rPr>
        <w:rFonts w:cs="Times New Roman"/>
      </w:rPr>
    </w:lvl>
  </w:abstractNum>
  <w:abstractNum w:abstractNumId="1">
    <w:nsid w:val="03700473"/>
    <w:multiLevelType w:val="multilevel"/>
    <w:tmpl w:val="03700473"/>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2">
    <w:nsid w:val="047E77F8"/>
    <w:multiLevelType w:val="multilevel"/>
    <w:tmpl w:val="047E77F8"/>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3">
    <w:nsid w:val="0CE1497C"/>
    <w:multiLevelType w:val="multilevel"/>
    <w:tmpl w:val="0CE1497C"/>
    <w:lvl w:ilvl="0">
      <w:start w:val="1"/>
      <w:numFmt w:val="upperLetter"/>
      <w:lvlText w:val="%1."/>
      <w:lvlJc w:val="left"/>
      <w:pPr>
        <w:ind w:left="660" w:hanging="360"/>
      </w:pPr>
      <w:rPr>
        <w:rFonts w:cs="Times New Roman" w:hint="default"/>
      </w:rPr>
    </w:lvl>
    <w:lvl w:ilvl="1" w:tentative="1">
      <w:start w:val="1"/>
      <w:numFmt w:val="lowerLetter"/>
      <w:lvlText w:val="%2)"/>
      <w:lvlJc w:val="left"/>
      <w:pPr>
        <w:ind w:left="1140" w:hanging="420"/>
      </w:pPr>
      <w:rPr>
        <w:rFonts w:cs="Times New Roman"/>
      </w:rPr>
    </w:lvl>
    <w:lvl w:ilvl="2" w:tentative="1">
      <w:start w:val="1"/>
      <w:numFmt w:val="lowerRoman"/>
      <w:lvlText w:val="%3."/>
      <w:lvlJc w:val="right"/>
      <w:pPr>
        <w:ind w:left="1560" w:hanging="420"/>
      </w:pPr>
      <w:rPr>
        <w:rFonts w:cs="Times New Roman"/>
      </w:rPr>
    </w:lvl>
    <w:lvl w:ilvl="3" w:tentative="1">
      <w:start w:val="1"/>
      <w:numFmt w:val="decimal"/>
      <w:lvlText w:val="%4."/>
      <w:lvlJc w:val="left"/>
      <w:pPr>
        <w:ind w:left="1980" w:hanging="420"/>
      </w:pPr>
      <w:rPr>
        <w:rFonts w:cs="Times New Roman"/>
      </w:rPr>
    </w:lvl>
    <w:lvl w:ilvl="4" w:tentative="1">
      <w:start w:val="1"/>
      <w:numFmt w:val="lowerLetter"/>
      <w:lvlText w:val="%5)"/>
      <w:lvlJc w:val="left"/>
      <w:pPr>
        <w:ind w:left="2400" w:hanging="420"/>
      </w:pPr>
      <w:rPr>
        <w:rFonts w:cs="Times New Roman"/>
      </w:rPr>
    </w:lvl>
    <w:lvl w:ilvl="5" w:tentative="1">
      <w:start w:val="1"/>
      <w:numFmt w:val="lowerRoman"/>
      <w:lvlText w:val="%6."/>
      <w:lvlJc w:val="right"/>
      <w:pPr>
        <w:ind w:left="2820" w:hanging="420"/>
      </w:pPr>
      <w:rPr>
        <w:rFonts w:cs="Times New Roman"/>
      </w:rPr>
    </w:lvl>
    <w:lvl w:ilvl="6" w:tentative="1">
      <w:start w:val="1"/>
      <w:numFmt w:val="decimal"/>
      <w:lvlText w:val="%7."/>
      <w:lvlJc w:val="left"/>
      <w:pPr>
        <w:ind w:left="3240" w:hanging="420"/>
      </w:pPr>
      <w:rPr>
        <w:rFonts w:cs="Times New Roman"/>
      </w:rPr>
    </w:lvl>
    <w:lvl w:ilvl="7" w:tentative="1">
      <w:start w:val="1"/>
      <w:numFmt w:val="lowerLetter"/>
      <w:lvlText w:val="%8)"/>
      <w:lvlJc w:val="left"/>
      <w:pPr>
        <w:ind w:left="3660" w:hanging="420"/>
      </w:pPr>
      <w:rPr>
        <w:rFonts w:cs="Times New Roman"/>
      </w:rPr>
    </w:lvl>
    <w:lvl w:ilvl="8" w:tentative="1">
      <w:start w:val="1"/>
      <w:numFmt w:val="lowerRoman"/>
      <w:lvlText w:val="%9."/>
      <w:lvlJc w:val="right"/>
      <w:pPr>
        <w:ind w:left="4080" w:hanging="420"/>
      </w:pPr>
      <w:rPr>
        <w:rFonts w:cs="Times New Roman"/>
      </w:rPr>
    </w:lvl>
  </w:abstractNum>
  <w:abstractNum w:abstractNumId="4">
    <w:nsid w:val="0D065013"/>
    <w:multiLevelType w:val="multilevel"/>
    <w:tmpl w:val="0D065013"/>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5">
    <w:nsid w:val="0D1E7B23"/>
    <w:multiLevelType w:val="multilevel"/>
    <w:tmpl w:val="0D1E7B23"/>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6">
    <w:nsid w:val="0DFE7A0D"/>
    <w:multiLevelType w:val="multilevel"/>
    <w:tmpl w:val="0DFE7A0D"/>
    <w:lvl w:ilvl="0">
      <w:start w:val="1"/>
      <w:numFmt w:val="upperLetter"/>
      <w:lvlText w:val="%1."/>
      <w:lvlJc w:val="left"/>
      <w:pPr>
        <w:ind w:left="660" w:hanging="360"/>
      </w:pPr>
      <w:rPr>
        <w:rFonts w:cs="Times New Roman" w:hint="default"/>
      </w:rPr>
    </w:lvl>
    <w:lvl w:ilvl="1" w:tentative="1">
      <w:start w:val="1"/>
      <w:numFmt w:val="lowerLetter"/>
      <w:lvlText w:val="%2)"/>
      <w:lvlJc w:val="left"/>
      <w:pPr>
        <w:ind w:left="1140" w:hanging="420"/>
      </w:pPr>
      <w:rPr>
        <w:rFonts w:cs="Times New Roman"/>
      </w:rPr>
    </w:lvl>
    <w:lvl w:ilvl="2" w:tentative="1">
      <w:start w:val="1"/>
      <w:numFmt w:val="lowerRoman"/>
      <w:lvlText w:val="%3."/>
      <w:lvlJc w:val="right"/>
      <w:pPr>
        <w:ind w:left="1560" w:hanging="420"/>
      </w:pPr>
      <w:rPr>
        <w:rFonts w:cs="Times New Roman"/>
      </w:rPr>
    </w:lvl>
    <w:lvl w:ilvl="3" w:tentative="1">
      <w:start w:val="1"/>
      <w:numFmt w:val="decimal"/>
      <w:lvlText w:val="%4."/>
      <w:lvlJc w:val="left"/>
      <w:pPr>
        <w:ind w:left="1980" w:hanging="420"/>
      </w:pPr>
      <w:rPr>
        <w:rFonts w:cs="Times New Roman"/>
      </w:rPr>
    </w:lvl>
    <w:lvl w:ilvl="4" w:tentative="1">
      <w:start w:val="1"/>
      <w:numFmt w:val="lowerLetter"/>
      <w:lvlText w:val="%5)"/>
      <w:lvlJc w:val="left"/>
      <w:pPr>
        <w:ind w:left="2400" w:hanging="420"/>
      </w:pPr>
      <w:rPr>
        <w:rFonts w:cs="Times New Roman"/>
      </w:rPr>
    </w:lvl>
    <w:lvl w:ilvl="5" w:tentative="1">
      <w:start w:val="1"/>
      <w:numFmt w:val="lowerRoman"/>
      <w:lvlText w:val="%6."/>
      <w:lvlJc w:val="right"/>
      <w:pPr>
        <w:ind w:left="2820" w:hanging="420"/>
      </w:pPr>
      <w:rPr>
        <w:rFonts w:cs="Times New Roman"/>
      </w:rPr>
    </w:lvl>
    <w:lvl w:ilvl="6" w:tentative="1">
      <w:start w:val="1"/>
      <w:numFmt w:val="decimal"/>
      <w:lvlText w:val="%7."/>
      <w:lvlJc w:val="left"/>
      <w:pPr>
        <w:ind w:left="3240" w:hanging="420"/>
      </w:pPr>
      <w:rPr>
        <w:rFonts w:cs="Times New Roman"/>
      </w:rPr>
    </w:lvl>
    <w:lvl w:ilvl="7" w:tentative="1">
      <w:start w:val="1"/>
      <w:numFmt w:val="lowerLetter"/>
      <w:lvlText w:val="%8)"/>
      <w:lvlJc w:val="left"/>
      <w:pPr>
        <w:ind w:left="3660" w:hanging="420"/>
      </w:pPr>
      <w:rPr>
        <w:rFonts w:cs="Times New Roman"/>
      </w:rPr>
    </w:lvl>
    <w:lvl w:ilvl="8" w:tentative="1">
      <w:start w:val="1"/>
      <w:numFmt w:val="lowerRoman"/>
      <w:lvlText w:val="%9."/>
      <w:lvlJc w:val="right"/>
      <w:pPr>
        <w:ind w:left="4080" w:hanging="420"/>
      </w:pPr>
      <w:rPr>
        <w:rFonts w:cs="Times New Roman"/>
      </w:rPr>
    </w:lvl>
  </w:abstractNum>
  <w:abstractNum w:abstractNumId="7">
    <w:nsid w:val="0EA45CAE"/>
    <w:multiLevelType w:val="multilevel"/>
    <w:tmpl w:val="0EA45CAE"/>
    <w:lvl w:ilvl="0">
      <w:start w:val="1"/>
      <w:numFmt w:val="upperLetter"/>
      <w:lvlText w:val="%1."/>
      <w:lvlJc w:val="left"/>
      <w:pPr>
        <w:ind w:left="885" w:hanging="360"/>
      </w:pPr>
      <w:rPr>
        <w:rFonts w:cs="Times New Roman" w:hint="default"/>
      </w:rPr>
    </w:lvl>
    <w:lvl w:ilvl="1" w:tentative="1">
      <w:start w:val="1"/>
      <w:numFmt w:val="lowerLetter"/>
      <w:lvlText w:val="%2)"/>
      <w:lvlJc w:val="left"/>
      <w:pPr>
        <w:ind w:left="1365" w:hanging="420"/>
      </w:pPr>
      <w:rPr>
        <w:rFonts w:cs="Times New Roman"/>
      </w:rPr>
    </w:lvl>
    <w:lvl w:ilvl="2" w:tentative="1">
      <w:start w:val="1"/>
      <w:numFmt w:val="lowerRoman"/>
      <w:lvlText w:val="%3."/>
      <w:lvlJc w:val="right"/>
      <w:pPr>
        <w:ind w:left="1785" w:hanging="420"/>
      </w:pPr>
      <w:rPr>
        <w:rFonts w:cs="Times New Roman"/>
      </w:rPr>
    </w:lvl>
    <w:lvl w:ilvl="3" w:tentative="1">
      <w:start w:val="1"/>
      <w:numFmt w:val="decimal"/>
      <w:lvlText w:val="%4."/>
      <w:lvlJc w:val="left"/>
      <w:pPr>
        <w:ind w:left="2205" w:hanging="420"/>
      </w:pPr>
      <w:rPr>
        <w:rFonts w:cs="Times New Roman"/>
      </w:rPr>
    </w:lvl>
    <w:lvl w:ilvl="4" w:tentative="1">
      <w:start w:val="1"/>
      <w:numFmt w:val="lowerLetter"/>
      <w:lvlText w:val="%5)"/>
      <w:lvlJc w:val="left"/>
      <w:pPr>
        <w:ind w:left="2625" w:hanging="420"/>
      </w:pPr>
      <w:rPr>
        <w:rFonts w:cs="Times New Roman"/>
      </w:rPr>
    </w:lvl>
    <w:lvl w:ilvl="5" w:tentative="1">
      <w:start w:val="1"/>
      <w:numFmt w:val="lowerRoman"/>
      <w:lvlText w:val="%6."/>
      <w:lvlJc w:val="right"/>
      <w:pPr>
        <w:ind w:left="3045" w:hanging="420"/>
      </w:pPr>
      <w:rPr>
        <w:rFonts w:cs="Times New Roman"/>
      </w:rPr>
    </w:lvl>
    <w:lvl w:ilvl="6" w:tentative="1">
      <w:start w:val="1"/>
      <w:numFmt w:val="decimal"/>
      <w:lvlText w:val="%7."/>
      <w:lvlJc w:val="left"/>
      <w:pPr>
        <w:ind w:left="3465" w:hanging="420"/>
      </w:pPr>
      <w:rPr>
        <w:rFonts w:cs="Times New Roman"/>
      </w:rPr>
    </w:lvl>
    <w:lvl w:ilvl="7" w:tentative="1">
      <w:start w:val="1"/>
      <w:numFmt w:val="lowerLetter"/>
      <w:lvlText w:val="%8)"/>
      <w:lvlJc w:val="left"/>
      <w:pPr>
        <w:ind w:left="3885" w:hanging="420"/>
      </w:pPr>
      <w:rPr>
        <w:rFonts w:cs="Times New Roman"/>
      </w:rPr>
    </w:lvl>
    <w:lvl w:ilvl="8" w:tentative="1">
      <w:start w:val="1"/>
      <w:numFmt w:val="lowerRoman"/>
      <w:lvlText w:val="%9."/>
      <w:lvlJc w:val="right"/>
      <w:pPr>
        <w:ind w:left="4305" w:hanging="420"/>
      </w:pPr>
      <w:rPr>
        <w:rFonts w:cs="Times New Roman"/>
      </w:rPr>
    </w:lvl>
  </w:abstractNum>
  <w:abstractNum w:abstractNumId="8">
    <w:nsid w:val="185F2E5C"/>
    <w:multiLevelType w:val="multilevel"/>
    <w:tmpl w:val="185F2E5C"/>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9">
    <w:nsid w:val="1AB8497C"/>
    <w:multiLevelType w:val="multilevel"/>
    <w:tmpl w:val="1AB8497C"/>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0">
    <w:nsid w:val="21BF5ED7"/>
    <w:multiLevelType w:val="multilevel"/>
    <w:tmpl w:val="21BF5ED7"/>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1">
    <w:nsid w:val="25210C8C"/>
    <w:multiLevelType w:val="multilevel"/>
    <w:tmpl w:val="25210C8C"/>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2">
    <w:nsid w:val="25781520"/>
    <w:multiLevelType w:val="multilevel"/>
    <w:tmpl w:val="25781520"/>
    <w:lvl w:ilvl="0">
      <w:start w:val="1"/>
      <w:numFmt w:val="upperLetter"/>
      <w:lvlText w:val="%1."/>
      <w:lvlJc w:val="left"/>
      <w:pPr>
        <w:ind w:left="930" w:hanging="360"/>
      </w:pPr>
      <w:rPr>
        <w:rFonts w:cs="Times New Roman" w:hint="default"/>
      </w:rPr>
    </w:lvl>
    <w:lvl w:ilvl="1" w:tentative="1">
      <w:start w:val="1"/>
      <w:numFmt w:val="lowerLetter"/>
      <w:lvlText w:val="%2)"/>
      <w:lvlJc w:val="left"/>
      <w:pPr>
        <w:ind w:left="1410" w:hanging="420"/>
      </w:pPr>
      <w:rPr>
        <w:rFonts w:cs="Times New Roman"/>
      </w:rPr>
    </w:lvl>
    <w:lvl w:ilvl="2" w:tentative="1">
      <w:start w:val="1"/>
      <w:numFmt w:val="lowerRoman"/>
      <w:lvlText w:val="%3."/>
      <w:lvlJc w:val="right"/>
      <w:pPr>
        <w:ind w:left="1830" w:hanging="420"/>
      </w:pPr>
      <w:rPr>
        <w:rFonts w:cs="Times New Roman"/>
      </w:rPr>
    </w:lvl>
    <w:lvl w:ilvl="3" w:tentative="1">
      <w:start w:val="1"/>
      <w:numFmt w:val="decimal"/>
      <w:lvlText w:val="%4."/>
      <w:lvlJc w:val="left"/>
      <w:pPr>
        <w:ind w:left="2250" w:hanging="420"/>
      </w:pPr>
      <w:rPr>
        <w:rFonts w:cs="Times New Roman"/>
      </w:rPr>
    </w:lvl>
    <w:lvl w:ilvl="4" w:tentative="1">
      <w:start w:val="1"/>
      <w:numFmt w:val="lowerLetter"/>
      <w:lvlText w:val="%5)"/>
      <w:lvlJc w:val="left"/>
      <w:pPr>
        <w:ind w:left="2670" w:hanging="420"/>
      </w:pPr>
      <w:rPr>
        <w:rFonts w:cs="Times New Roman"/>
      </w:rPr>
    </w:lvl>
    <w:lvl w:ilvl="5" w:tentative="1">
      <w:start w:val="1"/>
      <w:numFmt w:val="lowerRoman"/>
      <w:lvlText w:val="%6."/>
      <w:lvlJc w:val="right"/>
      <w:pPr>
        <w:ind w:left="3090" w:hanging="420"/>
      </w:pPr>
      <w:rPr>
        <w:rFonts w:cs="Times New Roman"/>
      </w:rPr>
    </w:lvl>
    <w:lvl w:ilvl="6" w:tentative="1">
      <w:start w:val="1"/>
      <w:numFmt w:val="decimal"/>
      <w:lvlText w:val="%7."/>
      <w:lvlJc w:val="left"/>
      <w:pPr>
        <w:ind w:left="3510" w:hanging="420"/>
      </w:pPr>
      <w:rPr>
        <w:rFonts w:cs="Times New Roman"/>
      </w:rPr>
    </w:lvl>
    <w:lvl w:ilvl="7" w:tentative="1">
      <w:start w:val="1"/>
      <w:numFmt w:val="lowerLetter"/>
      <w:lvlText w:val="%8)"/>
      <w:lvlJc w:val="left"/>
      <w:pPr>
        <w:ind w:left="3930" w:hanging="420"/>
      </w:pPr>
      <w:rPr>
        <w:rFonts w:cs="Times New Roman"/>
      </w:rPr>
    </w:lvl>
    <w:lvl w:ilvl="8" w:tentative="1">
      <w:start w:val="1"/>
      <w:numFmt w:val="lowerRoman"/>
      <w:lvlText w:val="%9."/>
      <w:lvlJc w:val="right"/>
      <w:pPr>
        <w:ind w:left="4350" w:hanging="420"/>
      </w:pPr>
      <w:rPr>
        <w:rFonts w:cs="Times New Roman"/>
      </w:rPr>
    </w:lvl>
  </w:abstractNum>
  <w:abstractNum w:abstractNumId="13">
    <w:nsid w:val="2A582095"/>
    <w:multiLevelType w:val="multilevel"/>
    <w:tmpl w:val="2A582095"/>
    <w:lvl w:ilvl="0">
      <w:start w:val="1"/>
      <w:numFmt w:val="upperLetter"/>
      <w:lvlText w:val="%1."/>
      <w:lvlJc w:val="left"/>
      <w:pPr>
        <w:ind w:left="660" w:hanging="360"/>
      </w:pPr>
      <w:rPr>
        <w:rFonts w:cs="Times New Roman" w:hint="default"/>
      </w:rPr>
    </w:lvl>
    <w:lvl w:ilvl="1" w:tentative="1">
      <w:start w:val="1"/>
      <w:numFmt w:val="lowerLetter"/>
      <w:lvlText w:val="%2)"/>
      <w:lvlJc w:val="left"/>
      <w:pPr>
        <w:ind w:left="1140" w:hanging="420"/>
      </w:pPr>
      <w:rPr>
        <w:rFonts w:cs="Times New Roman"/>
      </w:rPr>
    </w:lvl>
    <w:lvl w:ilvl="2" w:tentative="1">
      <w:start w:val="1"/>
      <w:numFmt w:val="lowerRoman"/>
      <w:lvlText w:val="%3."/>
      <w:lvlJc w:val="right"/>
      <w:pPr>
        <w:ind w:left="1560" w:hanging="420"/>
      </w:pPr>
      <w:rPr>
        <w:rFonts w:cs="Times New Roman"/>
      </w:rPr>
    </w:lvl>
    <w:lvl w:ilvl="3" w:tentative="1">
      <w:start w:val="1"/>
      <w:numFmt w:val="decimal"/>
      <w:lvlText w:val="%4."/>
      <w:lvlJc w:val="left"/>
      <w:pPr>
        <w:ind w:left="1980" w:hanging="420"/>
      </w:pPr>
      <w:rPr>
        <w:rFonts w:cs="Times New Roman"/>
      </w:rPr>
    </w:lvl>
    <w:lvl w:ilvl="4" w:tentative="1">
      <w:start w:val="1"/>
      <w:numFmt w:val="lowerLetter"/>
      <w:lvlText w:val="%5)"/>
      <w:lvlJc w:val="left"/>
      <w:pPr>
        <w:ind w:left="2400" w:hanging="420"/>
      </w:pPr>
      <w:rPr>
        <w:rFonts w:cs="Times New Roman"/>
      </w:rPr>
    </w:lvl>
    <w:lvl w:ilvl="5" w:tentative="1">
      <w:start w:val="1"/>
      <w:numFmt w:val="lowerRoman"/>
      <w:lvlText w:val="%6."/>
      <w:lvlJc w:val="right"/>
      <w:pPr>
        <w:ind w:left="2820" w:hanging="420"/>
      </w:pPr>
      <w:rPr>
        <w:rFonts w:cs="Times New Roman"/>
      </w:rPr>
    </w:lvl>
    <w:lvl w:ilvl="6" w:tentative="1">
      <w:start w:val="1"/>
      <w:numFmt w:val="decimal"/>
      <w:lvlText w:val="%7."/>
      <w:lvlJc w:val="left"/>
      <w:pPr>
        <w:ind w:left="3240" w:hanging="420"/>
      </w:pPr>
      <w:rPr>
        <w:rFonts w:cs="Times New Roman"/>
      </w:rPr>
    </w:lvl>
    <w:lvl w:ilvl="7" w:tentative="1">
      <w:start w:val="1"/>
      <w:numFmt w:val="lowerLetter"/>
      <w:lvlText w:val="%8)"/>
      <w:lvlJc w:val="left"/>
      <w:pPr>
        <w:ind w:left="3660" w:hanging="420"/>
      </w:pPr>
      <w:rPr>
        <w:rFonts w:cs="Times New Roman"/>
      </w:rPr>
    </w:lvl>
    <w:lvl w:ilvl="8" w:tentative="1">
      <w:start w:val="1"/>
      <w:numFmt w:val="lowerRoman"/>
      <w:lvlText w:val="%9."/>
      <w:lvlJc w:val="right"/>
      <w:pPr>
        <w:ind w:left="4080" w:hanging="420"/>
      </w:pPr>
      <w:rPr>
        <w:rFonts w:cs="Times New Roman"/>
      </w:rPr>
    </w:lvl>
  </w:abstractNum>
  <w:abstractNum w:abstractNumId="14">
    <w:nsid w:val="30FE3817"/>
    <w:multiLevelType w:val="multilevel"/>
    <w:tmpl w:val="30FE3817"/>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5">
    <w:nsid w:val="333B1EE7"/>
    <w:multiLevelType w:val="multilevel"/>
    <w:tmpl w:val="333B1EE7"/>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6">
    <w:nsid w:val="3BA14E24"/>
    <w:multiLevelType w:val="multilevel"/>
    <w:tmpl w:val="3BA14E24"/>
    <w:lvl w:ilvl="0">
      <w:start w:val="1"/>
      <w:numFmt w:val="upperLetter"/>
      <w:lvlText w:val="%1."/>
      <w:lvlJc w:val="left"/>
      <w:pPr>
        <w:ind w:left="585" w:hanging="360"/>
      </w:pPr>
      <w:rPr>
        <w:rFonts w:cs="Times New Roman" w:hint="default"/>
      </w:rPr>
    </w:lvl>
    <w:lvl w:ilvl="1" w:tentative="1">
      <w:start w:val="1"/>
      <w:numFmt w:val="lowerLetter"/>
      <w:lvlText w:val="%2)"/>
      <w:lvlJc w:val="left"/>
      <w:pPr>
        <w:ind w:left="1065" w:hanging="420"/>
      </w:pPr>
      <w:rPr>
        <w:rFonts w:cs="Times New Roman"/>
      </w:rPr>
    </w:lvl>
    <w:lvl w:ilvl="2" w:tentative="1">
      <w:start w:val="1"/>
      <w:numFmt w:val="lowerRoman"/>
      <w:lvlText w:val="%3."/>
      <w:lvlJc w:val="right"/>
      <w:pPr>
        <w:ind w:left="1485" w:hanging="420"/>
      </w:pPr>
      <w:rPr>
        <w:rFonts w:cs="Times New Roman"/>
      </w:rPr>
    </w:lvl>
    <w:lvl w:ilvl="3" w:tentative="1">
      <w:start w:val="1"/>
      <w:numFmt w:val="decimal"/>
      <w:lvlText w:val="%4."/>
      <w:lvlJc w:val="left"/>
      <w:pPr>
        <w:ind w:left="1905" w:hanging="420"/>
      </w:pPr>
      <w:rPr>
        <w:rFonts w:cs="Times New Roman"/>
      </w:rPr>
    </w:lvl>
    <w:lvl w:ilvl="4" w:tentative="1">
      <w:start w:val="1"/>
      <w:numFmt w:val="lowerLetter"/>
      <w:lvlText w:val="%5)"/>
      <w:lvlJc w:val="left"/>
      <w:pPr>
        <w:ind w:left="2325" w:hanging="420"/>
      </w:pPr>
      <w:rPr>
        <w:rFonts w:cs="Times New Roman"/>
      </w:rPr>
    </w:lvl>
    <w:lvl w:ilvl="5" w:tentative="1">
      <w:start w:val="1"/>
      <w:numFmt w:val="lowerRoman"/>
      <w:lvlText w:val="%6."/>
      <w:lvlJc w:val="right"/>
      <w:pPr>
        <w:ind w:left="2745" w:hanging="420"/>
      </w:pPr>
      <w:rPr>
        <w:rFonts w:cs="Times New Roman"/>
      </w:rPr>
    </w:lvl>
    <w:lvl w:ilvl="6" w:tentative="1">
      <w:start w:val="1"/>
      <w:numFmt w:val="decimal"/>
      <w:lvlText w:val="%7."/>
      <w:lvlJc w:val="left"/>
      <w:pPr>
        <w:ind w:left="3165" w:hanging="420"/>
      </w:pPr>
      <w:rPr>
        <w:rFonts w:cs="Times New Roman"/>
      </w:rPr>
    </w:lvl>
    <w:lvl w:ilvl="7" w:tentative="1">
      <w:start w:val="1"/>
      <w:numFmt w:val="lowerLetter"/>
      <w:lvlText w:val="%8)"/>
      <w:lvlJc w:val="left"/>
      <w:pPr>
        <w:ind w:left="3585" w:hanging="420"/>
      </w:pPr>
      <w:rPr>
        <w:rFonts w:cs="Times New Roman"/>
      </w:rPr>
    </w:lvl>
    <w:lvl w:ilvl="8" w:tentative="1">
      <w:start w:val="1"/>
      <w:numFmt w:val="lowerRoman"/>
      <w:lvlText w:val="%9."/>
      <w:lvlJc w:val="right"/>
      <w:pPr>
        <w:ind w:left="4005" w:hanging="420"/>
      </w:pPr>
      <w:rPr>
        <w:rFonts w:cs="Times New Roman"/>
      </w:rPr>
    </w:lvl>
  </w:abstractNum>
  <w:abstractNum w:abstractNumId="17">
    <w:nsid w:val="3BD8146C"/>
    <w:multiLevelType w:val="multilevel"/>
    <w:tmpl w:val="3BD8146C"/>
    <w:lvl w:ilvl="0">
      <w:start w:val="1"/>
      <w:numFmt w:val="upperLetter"/>
      <w:lvlText w:val="%1."/>
      <w:lvlJc w:val="left"/>
      <w:pPr>
        <w:ind w:left="660" w:hanging="360"/>
      </w:pPr>
      <w:rPr>
        <w:rFonts w:cs="Times New Roman" w:hint="default"/>
      </w:rPr>
    </w:lvl>
    <w:lvl w:ilvl="1" w:tentative="1">
      <w:start w:val="1"/>
      <w:numFmt w:val="lowerLetter"/>
      <w:lvlText w:val="%2)"/>
      <w:lvlJc w:val="left"/>
      <w:pPr>
        <w:ind w:left="1140" w:hanging="420"/>
      </w:pPr>
      <w:rPr>
        <w:rFonts w:cs="Times New Roman"/>
      </w:rPr>
    </w:lvl>
    <w:lvl w:ilvl="2" w:tentative="1">
      <w:start w:val="1"/>
      <w:numFmt w:val="lowerRoman"/>
      <w:lvlText w:val="%3."/>
      <w:lvlJc w:val="right"/>
      <w:pPr>
        <w:ind w:left="1560" w:hanging="420"/>
      </w:pPr>
      <w:rPr>
        <w:rFonts w:cs="Times New Roman"/>
      </w:rPr>
    </w:lvl>
    <w:lvl w:ilvl="3" w:tentative="1">
      <w:start w:val="1"/>
      <w:numFmt w:val="decimal"/>
      <w:lvlText w:val="%4."/>
      <w:lvlJc w:val="left"/>
      <w:pPr>
        <w:ind w:left="1980" w:hanging="420"/>
      </w:pPr>
      <w:rPr>
        <w:rFonts w:cs="Times New Roman"/>
      </w:rPr>
    </w:lvl>
    <w:lvl w:ilvl="4" w:tentative="1">
      <w:start w:val="1"/>
      <w:numFmt w:val="lowerLetter"/>
      <w:lvlText w:val="%5)"/>
      <w:lvlJc w:val="left"/>
      <w:pPr>
        <w:ind w:left="2400" w:hanging="420"/>
      </w:pPr>
      <w:rPr>
        <w:rFonts w:cs="Times New Roman"/>
      </w:rPr>
    </w:lvl>
    <w:lvl w:ilvl="5" w:tentative="1">
      <w:start w:val="1"/>
      <w:numFmt w:val="lowerRoman"/>
      <w:lvlText w:val="%6."/>
      <w:lvlJc w:val="right"/>
      <w:pPr>
        <w:ind w:left="2820" w:hanging="420"/>
      </w:pPr>
      <w:rPr>
        <w:rFonts w:cs="Times New Roman"/>
      </w:rPr>
    </w:lvl>
    <w:lvl w:ilvl="6" w:tentative="1">
      <w:start w:val="1"/>
      <w:numFmt w:val="decimal"/>
      <w:lvlText w:val="%7."/>
      <w:lvlJc w:val="left"/>
      <w:pPr>
        <w:ind w:left="3240" w:hanging="420"/>
      </w:pPr>
      <w:rPr>
        <w:rFonts w:cs="Times New Roman"/>
      </w:rPr>
    </w:lvl>
    <w:lvl w:ilvl="7" w:tentative="1">
      <w:start w:val="1"/>
      <w:numFmt w:val="lowerLetter"/>
      <w:lvlText w:val="%8)"/>
      <w:lvlJc w:val="left"/>
      <w:pPr>
        <w:ind w:left="3660" w:hanging="420"/>
      </w:pPr>
      <w:rPr>
        <w:rFonts w:cs="Times New Roman"/>
      </w:rPr>
    </w:lvl>
    <w:lvl w:ilvl="8" w:tentative="1">
      <w:start w:val="1"/>
      <w:numFmt w:val="lowerRoman"/>
      <w:lvlText w:val="%9."/>
      <w:lvlJc w:val="right"/>
      <w:pPr>
        <w:ind w:left="4080" w:hanging="420"/>
      </w:pPr>
      <w:rPr>
        <w:rFonts w:cs="Times New Roman"/>
      </w:rPr>
    </w:lvl>
  </w:abstractNum>
  <w:abstractNum w:abstractNumId="18">
    <w:nsid w:val="45730210"/>
    <w:multiLevelType w:val="multilevel"/>
    <w:tmpl w:val="45730210"/>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9">
    <w:nsid w:val="4EF43168"/>
    <w:multiLevelType w:val="multilevel"/>
    <w:tmpl w:val="4EF43168"/>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20">
    <w:nsid w:val="55AB44E4"/>
    <w:multiLevelType w:val="multilevel"/>
    <w:tmpl w:val="55AB44E4"/>
    <w:lvl w:ilvl="0">
      <w:start w:val="1"/>
      <w:numFmt w:val="upperLetter"/>
      <w:lvlText w:val="%1."/>
      <w:lvlJc w:val="left"/>
      <w:pPr>
        <w:ind w:left="660" w:hanging="360"/>
      </w:pPr>
      <w:rPr>
        <w:rFonts w:cs="Times New Roman" w:hint="default"/>
      </w:rPr>
    </w:lvl>
    <w:lvl w:ilvl="1" w:tentative="1">
      <w:start w:val="1"/>
      <w:numFmt w:val="lowerLetter"/>
      <w:lvlText w:val="%2)"/>
      <w:lvlJc w:val="left"/>
      <w:pPr>
        <w:ind w:left="1140" w:hanging="420"/>
      </w:pPr>
      <w:rPr>
        <w:rFonts w:cs="Times New Roman"/>
      </w:rPr>
    </w:lvl>
    <w:lvl w:ilvl="2" w:tentative="1">
      <w:start w:val="1"/>
      <w:numFmt w:val="lowerRoman"/>
      <w:lvlText w:val="%3."/>
      <w:lvlJc w:val="right"/>
      <w:pPr>
        <w:ind w:left="1560" w:hanging="420"/>
      </w:pPr>
      <w:rPr>
        <w:rFonts w:cs="Times New Roman"/>
      </w:rPr>
    </w:lvl>
    <w:lvl w:ilvl="3" w:tentative="1">
      <w:start w:val="1"/>
      <w:numFmt w:val="decimal"/>
      <w:lvlText w:val="%4."/>
      <w:lvlJc w:val="left"/>
      <w:pPr>
        <w:ind w:left="1980" w:hanging="420"/>
      </w:pPr>
      <w:rPr>
        <w:rFonts w:cs="Times New Roman"/>
      </w:rPr>
    </w:lvl>
    <w:lvl w:ilvl="4" w:tentative="1">
      <w:start w:val="1"/>
      <w:numFmt w:val="lowerLetter"/>
      <w:lvlText w:val="%5)"/>
      <w:lvlJc w:val="left"/>
      <w:pPr>
        <w:ind w:left="2400" w:hanging="420"/>
      </w:pPr>
      <w:rPr>
        <w:rFonts w:cs="Times New Roman"/>
      </w:rPr>
    </w:lvl>
    <w:lvl w:ilvl="5" w:tentative="1">
      <w:start w:val="1"/>
      <w:numFmt w:val="lowerRoman"/>
      <w:lvlText w:val="%6."/>
      <w:lvlJc w:val="right"/>
      <w:pPr>
        <w:ind w:left="2820" w:hanging="420"/>
      </w:pPr>
      <w:rPr>
        <w:rFonts w:cs="Times New Roman"/>
      </w:rPr>
    </w:lvl>
    <w:lvl w:ilvl="6" w:tentative="1">
      <w:start w:val="1"/>
      <w:numFmt w:val="decimal"/>
      <w:lvlText w:val="%7."/>
      <w:lvlJc w:val="left"/>
      <w:pPr>
        <w:ind w:left="3240" w:hanging="420"/>
      </w:pPr>
      <w:rPr>
        <w:rFonts w:cs="Times New Roman"/>
      </w:rPr>
    </w:lvl>
    <w:lvl w:ilvl="7" w:tentative="1">
      <w:start w:val="1"/>
      <w:numFmt w:val="lowerLetter"/>
      <w:lvlText w:val="%8)"/>
      <w:lvlJc w:val="left"/>
      <w:pPr>
        <w:ind w:left="3660" w:hanging="420"/>
      </w:pPr>
      <w:rPr>
        <w:rFonts w:cs="Times New Roman"/>
      </w:rPr>
    </w:lvl>
    <w:lvl w:ilvl="8" w:tentative="1">
      <w:start w:val="1"/>
      <w:numFmt w:val="lowerRoman"/>
      <w:lvlText w:val="%9."/>
      <w:lvlJc w:val="right"/>
      <w:pPr>
        <w:ind w:left="4080" w:hanging="420"/>
      </w:pPr>
      <w:rPr>
        <w:rFonts w:cs="Times New Roman"/>
      </w:rPr>
    </w:lvl>
  </w:abstractNum>
  <w:abstractNum w:abstractNumId="21">
    <w:nsid w:val="55E26B86"/>
    <w:multiLevelType w:val="singleLevel"/>
    <w:tmpl w:val="55E26B86"/>
    <w:lvl w:ilvl="0">
      <w:start w:val="51"/>
      <w:numFmt w:val="decimal"/>
      <w:suff w:val="nothing"/>
      <w:lvlText w:val="%1."/>
      <w:lvlJc w:val="left"/>
      <w:rPr>
        <w:rFonts w:cs="Times New Roman"/>
      </w:rPr>
    </w:lvl>
  </w:abstractNum>
  <w:abstractNum w:abstractNumId="22">
    <w:nsid w:val="55E275BD"/>
    <w:multiLevelType w:val="singleLevel"/>
    <w:tmpl w:val="55E275BD"/>
    <w:lvl w:ilvl="0">
      <w:start w:val="31"/>
      <w:numFmt w:val="decimal"/>
      <w:suff w:val="nothing"/>
      <w:lvlText w:val="%1."/>
      <w:lvlJc w:val="left"/>
      <w:rPr>
        <w:rFonts w:cs="Times New Roman"/>
      </w:rPr>
    </w:lvl>
  </w:abstractNum>
  <w:abstractNum w:abstractNumId="23">
    <w:nsid w:val="55E294BD"/>
    <w:multiLevelType w:val="singleLevel"/>
    <w:tmpl w:val="55E294BD"/>
    <w:lvl w:ilvl="0">
      <w:start w:val="1"/>
      <w:numFmt w:val="upperLetter"/>
      <w:suff w:val="nothing"/>
      <w:lvlText w:val="%1."/>
      <w:lvlJc w:val="left"/>
      <w:rPr>
        <w:rFonts w:cs="Times New Roman"/>
      </w:rPr>
    </w:lvl>
  </w:abstractNum>
  <w:abstractNum w:abstractNumId="24">
    <w:nsid w:val="55E295E0"/>
    <w:multiLevelType w:val="singleLevel"/>
    <w:tmpl w:val="55E295E0"/>
    <w:lvl w:ilvl="0">
      <w:start w:val="53"/>
      <w:numFmt w:val="decimal"/>
      <w:suff w:val="nothing"/>
      <w:lvlText w:val="%1."/>
      <w:lvlJc w:val="left"/>
      <w:rPr>
        <w:rFonts w:cs="Times New Roman"/>
      </w:rPr>
    </w:lvl>
  </w:abstractNum>
  <w:abstractNum w:abstractNumId="25">
    <w:nsid w:val="55E29648"/>
    <w:multiLevelType w:val="singleLevel"/>
    <w:tmpl w:val="55E29648"/>
    <w:lvl w:ilvl="0">
      <w:start w:val="1"/>
      <w:numFmt w:val="upperLetter"/>
      <w:suff w:val="nothing"/>
      <w:lvlText w:val="%1."/>
      <w:lvlJc w:val="left"/>
      <w:rPr>
        <w:rFonts w:cs="Times New Roman"/>
      </w:rPr>
    </w:lvl>
  </w:abstractNum>
  <w:abstractNum w:abstractNumId="26">
    <w:nsid w:val="55E297D6"/>
    <w:multiLevelType w:val="singleLevel"/>
    <w:tmpl w:val="55E297D6"/>
    <w:lvl w:ilvl="0">
      <w:start w:val="55"/>
      <w:numFmt w:val="decimal"/>
      <w:suff w:val="nothing"/>
      <w:lvlText w:val="%1."/>
      <w:lvlJc w:val="left"/>
      <w:rPr>
        <w:rFonts w:cs="Times New Roman"/>
      </w:rPr>
    </w:lvl>
  </w:abstractNum>
  <w:abstractNum w:abstractNumId="27">
    <w:nsid w:val="55E29AE4"/>
    <w:multiLevelType w:val="singleLevel"/>
    <w:tmpl w:val="55E29AE4"/>
    <w:lvl w:ilvl="0">
      <w:start w:val="96"/>
      <w:numFmt w:val="decimal"/>
      <w:suff w:val="nothing"/>
      <w:lvlText w:val="%1."/>
      <w:lvlJc w:val="left"/>
      <w:rPr>
        <w:rFonts w:cs="Times New Roman"/>
      </w:rPr>
    </w:lvl>
  </w:abstractNum>
  <w:abstractNum w:abstractNumId="28">
    <w:nsid w:val="55E29B04"/>
    <w:multiLevelType w:val="singleLevel"/>
    <w:tmpl w:val="55E29B04"/>
    <w:lvl w:ilvl="0">
      <w:start w:val="59"/>
      <w:numFmt w:val="decimal"/>
      <w:suff w:val="nothing"/>
      <w:lvlText w:val="%1."/>
      <w:lvlJc w:val="left"/>
      <w:rPr>
        <w:rFonts w:cs="Times New Roman"/>
      </w:rPr>
    </w:lvl>
  </w:abstractNum>
  <w:abstractNum w:abstractNumId="29">
    <w:nsid w:val="55E29B36"/>
    <w:multiLevelType w:val="singleLevel"/>
    <w:tmpl w:val="55E29B36"/>
    <w:lvl w:ilvl="0">
      <w:start w:val="1"/>
      <w:numFmt w:val="upperLetter"/>
      <w:suff w:val="nothing"/>
      <w:lvlText w:val="%1."/>
      <w:lvlJc w:val="left"/>
      <w:rPr>
        <w:rFonts w:cs="Times New Roman"/>
      </w:rPr>
    </w:lvl>
  </w:abstractNum>
  <w:abstractNum w:abstractNumId="30">
    <w:nsid w:val="55E29B59"/>
    <w:multiLevelType w:val="singleLevel"/>
    <w:tmpl w:val="55E29B59"/>
    <w:lvl w:ilvl="0">
      <w:start w:val="1"/>
      <w:numFmt w:val="upperLetter"/>
      <w:suff w:val="space"/>
      <w:lvlText w:val="%1."/>
      <w:lvlJc w:val="left"/>
      <w:rPr>
        <w:rFonts w:cs="Times New Roman"/>
      </w:rPr>
    </w:lvl>
  </w:abstractNum>
  <w:abstractNum w:abstractNumId="31">
    <w:nsid w:val="55E29C80"/>
    <w:multiLevelType w:val="singleLevel"/>
    <w:tmpl w:val="55E29C80"/>
    <w:lvl w:ilvl="0">
      <w:start w:val="1"/>
      <w:numFmt w:val="upperLetter"/>
      <w:suff w:val="space"/>
      <w:lvlText w:val="%1."/>
      <w:lvlJc w:val="left"/>
      <w:rPr>
        <w:rFonts w:cs="Times New Roman"/>
      </w:rPr>
    </w:lvl>
  </w:abstractNum>
  <w:abstractNum w:abstractNumId="32">
    <w:nsid w:val="55E29D44"/>
    <w:multiLevelType w:val="singleLevel"/>
    <w:tmpl w:val="55E29D44"/>
    <w:lvl w:ilvl="0">
      <w:start w:val="98"/>
      <w:numFmt w:val="decimal"/>
      <w:suff w:val="space"/>
      <w:lvlText w:val="%1."/>
      <w:lvlJc w:val="left"/>
      <w:rPr>
        <w:rFonts w:cs="Times New Roman"/>
      </w:rPr>
    </w:lvl>
  </w:abstractNum>
  <w:abstractNum w:abstractNumId="33">
    <w:nsid w:val="55E29D91"/>
    <w:multiLevelType w:val="singleLevel"/>
    <w:tmpl w:val="55E29D91"/>
    <w:lvl w:ilvl="0">
      <w:start w:val="1"/>
      <w:numFmt w:val="upperLetter"/>
      <w:suff w:val="space"/>
      <w:lvlText w:val="%1."/>
      <w:lvlJc w:val="left"/>
      <w:rPr>
        <w:rFonts w:cs="Times New Roman"/>
      </w:rPr>
    </w:lvl>
  </w:abstractNum>
  <w:abstractNum w:abstractNumId="34">
    <w:nsid w:val="55E29E2B"/>
    <w:multiLevelType w:val="singleLevel"/>
    <w:tmpl w:val="55E29E2B"/>
    <w:lvl w:ilvl="0">
      <w:start w:val="60"/>
      <w:numFmt w:val="decimal"/>
      <w:suff w:val="nothing"/>
      <w:lvlText w:val="%1."/>
      <w:lvlJc w:val="left"/>
      <w:rPr>
        <w:rFonts w:cs="Times New Roman"/>
      </w:rPr>
    </w:lvl>
  </w:abstractNum>
  <w:abstractNum w:abstractNumId="35">
    <w:nsid w:val="55E29E78"/>
    <w:multiLevelType w:val="singleLevel"/>
    <w:tmpl w:val="55E29E78"/>
    <w:lvl w:ilvl="0">
      <w:start w:val="1"/>
      <w:numFmt w:val="upperLetter"/>
      <w:suff w:val="nothing"/>
      <w:lvlText w:val="%1."/>
      <w:lvlJc w:val="left"/>
      <w:rPr>
        <w:rFonts w:cs="Times New Roman"/>
      </w:rPr>
    </w:lvl>
  </w:abstractNum>
  <w:abstractNum w:abstractNumId="36">
    <w:nsid w:val="55E29EC5"/>
    <w:multiLevelType w:val="singleLevel"/>
    <w:tmpl w:val="55E29EC5"/>
    <w:lvl w:ilvl="0">
      <w:start w:val="99"/>
      <w:numFmt w:val="decimal"/>
      <w:suff w:val="space"/>
      <w:lvlText w:val="%1."/>
      <w:lvlJc w:val="left"/>
      <w:rPr>
        <w:rFonts w:cs="Times New Roman"/>
      </w:rPr>
    </w:lvl>
  </w:abstractNum>
  <w:abstractNum w:abstractNumId="37">
    <w:nsid w:val="55E29F0D"/>
    <w:multiLevelType w:val="singleLevel"/>
    <w:tmpl w:val="55E29F0D"/>
    <w:lvl w:ilvl="0">
      <w:start w:val="1"/>
      <w:numFmt w:val="upperLetter"/>
      <w:suff w:val="space"/>
      <w:lvlText w:val="%1."/>
      <w:lvlJc w:val="left"/>
      <w:rPr>
        <w:rFonts w:cs="Times New Roman"/>
      </w:rPr>
    </w:lvl>
  </w:abstractNum>
  <w:abstractNum w:abstractNumId="38">
    <w:nsid w:val="55E29F29"/>
    <w:multiLevelType w:val="singleLevel"/>
    <w:tmpl w:val="55E29F29"/>
    <w:lvl w:ilvl="0">
      <w:start w:val="61"/>
      <w:numFmt w:val="decimal"/>
      <w:suff w:val="nothing"/>
      <w:lvlText w:val="%1."/>
      <w:lvlJc w:val="left"/>
      <w:rPr>
        <w:rFonts w:cs="Times New Roman"/>
      </w:rPr>
    </w:lvl>
  </w:abstractNum>
  <w:abstractNum w:abstractNumId="39">
    <w:nsid w:val="55E29F6C"/>
    <w:multiLevelType w:val="singleLevel"/>
    <w:tmpl w:val="55E29F6C"/>
    <w:lvl w:ilvl="0">
      <w:start w:val="100"/>
      <w:numFmt w:val="decimal"/>
      <w:suff w:val="space"/>
      <w:lvlText w:val="%1."/>
      <w:lvlJc w:val="left"/>
      <w:rPr>
        <w:rFonts w:cs="Times New Roman"/>
      </w:rPr>
    </w:lvl>
  </w:abstractNum>
  <w:abstractNum w:abstractNumId="40">
    <w:nsid w:val="55E29F87"/>
    <w:multiLevelType w:val="singleLevel"/>
    <w:tmpl w:val="55E29F87"/>
    <w:lvl w:ilvl="0">
      <w:start w:val="1"/>
      <w:numFmt w:val="upperLetter"/>
      <w:suff w:val="nothing"/>
      <w:lvlText w:val="%1."/>
      <w:lvlJc w:val="left"/>
      <w:rPr>
        <w:rFonts w:cs="Times New Roman"/>
      </w:rPr>
    </w:lvl>
  </w:abstractNum>
  <w:abstractNum w:abstractNumId="41">
    <w:nsid w:val="55E29FDF"/>
    <w:multiLevelType w:val="singleLevel"/>
    <w:tmpl w:val="55E29FDF"/>
    <w:lvl w:ilvl="0">
      <w:start w:val="62"/>
      <w:numFmt w:val="decimal"/>
      <w:suff w:val="nothing"/>
      <w:lvlText w:val="%1."/>
      <w:lvlJc w:val="left"/>
      <w:rPr>
        <w:rFonts w:cs="Times New Roman"/>
      </w:rPr>
    </w:lvl>
  </w:abstractNum>
  <w:abstractNum w:abstractNumId="42">
    <w:nsid w:val="55E29FEE"/>
    <w:multiLevelType w:val="singleLevel"/>
    <w:tmpl w:val="55E29FEE"/>
    <w:lvl w:ilvl="0">
      <w:start w:val="1"/>
      <w:numFmt w:val="upperLetter"/>
      <w:suff w:val="space"/>
      <w:lvlText w:val="%1."/>
      <w:lvlJc w:val="left"/>
      <w:rPr>
        <w:rFonts w:cs="Times New Roman"/>
      </w:rPr>
    </w:lvl>
  </w:abstractNum>
  <w:abstractNum w:abstractNumId="43">
    <w:nsid w:val="55E2A019"/>
    <w:multiLevelType w:val="singleLevel"/>
    <w:tmpl w:val="55E2A019"/>
    <w:lvl w:ilvl="0">
      <w:start w:val="1"/>
      <w:numFmt w:val="upperLetter"/>
      <w:suff w:val="nothing"/>
      <w:lvlText w:val="%1."/>
      <w:lvlJc w:val="left"/>
      <w:rPr>
        <w:rFonts w:cs="Times New Roman"/>
      </w:rPr>
    </w:lvl>
  </w:abstractNum>
  <w:abstractNum w:abstractNumId="44">
    <w:nsid w:val="55E2A054"/>
    <w:multiLevelType w:val="singleLevel"/>
    <w:tmpl w:val="55E2A054"/>
    <w:lvl w:ilvl="0">
      <w:start w:val="63"/>
      <w:numFmt w:val="decimal"/>
      <w:suff w:val="nothing"/>
      <w:lvlText w:val="%1."/>
      <w:lvlJc w:val="left"/>
      <w:rPr>
        <w:rFonts w:cs="Times New Roman"/>
      </w:rPr>
    </w:lvl>
  </w:abstractNum>
  <w:abstractNum w:abstractNumId="45">
    <w:nsid w:val="55E2A0BA"/>
    <w:multiLevelType w:val="singleLevel"/>
    <w:tmpl w:val="55E2A0BA"/>
    <w:lvl w:ilvl="0">
      <w:start w:val="1"/>
      <w:numFmt w:val="upperLetter"/>
      <w:suff w:val="nothing"/>
      <w:lvlText w:val="%1."/>
      <w:lvlJc w:val="left"/>
      <w:rPr>
        <w:rFonts w:cs="Times New Roman"/>
      </w:rPr>
    </w:lvl>
  </w:abstractNum>
  <w:abstractNum w:abstractNumId="46">
    <w:nsid w:val="55E2A26F"/>
    <w:multiLevelType w:val="singleLevel"/>
    <w:tmpl w:val="55E2A26F"/>
    <w:lvl w:ilvl="0">
      <w:start w:val="65"/>
      <w:numFmt w:val="decimal"/>
      <w:suff w:val="nothing"/>
      <w:lvlText w:val="%1."/>
      <w:lvlJc w:val="left"/>
      <w:rPr>
        <w:rFonts w:cs="Times New Roman"/>
      </w:rPr>
    </w:lvl>
  </w:abstractNum>
  <w:abstractNum w:abstractNumId="47">
    <w:nsid w:val="55E2A2DC"/>
    <w:multiLevelType w:val="singleLevel"/>
    <w:tmpl w:val="55E2A2DC"/>
    <w:lvl w:ilvl="0">
      <w:start w:val="1"/>
      <w:numFmt w:val="upperLetter"/>
      <w:suff w:val="nothing"/>
      <w:lvlText w:val="%1."/>
      <w:lvlJc w:val="left"/>
      <w:rPr>
        <w:rFonts w:cs="Times New Roman"/>
      </w:rPr>
    </w:lvl>
  </w:abstractNum>
  <w:abstractNum w:abstractNumId="48">
    <w:nsid w:val="55E2A3E5"/>
    <w:multiLevelType w:val="singleLevel"/>
    <w:tmpl w:val="55E2A3E5"/>
    <w:lvl w:ilvl="0">
      <w:start w:val="66"/>
      <w:numFmt w:val="decimal"/>
      <w:suff w:val="nothing"/>
      <w:lvlText w:val="%1."/>
      <w:lvlJc w:val="left"/>
      <w:rPr>
        <w:rFonts w:cs="Times New Roman"/>
      </w:rPr>
    </w:lvl>
  </w:abstractNum>
  <w:abstractNum w:abstractNumId="49">
    <w:nsid w:val="55E2A454"/>
    <w:multiLevelType w:val="singleLevel"/>
    <w:tmpl w:val="55E2A454"/>
    <w:lvl w:ilvl="0">
      <w:start w:val="1"/>
      <w:numFmt w:val="upperLetter"/>
      <w:suff w:val="nothing"/>
      <w:lvlText w:val="%1."/>
      <w:lvlJc w:val="left"/>
      <w:rPr>
        <w:rFonts w:cs="Times New Roman"/>
      </w:rPr>
    </w:lvl>
  </w:abstractNum>
  <w:abstractNum w:abstractNumId="50">
    <w:nsid w:val="55E2A507"/>
    <w:multiLevelType w:val="singleLevel"/>
    <w:tmpl w:val="55E2A507"/>
    <w:lvl w:ilvl="0">
      <w:start w:val="67"/>
      <w:numFmt w:val="decimal"/>
      <w:suff w:val="nothing"/>
      <w:lvlText w:val="%1."/>
      <w:lvlJc w:val="left"/>
      <w:rPr>
        <w:rFonts w:cs="Times New Roman"/>
      </w:rPr>
    </w:lvl>
  </w:abstractNum>
  <w:abstractNum w:abstractNumId="51">
    <w:nsid w:val="55E2A549"/>
    <w:multiLevelType w:val="singleLevel"/>
    <w:tmpl w:val="55E2A549"/>
    <w:lvl w:ilvl="0">
      <w:start w:val="1"/>
      <w:numFmt w:val="upperLetter"/>
      <w:suff w:val="nothing"/>
      <w:lvlText w:val="%1."/>
      <w:lvlJc w:val="left"/>
      <w:rPr>
        <w:rFonts w:cs="Times New Roman"/>
      </w:rPr>
    </w:lvl>
  </w:abstractNum>
  <w:abstractNum w:abstractNumId="52">
    <w:nsid w:val="55E2A5B4"/>
    <w:multiLevelType w:val="singleLevel"/>
    <w:tmpl w:val="55E2A5B4"/>
    <w:lvl w:ilvl="0">
      <w:start w:val="68"/>
      <w:numFmt w:val="decimal"/>
      <w:suff w:val="nothing"/>
      <w:lvlText w:val="%1."/>
      <w:lvlJc w:val="left"/>
      <w:rPr>
        <w:rFonts w:cs="Times New Roman"/>
      </w:rPr>
    </w:lvl>
  </w:abstractNum>
  <w:abstractNum w:abstractNumId="53">
    <w:nsid w:val="55E2A61A"/>
    <w:multiLevelType w:val="singleLevel"/>
    <w:tmpl w:val="55E2A61A"/>
    <w:lvl w:ilvl="0">
      <w:start w:val="1"/>
      <w:numFmt w:val="upperLetter"/>
      <w:suff w:val="nothing"/>
      <w:lvlText w:val="%1."/>
      <w:lvlJc w:val="left"/>
      <w:rPr>
        <w:rFonts w:cs="Times New Roman"/>
      </w:rPr>
    </w:lvl>
  </w:abstractNum>
  <w:abstractNum w:abstractNumId="54">
    <w:nsid w:val="55E2A6B2"/>
    <w:multiLevelType w:val="singleLevel"/>
    <w:tmpl w:val="55E2A6B2"/>
    <w:lvl w:ilvl="0">
      <w:start w:val="69"/>
      <w:numFmt w:val="decimal"/>
      <w:suff w:val="nothing"/>
      <w:lvlText w:val="%1."/>
      <w:lvlJc w:val="left"/>
      <w:rPr>
        <w:rFonts w:cs="Times New Roman"/>
      </w:rPr>
    </w:lvl>
  </w:abstractNum>
  <w:abstractNum w:abstractNumId="55">
    <w:nsid w:val="55E2A6F3"/>
    <w:multiLevelType w:val="singleLevel"/>
    <w:tmpl w:val="55E2A6F3"/>
    <w:lvl w:ilvl="0">
      <w:start w:val="1"/>
      <w:numFmt w:val="upperLetter"/>
      <w:suff w:val="nothing"/>
      <w:lvlText w:val="%1."/>
      <w:lvlJc w:val="left"/>
      <w:rPr>
        <w:rFonts w:cs="Times New Roman"/>
      </w:rPr>
    </w:lvl>
  </w:abstractNum>
  <w:abstractNum w:abstractNumId="56">
    <w:nsid w:val="55E2A745"/>
    <w:multiLevelType w:val="singleLevel"/>
    <w:tmpl w:val="55E2A745"/>
    <w:lvl w:ilvl="0">
      <w:start w:val="70"/>
      <w:numFmt w:val="decimal"/>
      <w:suff w:val="nothing"/>
      <w:lvlText w:val="%1."/>
      <w:lvlJc w:val="left"/>
      <w:rPr>
        <w:rFonts w:cs="Times New Roman"/>
      </w:rPr>
    </w:lvl>
  </w:abstractNum>
  <w:abstractNum w:abstractNumId="57">
    <w:nsid w:val="55E31237"/>
    <w:multiLevelType w:val="singleLevel"/>
    <w:tmpl w:val="55E31237"/>
    <w:lvl w:ilvl="0">
      <w:start w:val="31"/>
      <w:numFmt w:val="decimal"/>
      <w:suff w:val="space"/>
      <w:lvlText w:val="%1."/>
      <w:lvlJc w:val="left"/>
      <w:rPr>
        <w:rFonts w:cs="Times New Roman"/>
      </w:rPr>
    </w:lvl>
  </w:abstractNum>
  <w:abstractNum w:abstractNumId="58">
    <w:nsid w:val="55E31AFE"/>
    <w:multiLevelType w:val="singleLevel"/>
    <w:tmpl w:val="55E31AFE"/>
    <w:lvl w:ilvl="0">
      <w:start w:val="51"/>
      <w:numFmt w:val="decimal"/>
      <w:suff w:val="space"/>
      <w:lvlText w:val="%1."/>
      <w:lvlJc w:val="left"/>
      <w:rPr>
        <w:rFonts w:cs="Times New Roman"/>
      </w:rPr>
    </w:lvl>
  </w:abstractNum>
  <w:abstractNum w:abstractNumId="59">
    <w:nsid w:val="55E31C91"/>
    <w:multiLevelType w:val="singleLevel"/>
    <w:tmpl w:val="55E31C91"/>
    <w:lvl w:ilvl="0">
      <w:start w:val="53"/>
      <w:numFmt w:val="decimal"/>
      <w:suff w:val="space"/>
      <w:lvlText w:val="%1."/>
      <w:lvlJc w:val="left"/>
      <w:rPr>
        <w:rFonts w:cs="Times New Roman"/>
      </w:rPr>
    </w:lvl>
  </w:abstractNum>
  <w:abstractNum w:abstractNumId="60">
    <w:nsid w:val="55E43783"/>
    <w:multiLevelType w:val="singleLevel"/>
    <w:tmpl w:val="55E43783"/>
    <w:lvl w:ilvl="0">
      <w:start w:val="61"/>
      <w:numFmt w:val="decimal"/>
      <w:suff w:val="space"/>
      <w:lvlText w:val="%1."/>
      <w:lvlJc w:val="left"/>
      <w:rPr>
        <w:rFonts w:cs="Times New Roman"/>
      </w:rPr>
    </w:lvl>
  </w:abstractNum>
  <w:abstractNum w:abstractNumId="61">
    <w:nsid w:val="55E4394A"/>
    <w:multiLevelType w:val="singleLevel"/>
    <w:tmpl w:val="55E4394A"/>
    <w:lvl w:ilvl="0">
      <w:start w:val="81"/>
      <w:numFmt w:val="decimal"/>
      <w:suff w:val="nothing"/>
      <w:lvlText w:val="%1."/>
      <w:lvlJc w:val="left"/>
      <w:rPr>
        <w:rFonts w:cs="Times New Roman"/>
      </w:rPr>
    </w:lvl>
  </w:abstractNum>
  <w:abstractNum w:abstractNumId="62">
    <w:nsid w:val="55E439A4"/>
    <w:multiLevelType w:val="singleLevel"/>
    <w:tmpl w:val="55E439A4"/>
    <w:lvl w:ilvl="0">
      <w:start w:val="1"/>
      <w:numFmt w:val="upperLetter"/>
      <w:suff w:val="nothing"/>
      <w:lvlText w:val="%1."/>
      <w:lvlJc w:val="left"/>
      <w:rPr>
        <w:rFonts w:cs="Times New Roman"/>
      </w:rPr>
    </w:lvl>
  </w:abstractNum>
  <w:abstractNum w:abstractNumId="63">
    <w:nsid w:val="55E43B62"/>
    <w:multiLevelType w:val="singleLevel"/>
    <w:tmpl w:val="55E43B62"/>
    <w:lvl w:ilvl="0">
      <w:start w:val="82"/>
      <w:numFmt w:val="decimal"/>
      <w:suff w:val="nothing"/>
      <w:lvlText w:val="%1."/>
      <w:lvlJc w:val="left"/>
      <w:rPr>
        <w:rFonts w:cs="Times New Roman"/>
      </w:rPr>
    </w:lvl>
  </w:abstractNum>
  <w:abstractNum w:abstractNumId="64">
    <w:nsid w:val="55E43B9D"/>
    <w:multiLevelType w:val="singleLevel"/>
    <w:tmpl w:val="55E43B9D"/>
    <w:lvl w:ilvl="0">
      <w:start w:val="1"/>
      <w:numFmt w:val="upperLetter"/>
      <w:suff w:val="nothing"/>
      <w:lvlText w:val="%1."/>
      <w:lvlJc w:val="left"/>
      <w:rPr>
        <w:rFonts w:cs="Times New Roman"/>
      </w:rPr>
    </w:lvl>
  </w:abstractNum>
  <w:abstractNum w:abstractNumId="65">
    <w:nsid w:val="55E43C6A"/>
    <w:multiLevelType w:val="singleLevel"/>
    <w:tmpl w:val="55E43C6A"/>
    <w:lvl w:ilvl="0">
      <w:start w:val="83"/>
      <w:numFmt w:val="decimal"/>
      <w:suff w:val="nothing"/>
      <w:lvlText w:val="%1."/>
      <w:lvlJc w:val="left"/>
      <w:rPr>
        <w:rFonts w:cs="Times New Roman"/>
      </w:rPr>
    </w:lvl>
  </w:abstractNum>
  <w:abstractNum w:abstractNumId="66">
    <w:nsid w:val="55E43CD7"/>
    <w:multiLevelType w:val="singleLevel"/>
    <w:tmpl w:val="55E43CD7"/>
    <w:lvl w:ilvl="0">
      <w:start w:val="1"/>
      <w:numFmt w:val="upperLetter"/>
      <w:suff w:val="nothing"/>
      <w:lvlText w:val="%1."/>
      <w:lvlJc w:val="left"/>
      <w:rPr>
        <w:rFonts w:cs="Times New Roman"/>
      </w:rPr>
    </w:lvl>
  </w:abstractNum>
  <w:abstractNum w:abstractNumId="67">
    <w:nsid w:val="55E43D90"/>
    <w:multiLevelType w:val="singleLevel"/>
    <w:tmpl w:val="55E43D90"/>
    <w:lvl w:ilvl="0">
      <w:start w:val="84"/>
      <w:numFmt w:val="decimal"/>
      <w:suff w:val="nothing"/>
      <w:lvlText w:val="%1."/>
      <w:lvlJc w:val="left"/>
      <w:rPr>
        <w:rFonts w:cs="Times New Roman"/>
      </w:rPr>
    </w:lvl>
  </w:abstractNum>
  <w:abstractNum w:abstractNumId="68">
    <w:nsid w:val="55E43DCC"/>
    <w:multiLevelType w:val="singleLevel"/>
    <w:tmpl w:val="55E43DCC"/>
    <w:lvl w:ilvl="0">
      <w:start w:val="1"/>
      <w:numFmt w:val="upperLetter"/>
      <w:suff w:val="nothing"/>
      <w:lvlText w:val="%1."/>
      <w:lvlJc w:val="left"/>
      <w:rPr>
        <w:rFonts w:cs="Times New Roman"/>
      </w:rPr>
    </w:lvl>
  </w:abstractNum>
  <w:abstractNum w:abstractNumId="69">
    <w:nsid w:val="55E440A7"/>
    <w:multiLevelType w:val="singleLevel"/>
    <w:tmpl w:val="55E440A7"/>
    <w:lvl w:ilvl="0">
      <w:start w:val="1"/>
      <w:numFmt w:val="upperLetter"/>
      <w:suff w:val="nothing"/>
      <w:lvlText w:val="%1."/>
      <w:lvlJc w:val="left"/>
      <w:rPr>
        <w:rFonts w:cs="Times New Roman"/>
      </w:rPr>
    </w:lvl>
  </w:abstractNum>
  <w:abstractNum w:abstractNumId="70">
    <w:nsid w:val="55E441B0"/>
    <w:multiLevelType w:val="singleLevel"/>
    <w:tmpl w:val="55E441B0"/>
    <w:lvl w:ilvl="0">
      <w:start w:val="86"/>
      <w:numFmt w:val="decimal"/>
      <w:suff w:val="nothing"/>
      <w:lvlText w:val="%1."/>
      <w:lvlJc w:val="left"/>
      <w:rPr>
        <w:rFonts w:cs="Times New Roman"/>
      </w:rPr>
    </w:lvl>
  </w:abstractNum>
  <w:abstractNum w:abstractNumId="71">
    <w:nsid w:val="55E441FE"/>
    <w:multiLevelType w:val="singleLevel"/>
    <w:tmpl w:val="55E441FE"/>
    <w:lvl w:ilvl="0">
      <w:start w:val="1"/>
      <w:numFmt w:val="upperLetter"/>
      <w:suff w:val="nothing"/>
      <w:lvlText w:val="%1."/>
      <w:lvlJc w:val="left"/>
      <w:rPr>
        <w:rFonts w:cs="Times New Roman"/>
      </w:rPr>
    </w:lvl>
  </w:abstractNum>
  <w:abstractNum w:abstractNumId="72">
    <w:nsid w:val="55E443AB"/>
    <w:multiLevelType w:val="singleLevel"/>
    <w:tmpl w:val="55E443AB"/>
    <w:lvl w:ilvl="0">
      <w:start w:val="87"/>
      <w:numFmt w:val="decimal"/>
      <w:suff w:val="nothing"/>
      <w:lvlText w:val="%1."/>
      <w:lvlJc w:val="left"/>
      <w:rPr>
        <w:rFonts w:cs="Times New Roman"/>
      </w:rPr>
    </w:lvl>
  </w:abstractNum>
  <w:abstractNum w:abstractNumId="73">
    <w:nsid w:val="55E443DD"/>
    <w:multiLevelType w:val="singleLevel"/>
    <w:tmpl w:val="55E443DD"/>
    <w:lvl w:ilvl="0">
      <w:start w:val="1"/>
      <w:numFmt w:val="upperLetter"/>
      <w:suff w:val="nothing"/>
      <w:lvlText w:val="%1."/>
      <w:lvlJc w:val="left"/>
      <w:rPr>
        <w:rFonts w:cs="Times New Roman"/>
      </w:rPr>
    </w:lvl>
  </w:abstractNum>
  <w:abstractNum w:abstractNumId="74">
    <w:nsid w:val="55E44610"/>
    <w:multiLevelType w:val="singleLevel"/>
    <w:tmpl w:val="55E44610"/>
    <w:lvl w:ilvl="0">
      <w:start w:val="88"/>
      <w:numFmt w:val="decimal"/>
      <w:suff w:val="nothing"/>
      <w:lvlText w:val="%1."/>
      <w:lvlJc w:val="left"/>
      <w:rPr>
        <w:rFonts w:cs="Times New Roman"/>
      </w:rPr>
    </w:lvl>
  </w:abstractNum>
  <w:abstractNum w:abstractNumId="75">
    <w:nsid w:val="55E44687"/>
    <w:multiLevelType w:val="singleLevel"/>
    <w:tmpl w:val="55E44687"/>
    <w:lvl w:ilvl="0">
      <w:start w:val="1"/>
      <w:numFmt w:val="upperLetter"/>
      <w:suff w:val="nothing"/>
      <w:lvlText w:val="%1."/>
      <w:lvlJc w:val="left"/>
      <w:rPr>
        <w:rFonts w:cs="Times New Roman"/>
      </w:rPr>
    </w:lvl>
  </w:abstractNum>
  <w:abstractNum w:abstractNumId="76">
    <w:nsid w:val="55E44748"/>
    <w:multiLevelType w:val="singleLevel"/>
    <w:tmpl w:val="55E44748"/>
    <w:lvl w:ilvl="0">
      <w:start w:val="89"/>
      <w:numFmt w:val="decimal"/>
      <w:suff w:val="nothing"/>
      <w:lvlText w:val="%1."/>
      <w:lvlJc w:val="left"/>
      <w:rPr>
        <w:rFonts w:cs="Times New Roman"/>
      </w:rPr>
    </w:lvl>
  </w:abstractNum>
  <w:abstractNum w:abstractNumId="77">
    <w:nsid w:val="55E4475C"/>
    <w:multiLevelType w:val="singleLevel"/>
    <w:tmpl w:val="55E4475C"/>
    <w:lvl w:ilvl="0">
      <w:start w:val="1"/>
      <w:numFmt w:val="upperLetter"/>
      <w:suff w:val="nothing"/>
      <w:lvlText w:val="%1."/>
      <w:lvlJc w:val="left"/>
      <w:rPr>
        <w:rFonts w:cs="Times New Roman"/>
      </w:rPr>
    </w:lvl>
  </w:abstractNum>
  <w:abstractNum w:abstractNumId="78">
    <w:nsid w:val="55E447D5"/>
    <w:multiLevelType w:val="singleLevel"/>
    <w:tmpl w:val="55E447D5"/>
    <w:lvl w:ilvl="0">
      <w:start w:val="90"/>
      <w:numFmt w:val="decimal"/>
      <w:suff w:val="nothing"/>
      <w:lvlText w:val="%1."/>
      <w:lvlJc w:val="left"/>
      <w:rPr>
        <w:rFonts w:cs="Times New Roman"/>
      </w:rPr>
    </w:lvl>
  </w:abstractNum>
  <w:abstractNum w:abstractNumId="79">
    <w:nsid w:val="55E447FF"/>
    <w:multiLevelType w:val="singleLevel"/>
    <w:tmpl w:val="55E447FF"/>
    <w:lvl w:ilvl="0">
      <w:start w:val="1"/>
      <w:numFmt w:val="upperLetter"/>
      <w:suff w:val="nothing"/>
      <w:lvlText w:val="%1."/>
      <w:lvlJc w:val="left"/>
      <w:rPr>
        <w:rFonts w:cs="Times New Roman"/>
      </w:rPr>
    </w:lvl>
  </w:abstractNum>
  <w:abstractNum w:abstractNumId="80">
    <w:nsid w:val="55E448AF"/>
    <w:multiLevelType w:val="singleLevel"/>
    <w:tmpl w:val="55E448AF"/>
    <w:lvl w:ilvl="0">
      <w:start w:val="91"/>
      <w:numFmt w:val="decimal"/>
      <w:suff w:val="nothing"/>
      <w:lvlText w:val="%1."/>
      <w:lvlJc w:val="left"/>
      <w:rPr>
        <w:rFonts w:cs="Times New Roman"/>
      </w:rPr>
    </w:lvl>
  </w:abstractNum>
  <w:abstractNum w:abstractNumId="81">
    <w:nsid w:val="55E448D9"/>
    <w:multiLevelType w:val="singleLevel"/>
    <w:tmpl w:val="55E448D9"/>
    <w:lvl w:ilvl="0">
      <w:start w:val="1"/>
      <w:numFmt w:val="upperLetter"/>
      <w:suff w:val="nothing"/>
      <w:lvlText w:val="%1."/>
      <w:lvlJc w:val="left"/>
      <w:rPr>
        <w:rFonts w:cs="Times New Roman"/>
      </w:rPr>
    </w:lvl>
  </w:abstractNum>
  <w:abstractNum w:abstractNumId="82">
    <w:nsid w:val="55E449B8"/>
    <w:multiLevelType w:val="singleLevel"/>
    <w:tmpl w:val="55E449B8"/>
    <w:lvl w:ilvl="0">
      <w:start w:val="92"/>
      <w:numFmt w:val="decimal"/>
      <w:suff w:val="nothing"/>
      <w:lvlText w:val="%1."/>
      <w:lvlJc w:val="left"/>
      <w:rPr>
        <w:rFonts w:cs="Times New Roman"/>
      </w:rPr>
    </w:lvl>
  </w:abstractNum>
  <w:abstractNum w:abstractNumId="83">
    <w:nsid w:val="55E449F1"/>
    <w:multiLevelType w:val="singleLevel"/>
    <w:tmpl w:val="55E449F1"/>
    <w:lvl w:ilvl="0">
      <w:start w:val="1"/>
      <w:numFmt w:val="upperLetter"/>
      <w:suff w:val="nothing"/>
      <w:lvlText w:val="%1."/>
      <w:lvlJc w:val="left"/>
      <w:rPr>
        <w:rFonts w:cs="Times New Roman"/>
      </w:rPr>
    </w:lvl>
  </w:abstractNum>
  <w:abstractNum w:abstractNumId="84">
    <w:nsid w:val="55E44AEF"/>
    <w:multiLevelType w:val="singleLevel"/>
    <w:tmpl w:val="55E44AEF"/>
    <w:lvl w:ilvl="0">
      <w:start w:val="93"/>
      <w:numFmt w:val="decimal"/>
      <w:suff w:val="nothing"/>
      <w:lvlText w:val="%1."/>
      <w:lvlJc w:val="left"/>
      <w:rPr>
        <w:rFonts w:cs="Times New Roman"/>
      </w:rPr>
    </w:lvl>
  </w:abstractNum>
  <w:abstractNum w:abstractNumId="85">
    <w:nsid w:val="55E44B36"/>
    <w:multiLevelType w:val="singleLevel"/>
    <w:tmpl w:val="55E44B36"/>
    <w:lvl w:ilvl="0">
      <w:start w:val="1"/>
      <w:numFmt w:val="upperLetter"/>
      <w:suff w:val="nothing"/>
      <w:lvlText w:val="%1."/>
      <w:lvlJc w:val="left"/>
      <w:rPr>
        <w:rFonts w:cs="Times New Roman"/>
      </w:rPr>
    </w:lvl>
  </w:abstractNum>
  <w:abstractNum w:abstractNumId="86">
    <w:nsid w:val="55E44BD4"/>
    <w:multiLevelType w:val="singleLevel"/>
    <w:tmpl w:val="55E44BD4"/>
    <w:lvl w:ilvl="0">
      <w:start w:val="94"/>
      <w:numFmt w:val="decimal"/>
      <w:suff w:val="nothing"/>
      <w:lvlText w:val="%1."/>
      <w:lvlJc w:val="left"/>
      <w:rPr>
        <w:rFonts w:cs="Times New Roman"/>
      </w:rPr>
    </w:lvl>
  </w:abstractNum>
  <w:abstractNum w:abstractNumId="87">
    <w:nsid w:val="55E44C2B"/>
    <w:multiLevelType w:val="singleLevel"/>
    <w:tmpl w:val="55E44C2B"/>
    <w:lvl w:ilvl="0">
      <w:start w:val="1"/>
      <w:numFmt w:val="upperLetter"/>
      <w:suff w:val="nothing"/>
      <w:lvlText w:val="%1."/>
      <w:lvlJc w:val="left"/>
      <w:rPr>
        <w:rFonts w:cs="Times New Roman"/>
      </w:rPr>
    </w:lvl>
  </w:abstractNum>
  <w:abstractNum w:abstractNumId="88">
    <w:nsid w:val="55E44CDF"/>
    <w:multiLevelType w:val="singleLevel"/>
    <w:tmpl w:val="55E44CDF"/>
    <w:lvl w:ilvl="0">
      <w:start w:val="95"/>
      <w:numFmt w:val="decimal"/>
      <w:suff w:val="nothing"/>
      <w:lvlText w:val="%1."/>
      <w:lvlJc w:val="left"/>
      <w:rPr>
        <w:rFonts w:cs="Times New Roman"/>
      </w:rPr>
    </w:lvl>
  </w:abstractNum>
  <w:abstractNum w:abstractNumId="89">
    <w:nsid w:val="55E44CF1"/>
    <w:multiLevelType w:val="singleLevel"/>
    <w:tmpl w:val="55E44CF1"/>
    <w:lvl w:ilvl="0">
      <w:start w:val="1"/>
      <w:numFmt w:val="upperLetter"/>
      <w:suff w:val="nothing"/>
      <w:lvlText w:val="%1."/>
      <w:lvlJc w:val="left"/>
      <w:rPr>
        <w:rFonts w:cs="Times New Roman"/>
      </w:rPr>
    </w:lvl>
  </w:abstractNum>
  <w:abstractNum w:abstractNumId="90">
    <w:nsid w:val="55E44D4C"/>
    <w:multiLevelType w:val="singleLevel"/>
    <w:tmpl w:val="55E44D4C"/>
    <w:lvl w:ilvl="0">
      <w:start w:val="96"/>
      <w:numFmt w:val="decimal"/>
      <w:suff w:val="nothing"/>
      <w:lvlText w:val="%1."/>
      <w:lvlJc w:val="left"/>
      <w:rPr>
        <w:rFonts w:cs="Times New Roman"/>
      </w:rPr>
    </w:lvl>
  </w:abstractNum>
  <w:abstractNum w:abstractNumId="91">
    <w:nsid w:val="55E44D75"/>
    <w:multiLevelType w:val="singleLevel"/>
    <w:tmpl w:val="55E44D75"/>
    <w:lvl w:ilvl="0">
      <w:start w:val="1"/>
      <w:numFmt w:val="upperLetter"/>
      <w:suff w:val="nothing"/>
      <w:lvlText w:val="%1."/>
      <w:lvlJc w:val="left"/>
      <w:rPr>
        <w:rFonts w:cs="Times New Roman"/>
      </w:rPr>
    </w:lvl>
  </w:abstractNum>
  <w:abstractNum w:abstractNumId="92">
    <w:nsid w:val="55E44DF6"/>
    <w:multiLevelType w:val="singleLevel"/>
    <w:tmpl w:val="55E44DF6"/>
    <w:lvl w:ilvl="0">
      <w:start w:val="97"/>
      <w:numFmt w:val="decimal"/>
      <w:suff w:val="nothing"/>
      <w:lvlText w:val="%1."/>
      <w:lvlJc w:val="left"/>
      <w:rPr>
        <w:rFonts w:cs="Times New Roman"/>
      </w:rPr>
    </w:lvl>
  </w:abstractNum>
  <w:abstractNum w:abstractNumId="93">
    <w:nsid w:val="55E44E1C"/>
    <w:multiLevelType w:val="singleLevel"/>
    <w:tmpl w:val="55E44E1C"/>
    <w:lvl w:ilvl="0">
      <w:start w:val="1"/>
      <w:numFmt w:val="upperLetter"/>
      <w:suff w:val="nothing"/>
      <w:lvlText w:val="%1."/>
      <w:lvlJc w:val="left"/>
      <w:rPr>
        <w:rFonts w:cs="Times New Roman"/>
      </w:rPr>
    </w:lvl>
  </w:abstractNum>
  <w:abstractNum w:abstractNumId="94">
    <w:nsid w:val="55E44F58"/>
    <w:multiLevelType w:val="singleLevel"/>
    <w:tmpl w:val="55E44F58"/>
    <w:lvl w:ilvl="0">
      <w:start w:val="98"/>
      <w:numFmt w:val="decimal"/>
      <w:suff w:val="nothing"/>
      <w:lvlText w:val="%1."/>
      <w:lvlJc w:val="left"/>
      <w:rPr>
        <w:rFonts w:cs="Times New Roman"/>
      </w:rPr>
    </w:lvl>
  </w:abstractNum>
  <w:abstractNum w:abstractNumId="95">
    <w:nsid w:val="55E44F95"/>
    <w:multiLevelType w:val="singleLevel"/>
    <w:tmpl w:val="55E44F95"/>
    <w:lvl w:ilvl="0">
      <w:start w:val="1"/>
      <w:numFmt w:val="upperLetter"/>
      <w:suff w:val="nothing"/>
      <w:lvlText w:val="%1."/>
      <w:lvlJc w:val="left"/>
      <w:rPr>
        <w:rFonts w:cs="Times New Roman"/>
      </w:rPr>
    </w:lvl>
  </w:abstractNum>
  <w:abstractNum w:abstractNumId="96">
    <w:nsid w:val="55E45050"/>
    <w:multiLevelType w:val="singleLevel"/>
    <w:tmpl w:val="55E45050"/>
    <w:lvl w:ilvl="0">
      <w:start w:val="99"/>
      <w:numFmt w:val="decimal"/>
      <w:suff w:val="nothing"/>
      <w:lvlText w:val="%1."/>
      <w:lvlJc w:val="left"/>
      <w:rPr>
        <w:rFonts w:cs="Times New Roman"/>
      </w:rPr>
    </w:lvl>
  </w:abstractNum>
  <w:abstractNum w:abstractNumId="97">
    <w:nsid w:val="55E45070"/>
    <w:multiLevelType w:val="singleLevel"/>
    <w:tmpl w:val="55E45070"/>
    <w:lvl w:ilvl="0">
      <w:start w:val="1"/>
      <w:numFmt w:val="upperLetter"/>
      <w:suff w:val="nothing"/>
      <w:lvlText w:val="%1."/>
      <w:lvlJc w:val="left"/>
      <w:rPr>
        <w:rFonts w:cs="Times New Roman"/>
      </w:rPr>
    </w:lvl>
  </w:abstractNum>
  <w:abstractNum w:abstractNumId="98">
    <w:nsid w:val="55E450C9"/>
    <w:multiLevelType w:val="singleLevel"/>
    <w:tmpl w:val="55E450C9"/>
    <w:lvl w:ilvl="0">
      <w:start w:val="100"/>
      <w:numFmt w:val="decimal"/>
      <w:suff w:val="nothing"/>
      <w:lvlText w:val="%1."/>
      <w:lvlJc w:val="left"/>
      <w:rPr>
        <w:rFonts w:cs="Times New Roman"/>
      </w:rPr>
    </w:lvl>
  </w:abstractNum>
  <w:abstractNum w:abstractNumId="99">
    <w:nsid w:val="55E450E3"/>
    <w:multiLevelType w:val="singleLevel"/>
    <w:tmpl w:val="55E450E3"/>
    <w:lvl w:ilvl="0">
      <w:start w:val="1"/>
      <w:numFmt w:val="upperLetter"/>
      <w:suff w:val="nothing"/>
      <w:lvlText w:val="%1."/>
      <w:lvlJc w:val="left"/>
      <w:rPr>
        <w:rFonts w:cs="Times New Roman"/>
      </w:rPr>
    </w:lvl>
  </w:abstractNum>
  <w:abstractNum w:abstractNumId="100">
    <w:nsid w:val="55E453B0"/>
    <w:multiLevelType w:val="singleLevel"/>
    <w:tmpl w:val="55E453B0"/>
    <w:lvl w:ilvl="0">
      <w:start w:val="96"/>
      <w:numFmt w:val="decimal"/>
      <w:suff w:val="nothing"/>
      <w:lvlText w:val="%1."/>
      <w:lvlJc w:val="left"/>
      <w:rPr>
        <w:rFonts w:cs="Times New Roman"/>
      </w:rPr>
    </w:lvl>
  </w:abstractNum>
  <w:abstractNum w:abstractNumId="101">
    <w:nsid w:val="5751001E"/>
    <w:multiLevelType w:val="multilevel"/>
    <w:tmpl w:val="5751001E"/>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02">
    <w:nsid w:val="5A8160D0"/>
    <w:multiLevelType w:val="multilevel"/>
    <w:tmpl w:val="5A8160D0"/>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03">
    <w:nsid w:val="5B701E6D"/>
    <w:multiLevelType w:val="multilevel"/>
    <w:tmpl w:val="5B701E6D"/>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04">
    <w:nsid w:val="5FD3680F"/>
    <w:multiLevelType w:val="multilevel"/>
    <w:tmpl w:val="5FD3680F"/>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05">
    <w:nsid w:val="5FFF7B1C"/>
    <w:multiLevelType w:val="multilevel"/>
    <w:tmpl w:val="5FFF7B1C"/>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06">
    <w:nsid w:val="612F0F6C"/>
    <w:multiLevelType w:val="multilevel"/>
    <w:tmpl w:val="612F0F6C"/>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07">
    <w:nsid w:val="68D57277"/>
    <w:multiLevelType w:val="multilevel"/>
    <w:tmpl w:val="68D57277"/>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08">
    <w:nsid w:val="774C6CF3"/>
    <w:multiLevelType w:val="multilevel"/>
    <w:tmpl w:val="774C6CF3"/>
    <w:lvl w:ilvl="0">
      <w:start w:val="1"/>
      <w:numFmt w:val="upperLetter"/>
      <w:lvlText w:val="%1."/>
      <w:lvlJc w:val="left"/>
      <w:pPr>
        <w:ind w:left="570" w:hanging="360"/>
      </w:pPr>
      <w:rPr>
        <w:rFonts w:cs="Times New Roman" w:hint="default"/>
      </w:rPr>
    </w:lvl>
    <w:lvl w:ilvl="1" w:tentative="1">
      <w:start w:val="1"/>
      <w:numFmt w:val="lowerLetter"/>
      <w:lvlText w:val="%2)"/>
      <w:lvlJc w:val="left"/>
      <w:pPr>
        <w:ind w:left="1050" w:hanging="420"/>
      </w:pPr>
      <w:rPr>
        <w:rFonts w:cs="Times New Roman"/>
      </w:rPr>
    </w:lvl>
    <w:lvl w:ilvl="2" w:tentative="1">
      <w:start w:val="1"/>
      <w:numFmt w:val="lowerRoman"/>
      <w:lvlText w:val="%3."/>
      <w:lvlJc w:val="right"/>
      <w:pPr>
        <w:ind w:left="1470" w:hanging="420"/>
      </w:pPr>
      <w:rPr>
        <w:rFonts w:cs="Times New Roman"/>
      </w:rPr>
    </w:lvl>
    <w:lvl w:ilvl="3" w:tentative="1">
      <w:start w:val="1"/>
      <w:numFmt w:val="decimal"/>
      <w:lvlText w:val="%4."/>
      <w:lvlJc w:val="left"/>
      <w:pPr>
        <w:ind w:left="1890" w:hanging="420"/>
      </w:pPr>
      <w:rPr>
        <w:rFonts w:cs="Times New Roman"/>
      </w:rPr>
    </w:lvl>
    <w:lvl w:ilvl="4" w:tentative="1">
      <w:start w:val="1"/>
      <w:numFmt w:val="lowerLetter"/>
      <w:lvlText w:val="%5)"/>
      <w:lvlJc w:val="left"/>
      <w:pPr>
        <w:ind w:left="2310" w:hanging="420"/>
      </w:pPr>
      <w:rPr>
        <w:rFonts w:cs="Times New Roman"/>
      </w:rPr>
    </w:lvl>
    <w:lvl w:ilvl="5" w:tentative="1">
      <w:start w:val="1"/>
      <w:numFmt w:val="lowerRoman"/>
      <w:lvlText w:val="%6."/>
      <w:lvlJc w:val="right"/>
      <w:pPr>
        <w:ind w:left="2730" w:hanging="420"/>
      </w:pPr>
      <w:rPr>
        <w:rFonts w:cs="Times New Roman"/>
      </w:rPr>
    </w:lvl>
    <w:lvl w:ilvl="6" w:tentative="1">
      <w:start w:val="1"/>
      <w:numFmt w:val="decimal"/>
      <w:lvlText w:val="%7."/>
      <w:lvlJc w:val="left"/>
      <w:pPr>
        <w:ind w:left="3150" w:hanging="420"/>
      </w:pPr>
      <w:rPr>
        <w:rFonts w:cs="Times New Roman"/>
      </w:rPr>
    </w:lvl>
    <w:lvl w:ilvl="7" w:tentative="1">
      <w:start w:val="1"/>
      <w:numFmt w:val="lowerLetter"/>
      <w:lvlText w:val="%8)"/>
      <w:lvlJc w:val="left"/>
      <w:pPr>
        <w:ind w:left="3570" w:hanging="420"/>
      </w:pPr>
      <w:rPr>
        <w:rFonts w:cs="Times New Roman"/>
      </w:rPr>
    </w:lvl>
    <w:lvl w:ilvl="8" w:tentative="1">
      <w:start w:val="1"/>
      <w:numFmt w:val="lowerRoman"/>
      <w:lvlText w:val="%9."/>
      <w:lvlJc w:val="right"/>
      <w:pPr>
        <w:ind w:left="3990" w:hanging="420"/>
      </w:pPr>
      <w:rPr>
        <w:rFonts w:cs="Times New Roman"/>
      </w:rPr>
    </w:lvl>
  </w:abstractNum>
  <w:abstractNum w:abstractNumId="109">
    <w:nsid w:val="7A850B61"/>
    <w:multiLevelType w:val="multilevel"/>
    <w:tmpl w:val="7A850B61"/>
    <w:lvl w:ilvl="0">
      <w:start w:val="1"/>
      <w:numFmt w:val="upperLetter"/>
      <w:lvlText w:val="%1."/>
      <w:lvlJc w:val="left"/>
      <w:pPr>
        <w:ind w:left="660" w:hanging="360"/>
      </w:pPr>
      <w:rPr>
        <w:rFonts w:cs="Times New Roman" w:hint="default"/>
      </w:rPr>
    </w:lvl>
    <w:lvl w:ilvl="1" w:tentative="1">
      <w:start w:val="1"/>
      <w:numFmt w:val="lowerLetter"/>
      <w:lvlText w:val="%2)"/>
      <w:lvlJc w:val="left"/>
      <w:pPr>
        <w:ind w:left="1140" w:hanging="420"/>
      </w:pPr>
      <w:rPr>
        <w:rFonts w:cs="Times New Roman"/>
      </w:rPr>
    </w:lvl>
    <w:lvl w:ilvl="2" w:tentative="1">
      <w:start w:val="1"/>
      <w:numFmt w:val="lowerRoman"/>
      <w:lvlText w:val="%3."/>
      <w:lvlJc w:val="right"/>
      <w:pPr>
        <w:ind w:left="1560" w:hanging="420"/>
      </w:pPr>
      <w:rPr>
        <w:rFonts w:cs="Times New Roman"/>
      </w:rPr>
    </w:lvl>
    <w:lvl w:ilvl="3" w:tentative="1">
      <w:start w:val="1"/>
      <w:numFmt w:val="decimal"/>
      <w:lvlText w:val="%4."/>
      <w:lvlJc w:val="left"/>
      <w:pPr>
        <w:ind w:left="1980" w:hanging="420"/>
      </w:pPr>
      <w:rPr>
        <w:rFonts w:cs="Times New Roman"/>
      </w:rPr>
    </w:lvl>
    <w:lvl w:ilvl="4" w:tentative="1">
      <w:start w:val="1"/>
      <w:numFmt w:val="lowerLetter"/>
      <w:lvlText w:val="%5)"/>
      <w:lvlJc w:val="left"/>
      <w:pPr>
        <w:ind w:left="2400" w:hanging="420"/>
      </w:pPr>
      <w:rPr>
        <w:rFonts w:cs="Times New Roman"/>
      </w:rPr>
    </w:lvl>
    <w:lvl w:ilvl="5" w:tentative="1">
      <w:start w:val="1"/>
      <w:numFmt w:val="lowerRoman"/>
      <w:lvlText w:val="%6."/>
      <w:lvlJc w:val="right"/>
      <w:pPr>
        <w:ind w:left="2820" w:hanging="420"/>
      </w:pPr>
      <w:rPr>
        <w:rFonts w:cs="Times New Roman"/>
      </w:rPr>
    </w:lvl>
    <w:lvl w:ilvl="6" w:tentative="1">
      <w:start w:val="1"/>
      <w:numFmt w:val="decimal"/>
      <w:lvlText w:val="%7."/>
      <w:lvlJc w:val="left"/>
      <w:pPr>
        <w:ind w:left="3240" w:hanging="420"/>
      </w:pPr>
      <w:rPr>
        <w:rFonts w:cs="Times New Roman"/>
      </w:rPr>
    </w:lvl>
    <w:lvl w:ilvl="7" w:tentative="1">
      <w:start w:val="1"/>
      <w:numFmt w:val="lowerLetter"/>
      <w:lvlText w:val="%8)"/>
      <w:lvlJc w:val="left"/>
      <w:pPr>
        <w:ind w:left="3660" w:hanging="420"/>
      </w:pPr>
      <w:rPr>
        <w:rFonts w:cs="Times New Roman"/>
      </w:rPr>
    </w:lvl>
    <w:lvl w:ilvl="8" w:tentative="1">
      <w:start w:val="1"/>
      <w:numFmt w:val="lowerRoman"/>
      <w:lvlText w:val="%9."/>
      <w:lvlJc w:val="right"/>
      <w:pPr>
        <w:ind w:left="4080" w:hanging="420"/>
      </w:pPr>
      <w:rPr>
        <w:rFonts w:cs="Times New Roman"/>
      </w:rPr>
    </w:lvl>
  </w:abstractNum>
  <w:num w:numId="1">
    <w:abstractNumId w:val="22"/>
  </w:num>
  <w:num w:numId="2">
    <w:abstractNumId w:val="23"/>
  </w:num>
  <w:num w:numId="3">
    <w:abstractNumId w:val="24"/>
  </w:num>
  <w:num w:numId="4">
    <w:abstractNumId w:val="25"/>
  </w:num>
  <w:num w:numId="5">
    <w:abstractNumId w:val="26"/>
  </w:num>
  <w:num w:numId="6">
    <w:abstractNumId w:val="28"/>
  </w:num>
  <w:num w:numId="7">
    <w:abstractNumId w:val="29"/>
  </w:num>
  <w:num w:numId="8">
    <w:abstractNumId w:val="34"/>
  </w:num>
  <w:num w:numId="9">
    <w:abstractNumId w:val="35"/>
  </w:num>
  <w:num w:numId="10">
    <w:abstractNumId w:val="38"/>
  </w:num>
  <w:num w:numId="11">
    <w:abstractNumId w:val="40"/>
  </w:num>
  <w:num w:numId="12">
    <w:abstractNumId w:val="41"/>
  </w:num>
  <w:num w:numId="13">
    <w:abstractNumId w:val="43"/>
  </w:num>
  <w:num w:numId="14">
    <w:abstractNumId w:val="44"/>
  </w:num>
  <w:num w:numId="15">
    <w:abstractNumId w:val="45"/>
  </w:num>
  <w:num w:numId="16">
    <w:abstractNumId w:val="46"/>
  </w:num>
  <w:num w:numId="17">
    <w:abstractNumId w:val="47"/>
  </w:num>
  <w:num w:numId="18">
    <w:abstractNumId w:val="48"/>
  </w:num>
  <w:num w:numId="19">
    <w:abstractNumId w:val="49"/>
  </w:num>
  <w:num w:numId="20">
    <w:abstractNumId w:val="50"/>
  </w:num>
  <w:num w:numId="21">
    <w:abstractNumId w:val="51"/>
  </w:num>
  <w:num w:numId="22">
    <w:abstractNumId w:val="52"/>
  </w:num>
  <w:num w:numId="23">
    <w:abstractNumId w:val="53"/>
  </w:num>
  <w:num w:numId="24">
    <w:abstractNumId w:val="54"/>
  </w:num>
  <w:num w:numId="25">
    <w:abstractNumId w:val="55"/>
  </w:num>
  <w:num w:numId="26">
    <w:abstractNumId w:val="56"/>
  </w:num>
  <w:num w:numId="27">
    <w:abstractNumId w:val="61"/>
  </w:num>
  <w:num w:numId="28">
    <w:abstractNumId w:val="62"/>
  </w:num>
  <w:num w:numId="29">
    <w:abstractNumId w:val="63"/>
  </w:num>
  <w:num w:numId="30">
    <w:abstractNumId w:val="64"/>
  </w:num>
  <w:num w:numId="31">
    <w:abstractNumId w:val="65"/>
  </w:num>
  <w:num w:numId="32">
    <w:abstractNumId w:val="68"/>
  </w:num>
  <w:num w:numId="33">
    <w:abstractNumId w:val="66"/>
  </w:num>
  <w:num w:numId="34">
    <w:abstractNumId w:val="67"/>
  </w:num>
  <w:num w:numId="35">
    <w:abstractNumId w:val="69"/>
  </w:num>
  <w:num w:numId="36">
    <w:abstractNumId w:val="70"/>
  </w:num>
  <w:num w:numId="37">
    <w:abstractNumId w:val="71"/>
  </w:num>
  <w:num w:numId="38">
    <w:abstractNumId w:val="72"/>
  </w:num>
  <w:num w:numId="39">
    <w:abstractNumId w:val="73"/>
  </w:num>
  <w:num w:numId="40">
    <w:abstractNumId w:val="74"/>
  </w:num>
  <w:num w:numId="41">
    <w:abstractNumId w:val="75"/>
  </w:num>
  <w:num w:numId="42">
    <w:abstractNumId w:val="76"/>
  </w:num>
  <w:num w:numId="43">
    <w:abstractNumId w:val="77"/>
  </w:num>
  <w:num w:numId="44">
    <w:abstractNumId w:val="78"/>
  </w:num>
  <w:num w:numId="45">
    <w:abstractNumId w:val="79"/>
  </w:num>
  <w:num w:numId="46">
    <w:abstractNumId w:val="80"/>
  </w:num>
  <w:num w:numId="47">
    <w:abstractNumId w:val="81"/>
  </w:num>
  <w:num w:numId="48">
    <w:abstractNumId w:val="82"/>
  </w:num>
  <w:num w:numId="49">
    <w:abstractNumId w:val="83"/>
  </w:num>
  <w:num w:numId="50">
    <w:abstractNumId w:val="84"/>
  </w:num>
  <w:num w:numId="51">
    <w:abstractNumId w:val="85"/>
  </w:num>
  <w:num w:numId="52">
    <w:abstractNumId w:val="86"/>
  </w:num>
  <w:num w:numId="53">
    <w:abstractNumId w:val="87"/>
  </w:num>
  <w:num w:numId="54">
    <w:abstractNumId w:val="88"/>
  </w:num>
  <w:num w:numId="55">
    <w:abstractNumId w:val="89"/>
  </w:num>
  <w:num w:numId="56">
    <w:abstractNumId w:val="90"/>
  </w:num>
  <w:num w:numId="57">
    <w:abstractNumId w:val="91"/>
  </w:num>
  <w:num w:numId="58">
    <w:abstractNumId w:val="92"/>
  </w:num>
  <w:num w:numId="59">
    <w:abstractNumId w:val="93"/>
  </w:num>
  <w:num w:numId="60">
    <w:abstractNumId w:val="94"/>
  </w:num>
  <w:num w:numId="61">
    <w:abstractNumId w:val="95"/>
  </w:num>
  <w:num w:numId="62">
    <w:abstractNumId w:val="96"/>
  </w:num>
  <w:num w:numId="63">
    <w:abstractNumId w:val="97"/>
  </w:num>
  <w:num w:numId="64">
    <w:abstractNumId w:val="98"/>
  </w:num>
  <w:num w:numId="65">
    <w:abstractNumId w:val="99"/>
  </w:num>
  <w:num w:numId="66">
    <w:abstractNumId w:val="57"/>
  </w:num>
  <w:num w:numId="67">
    <w:abstractNumId w:val="58"/>
  </w:num>
  <w:num w:numId="68">
    <w:abstractNumId w:val="59"/>
  </w:num>
  <w:num w:numId="69">
    <w:abstractNumId w:val="60"/>
  </w:num>
  <w:num w:numId="70">
    <w:abstractNumId w:val="100"/>
  </w:num>
  <w:num w:numId="71">
    <w:abstractNumId w:val="15"/>
  </w:num>
  <w:num w:numId="72">
    <w:abstractNumId w:val="102"/>
  </w:num>
  <w:num w:numId="73">
    <w:abstractNumId w:val="21"/>
  </w:num>
  <w:num w:numId="74">
    <w:abstractNumId w:val="6"/>
  </w:num>
  <w:num w:numId="75">
    <w:abstractNumId w:val="20"/>
  </w:num>
  <w:num w:numId="76">
    <w:abstractNumId w:val="4"/>
  </w:num>
  <w:num w:numId="77">
    <w:abstractNumId w:val="3"/>
  </w:num>
  <w:num w:numId="78">
    <w:abstractNumId w:val="1"/>
  </w:num>
  <w:num w:numId="79">
    <w:abstractNumId w:val="104"/>
  </w:num>
  <w:num w:numId="80">
    <w:abstractNumId w:val="10"/>
  </w:num>
  <w:num w:numId="81">
    <w:abstractNumId w:val="8"/>
  </w:num>
  <w:num w:numId="82">
    <w:abstractNumId w:val="106"/>
  </w:num>
  <w:num w:numId="83">
    <w:abstractNumId w:val="9"/>
  </w:num>
  <w:num w:numId="84">
    <w:abstractNumId w:val="19"/>
  </w:num>
  <w:num w:numId="85">
    <w:abstractNumId w:val="2"/>
  </w:num>
  <w:num w:numId="86">
    <w:abstractNumId w:val="18"/>
  </w:num>
  <w:num w:numId="87">
    <w:abstractNumId w:val="5"/>
  </w:num>
  <w:num w:numId="88">
    <w:abstractNumId w:val="105"/>
  </w:num>
  <w:num w:numId="89">
    <w:abstractNumId w:val="13"/>
  </w:num>
  <w:num w:numId="90">
    <w:abstractNumId w:val="14"/>
  </w:num>
  <w:num w:numId="91">
    <w:abstractNumId w:val="108"/>
  </w:num>
  <w:num w:numId="92">
    <w:abstractNumId w:val="11"/>
  </w:num>
  <w:num w:numId="93">
    <w:abstractNumId w:val="101"/>
  </w:num>
  <w:num w:numId="94">
    <w:abstractNumId w:val="103"/>
  </w:num>
  <w:num w:numId="95">
    <w:abstractNumId w:val="16"/>
  </w:num>
  <w:num w:numId="96">
    <w:abstractNumId w:val="107"/>
  </w:num>
  <w:num w:numId="97">
    <w:abstractNumId w:val="27"/>
  </w:num>
  <w:num w:numId="98">
    <w:abstractNumId w:val="30"/>
  </w:num>
  <w:num w:numId="99">
    <w:abstractNumId w:val="31"/>
  </w:num>
  <w:num w:numId="100">
    <w:abstractNumId w:val="32"/>
  </w:num>
  <w:num w:numId="101">
    <w:abstractNumId w:val="33"/>
  </w:num>
  <w:num w:numId="102">
    <w:abstractNumId w:val="36"/>
  </w:num>
  <w:num w:numId="103">
    <w:abstractNumId w:val="37"/>
  </w:num>
  <w:num w:numId="104">
    <w:abstractNumId w:val="39"/>
  </w:num>
  <w:num w:numId="105">
    <w:abstractNumId w:val="42"/>
  </w:num>
  <w:num w:numId="106">
    <w:abstractNumId w:val="109"/>
  </w:num>
  <w:num w:numId="107">
    <w:abstractNumId w:val="0"/>
  </w:num>
  <w:num w:numId="108">
    <w:abstractNumId w:val="7"/>
  </w:num>
  <w:num w:numId="109">
    <w:abstractNumId w:val="17"/>
  </w:num>
  <w:num w:numId="110">
    <w:abstractNumId w:val="12"/>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33FC"/>
    <w:rsid w:val="00000A50"/>
    <w:rsid w:val="000029FD"/>
    <w:rsid w:val="00003630"/>
    <w:rsid w:val="00015455"/>
    <w:rsid w:val="000160B2"/>
    <w:rsid w:val="00043438"/>
    <w:rsid w:val="000529CF"/>
    <w:rsid w:val="00063938"/>
    <w:rsid w:val="00084E7F"/>
    <w:rsid w:val="00087C82"/>
    <w:rsid w:val="0009229C"/>
    <w:rsid w:val="000A482A"/>
    <w:rsid w:val="000B220B"/>
    <w:rsid w:val="000D64C7"/>
    <w:rsid w:val="000E795A"/>
    <w:rsid w:val="00104A0D"/>
    <w:rsid w:val="001115A3"/>
    <w:rsid w:val="0011333E"/>
    <w:rsid w:val="00125081"/>
    <w:rsid w:val="00125217"/>
    <w:rsid w:val="001457CE"/>
    <w:rsid w:val="00150592"/>
    <w:rsid w:val="0015709D"/>
    <w:rsid w:val="001574D1"/>
    <w:rsid w:val="001726C9"/>
    <w:rsid w:val="001C43A4"/>
    <w:rsid w:val="001D7224"/>
    <w:rsid w:val="001E0228"/>
    <w:rsid w:val="001E23B6"/>
    <w:rsid w:val="00214AB7"/>
    <w:rsid w:val="0024567A"/>
    <w:rsid w:val="002533FC"/>
    <w:rsid w:val="002709D5"/>
    <w:rsid w:val="0028764A"/>
    <w:rsid w:val="002A2362"/>
    <w:rsid w:val="002A2CC8"/>
    <w:rsid w:val="002B2C98"/>
    <w:rsid w:val="002F2E93"/>
    <w:rsid w:val="003477BC"/>
    <w:rsid w:val="00363864"/>
    <w:rsid w:val="00372C07"/>
    <w:rsid w:val="0037336C"/>
    <w:rsid w:val="00373CAB"/>
    <w:rsid w:val="003A4350"/>
    <w:rsid w:val="003B1A85"/>
    <w:rsid w:val="003B1B17"/>
    <w:rsid w:val="003C2B97"/>
    <w:rsid w:val="004015A1"/>
    <w:rsid w:val="00415C49"/>
    <w:rsid w:val="00430CD1"/>
    <w:rsid w:val="00440E63"/>
    <w:rsid w:val="004470AF"/>
    <w:rsid w:val="00470890"/>
    <w:rsid w:val="00473817"/>
    <w:rsid w:val="00483829"/>
    <w:rsid w:val="004A6510"/>
    <w:rsid w:val="004C0B74"/>
    <w:rsid w:val="00504AD8"/>
    <w:rsid w:val="00507252"/>
    <w:rsid w:val="00531F34"/>
    <w:rsid w:val="00546A7D"/>
    <w:rsid w:val="005622E3"/>
    <w:rsid w:val="005675BC"/>
    <w:rsid w:val="00572079"/>
    <w:rsid w:val="00584F20"/>
    <w:rsid w:val="00587EC9"/>
    <w:rsid w:val="005C3614"/>
    <w:rsid w:val="005C58FA"/>
    <w:rsid w:val="005C65B6"/>
    <w:rsid w:val="005D1883"/>
    <w:rsid w:val="005D3B4F"/>
    <w:rsid w:val="005F440E"/>
    <w:rsid w:val="00602E12"/>
    <w:rsid w:val="006217C7"/>
    <w:rsid w:val="00625CD1"/>
    <w:rsid w:val="00684128"/>
    <w:rsid w:val="00690475"/>
    <w:rsid w:val="006B3EDB"/>
    <w:rsid w:val="006D4D09"/>
    <w:rsid w:val="006D7CEA"/>
    <w:rsid w:val="007120A3"/>
    <w:rsid w:val="00713B53"/>
    <w:rsid w:val="00717BDE"/>
    <w:rsid w:val="00721742"/>
    <w:rsid w:val="00752B63"/>
    <w:rsid w:val="007B7F14"/>
    <w:rsid w:val="007C4F89"/>
    <w:rsid w:val="007E7671"/>
    <w:rsid w:val="00835BAC"/>
    <w:rsid w:val="00861259"/>
    <w:rsid w:val="00863A2E"/>
    <w:rsid w:val="008726B7"/>
    <w:rsid w:val="00886254"/>
    <w:rsid w:val="008A376E"/>
    <w:rsid w:val="008B4151"/>
    <w:rsid w:val="008C398A"/>
    <w:rsid w:val="008D3127"/>
    <w:rsid w:val="008E4E02"/>
    <w:rsid w:val="008F3A92"/>
    <w:rsid w:val="00907559"/>
    <w:rsid w:val="009126B0"/>
    <w:rsid w:val="009237C0"/>
    <w:rsid w:val="00925555"/>
    <w:rsid w:val="00940380"/>
    <w:rsid w:val="00961C6D"/>
    <w:rsid w:val="009731E5"/>
    <w:rsid w:val="0097403C"/>
    <w:rsid w:val="00975514"/>
    <w:rsid w:val="00984FE7"/>
    <w:rsid w:val="00992250"/>
    <w:rsid w:val="009A610A"/>
    <w:rsid w:val="009A6F74"/>
    <w:rsid w:val="009B01CE"/>
    <w:rsid w:val="009B43F7"/>
    <w:rsid w:val="009C48DF"/>
    <w:rsid w:val="009D2F5D"/>
    <w:rsid w:val="009E72C2"/>
    <w:rsid w:val="009F38A6"/>
    <w:rsid w:val="00A03306"/>
    <w:rsid w:val="00A33E3F"/>
    <w:rsid w:val="00A35CEF"/>
    <w:rsid w:val="00A46086"/>
    <w:rsid w:val="00A52958"/>
    <w:rsid w:val="00A627B5"/>
    <w:rsid w:val="00A638BC"/>
    <w:rsid w:val="00A65AB1"/>
    <w:rsid w:val="00A82224"/>
    <w:rsid w:val="00A83997"/>
    <w:rsid w:val="00AA07F9"/>
    <w:rsid w:val="00AA3116"/>
    <w:rsid w:val="00AB1A80"/>
    <w:rsid w:val="00AB3CDF"/>
    <w:rsid w:val="00AC2EE2"/>
    <w:rsid w:val="00AD3237"/>
    <w:rsid w:val="00AE2A47"/>
    <w:rsid w:val="00AE782B"/>
    <w:rsid w:val="00AF62FB"/>
    <w:rsid w:val="00B1244B"/>
    <w:rsid w:val="00B22DE9"/>
    <w:rsid w:val="00B63711"/>
    <w:rsid w:val="00B63CC3"/>
    <w:rsid w:val="00B706EE"/>
    <w:rsid w:val="00B744A2"/>
    <w:rsid w:val="00B75448"/>
    <w:rsid w:val="00B84A6F"/>
    <w:rsid w:val="00B97777"/>
    <w:rsid w:val="00BA455D"/>
    <w:rsid w:val="00BA4F3E"/>
    <w:rsid w:val="00BA60DB"/>
    <w:rsid w:val="00BE56B8"/>
    <w:rsid w:val="00BF57EB"/>
    <w:rsid w:val="00C043C9"/>
    <w:rsid w:val="00C24AEE"/>
    <w:rsid w:val="00C6491D"/>
    <w:rsid w:val="00C67AB1"/>
    <w:rsid w:val="00C956C4"/>
    <w:rsid w:val="00CB4AC5"/>
    <w:rsid w:val="00CD152D"/>
    <w:rsid w:val="00CF2F85"/>
    <w:rsid w:val="00D07C44"/>
    <w:rsid w:val="00D41B19"/>
    <w:rsid w:val="00D4298C"/>
    <w:rsid w:val="00D600D5"/>
    <w:rsid w:val="00D7045C"/>
    <w:rsid w:val="00D739EA"/>
    <w:rsid w:val="00DB4341"/>
    <w:rsid w:val="00DC322B"/>
    <w:rsid w:val="00DD2F4C"/>
    <w:rsid w:val="00DD457B"/>
    <w:rsid w:val="00DE7B0B"/>
    <w:rsid w:val="00E17F06"/>
    <w:rsid w:val="00E21AB3"/>
    <w:rsid w:val="00E26F4B"/>
    <w:rsid w:val="00E44734"/>
    <w:rsid w:val="00E4759A"/>
    <w:rsid w:val="00E874D7"/>
    <w:rsid w:val="00E90542"/>
    <w:rsid w:val="00E95F40"/>
    <w:rsid w:val="00E96625"/>
    <w:rsid w:val="00EA3F89"/>
    <w:rsid w:val="00EC2597"/>
    <w:rsid w:val="00EE4C5C"/>
    <w:rsid w:val="00F00609"/>
    <w:rsid w:val="00F221E3"/>
    <w:rsid w:val="00F26CC7"/>
    <w:rsid w:val="00F321DC"/>
    <w:rsid w:val="00F43533"/>
    <w:rsid w:val="00F52673"/>
    <w:rsid w:val="00F54586"/>
    <w:rsid w:val="00F6485F"/>
    <w:rsid w:val="00F65D35"/>
    <w:rsid w:val="00F67FF0"/>
    <w:rsid w:val="00F833AB"/>
    <w:rsid w:val="00F912F8"/>
    <w:rsid w:val="00F977BC"/>
    <w:rsid w:val="00FA3E1F"/>
    <w:rsid w:val="00FA64D5"/>
    <w:rsid w:val="00FB1F21"/>
    <w:rsid w:val="00FB3D6F"/>
    <w:rsid w:val="00FB79B2"/>
    <w:rsid w:val="00FD03B5"/>
    <w:rsid w:val="00FE1809"/>
    <w:rsid w:val="00FE5A1C"/>
    <w:rsid w:val="00FF5E79"/>
    <w:rsid w:val="00FF6AF0"/>
    <w:rsid w:val="00FF6BA6"/>
    <w:rsid w:val="2AE31033"/>
    <w:rsid w:val="31F82F08"/>
    <w:rsid w:val="3BD14269"/>
    <w:rsid w:val="60B37BB5"/>
    <w:rsid w:val="626726F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55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A455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A455D"/>
    <w:rPr>
      <w:rFonts w:cs="Times New Roman"/>
      <w:sz w:val="18"/>
      <w:szCs w:val="18"/>
    </w:rPr>
  </w:style>
  <w:style w:type="paragraph" w:styleId="Header">
    <w:name w:val="header"/>
    <w:basedOn w:val="Normal"/>
    <w:link w:val="HeaderChar"/>
    <w:uiPriority w:val="99"/>
    <w:rsid w:val="00BA455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A455D"/>
    <w:rPr>
      <w:rFonts w:cs="Times New Roman"/>
      <w:sz w:val="18"/>
      <w:szCs w:val="18"/>
    </w:rPr>
  </w:style>
  <w:style w:type="table" w:styleId="TableGrid">
    <w:name w:val="Table Grid"/>
    <w:basedOn w:val="TableNormal"/>
    <w:uiPriority w:val="99"/>
    <w:rsid w:val="00BA455D"/>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1">
    <w:name w:val="List Paragraph1"/>
    <w:basedOn w:val="Normal"/>
    <w:uiPriority w:val="99"/>
    <w:rsid w:val="00BA455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104</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侯明丽</cp:lastModifiedBy>
  <cp:revision>100</cp:revision>
  <dcterms:created xsi:type="dcterms:W3CDTF">2015-08-23T03:29:00Z</dcterms:created>
  <dcterms:modified xsi:type="dcterms:W3CDTF">2015-11-05T02:52:00Z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